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67D5" w:rsidRDefault="00D967D5" w:rsidP="000078AE">
      <w:pPr>
        <w:spacing w:before="72"/>
        <w:ind w:left="2832"/>
        <w:jc w:val="both"/>
        <w:rPr>
          <w:b/>
          <w:bCs/>
          <w:sz w:val="28"/>
          <w:szCs w:val="28"/>
        </w:rPr>
      </w:pPr>
    </w:p>
    <w:p w:rsidR="00D967D5" w:rsidRPr="00CE62B8" w:rsidRDefault="00D967D5" w:rsidP="000078AE">
      <w:pPr>
        <w:jc w:val="center"/>
      </w:pPr>
      <w:r w:rsidRPr="00CE62B8">
        <w:t>Краснодарский край</w:t>
      </w:r>
    </w:p>
    <w:p w:rsidR="00D967D5" w:rsidRPr="00CE62B8" w:rsidRDefault="00D967D5" w:rsidP="000078AE">
      <w:pPr>
        <w:jc w:val="center"/>
      </w:pPr>
      <w:r w:rsidRPr="00CE62B8">
        <w:t>Муниципальное образование Крымский район</w:t>
      </w:r>
    </w:p>
    <w:p w:rsidR="00D967D5" w:rsidRPr="00CE62B8" w:rsidRDefault="00D967D5" w:rsidP="000078AE">
      <w:pPr>
        <w:jc w:val="center"/>
      </w:pPr>
      <w:r w:rsidRPr="00CE62B8">
        <w:t>муниципальное бюджетное общеобразовательное учреждение</w:t>
      </w:r>
    </w:p>
    <w:p w:rsidR="00D967D5" w:rsidRPr="00CE62B8" w:rsidRDefault="00D967D5" w:rsidP="000078AE">
      <w:pPr>
        <w:jc w:val="center"/>
      </w:pPr>
      <w:r w:rsidRPr="00CE62B8">
        <w:t>средн</w:t>
      </w:r>
      <w:r>
        <w:t xml:space="preserve">яя общеобразовательная школа № 36 хутора Армянского                                                   </w:t>
      </w:r>
      <w:r w:rsidRPr="00CE62B8">
        <w:t xml:space="preserve"> муниципального образования Крымский район</w:t>
      </w:r>
    </w:p>
    <w:p w:rsidR="00D967D5" w:rsidRPr="00CE62B8" w:rsidRDefault="00D967D5" w:rsidP="000078AE">
      <w:pPr>
        <w:rPr>
          <w:u w:val="single"/>
        </w:rPr>
      </w:pPr>
    </w:p>
    <w:p w:rsidR="00D967D5" w:rsidRPr="00CE62B8" w:rsidRDefault="00D967D5" w:rsidP="00984D8E">
      <w:pPr>
        <w:shd w:val="clear" w:color="auto" w:fill="FFFFFF"/>
        <w:ind w:left="5760"/>
        <w:jc w:val="center"/>
      </w:pPr>
      <w:r w:rsidRPr="00CE62B8">
        <w:rPr>
          <w:color w:val="000000"/>
        </w:rPr>
        <w:t>УТВЕРЖДЕНО</w:t>
      </w:r>
    </w:p>
    <w:p w:rsidR="00D967D5" w:rsidRPr="00CE62B8" w:rsidRDefault="00D967D5" w:rsidP="00984D8E">
      <w:pPr>
        <w:shd w:val="clear" w:color="auto" w:fill="FFFFFF"/>
        <w:ind w:left="5760"/>
        <w:jc w:val="right"/>
      </w:pPr>
      <w:r w:rsidRPr="00CE62B8">
        <w:rPr>
          <w:color w:val="000000"/>
        </w:rPr>
        <w:t>решение пед</w:t>
      </w:r>
      <w:r>
        <w:rPr>
          <w:color w:val="000000"/>
        </w:rPr>
        <w:t xml:space="preserve">агогического </w:t>
      </w:r>
      <w:r w:rsidRPr="00CE62B8">
        <w:rPr>
          <w:color w:val="000000"/>
        </w:rPr>
        <w:t xml:space="preserve">совета </w:t>
      </w:r>
    </w:p>
    <w:p w:rsidR="00D967D5" w:rsidRPr="00CE62B8" w:rsidRDefault="00D967D5" w:rsidP="00984D8E">
      <w:pPr>
        <w:shd w:val="clear" w:color="auto" w:fill="FFFFFF"/>
        <w:ind w:left="5760"/>
        <w:jc w:val="right"/>
      </w:pPr>
      <w:r w:rsidRPr="00773E81">
        <w:t xml:space="preserve">от </w:t>
      </w:r>
      <w:r>
        <w:t xml:space="preserve"> 31.08.2018 </w:t>
      </w:r>
      <w:r w:rsidRPr="00CE62B8">
        <w:t xml:space="preserve"> года</w:t>
      </w:r>
      <w:r>
        <w:t xml:space="preserve"> протокол № 1</w:t>
      </w:r>
    </w:p>
    <w:p w:rsidR="00D967D5" w:rsidRPr="00CE62B8" w:rsidRDefault="00D967D5" w:rsidP="00984D8E">
      <w:pPr>
        <w:shd w:val="clear" w:color="auto" w:fill="FFFFFF"/>
        <w:jc w:val="right"/>
        <w:rPr>
          <w:color w:val="000000"/>
        </w:rPr>
      </w:pPr>
      <w:r w:rsidRPr="00CE62B8">
        <w:rPr>
          <w:color w:val="000000"/>
        </w:rPr>
        <w:t xml:space="preserve">Председатель </w:t>
      </w:r>
      <w:r>
        <w:rPr>
          <w:color w:val="000000"/>
        </w:rPr>
        <w:t>_______</w:t>
      </w:r>
      <w:r>
        <w:rPr>
          <w:szCs w:val="28"/>
        </w:rPr>
        <w:t>Н.А.Полякова</w:t>
      </w:r>
    </w:p>
    <w:p w:rsidR="00D967D5" w:rsidRPr="00CE62B8" w:rsidRDefault="00D967D5" w:rsidP="000078AE">
      <w:pPr>
        <w:shd w:val="clear" w:color="auto" w:fill="FFFFFF"/>
        <w:ind w:left="5760"/>
        <w:jc w:val="right"/>
        <w:rPr>
          <w:color w:val="000000"/>
        </w:rPr>
      </w:pPr>
    </w:p>
    <w:p w:rsidR="00D967D5" w:rsidRPr="00CE62B8" w:rsidRDefault="00D967D5" w:rsidP="000078AE">
      <w:pPr>
        <w:jc w:val="right"/>
        <w:rPr>
          <w:sz w:val="44"/>
          <w:szCs w:val="44"/>
        </w:rPr>
      </w:pPr>
    </w:p>
    <w:p w:rsidR="00D967D5" w:rsidRPr="00CE62B8" w:rsidRDefault="00D967D5" w:rsidP="000078AE">
      <w:pPr>
        <w:rPr>
          <w:sz w:val="44"/>
          <w:szCs w:val="44"/>
        </w:rPr>
      </w:pPr>
    </w:p>
    <w:p w:rsidR="00D967D5" w:rsidRPr="00CE62B8" w:rsidRDefault="00D967D5" w:rsidP="000078AE">
      <w:pPr>
        <w:jc w:val="center"/>
        <w:rPr>
          <w:sz w:val="44"/>
          <w:szCs w:val="44"/>
        </w:rPr>
      </w:pPr>
      <w:r w:rsidRPr="00CE62B8">
        <w:rPr>
          <w:sz w:val="44"/>
          <w:szCs w:val="44"/>
        </w:rPr>
        <w:t>РАБОЧАЯ ПРОГРАММА</w:t>
      </w:r>
    </w:p>
    <w:p w:rsidR="00D967D5" w:rsidRPr="00CE62B8" w:rsidRDefault="00D967D5" w:rsidP="000078AE">
      <w:pPr>
        <w:jc w:val="center"/>
        <w:rPr>
          <w:sz w:val="44"/>
          <w:szCs w:val="44"/>
        </w:rPr>
      </w:pPr>
    </w:p>
    <w:p w:rsidR="00D967D5" w:rsidRPr="00CE62B8" w:rsidRDefault="00D967D5" w:rsidP="000078AE"/>
    <w:p w:rsidR="00D967D5" w:rsidRPr="00CE62B8" w:rsidRDefault="00D967D5" w:rsidP="000078AE"/>
    <w:p w:rsidR="00D967D5" w:rsidRPr="00CE62B8" w:rsidRDefault="00D967D5" w:rsidP="000078AE">
      <w:r w:rsidRPr="00CE62B8">
        <w:t xml:space="preserve">По </w:t>
      </w:r>
      <w:r w:rsidRPr="000078AE">
        <w:rPr>
          <w:b/>
          <w:sz w:val="36"/>
        </w:rPr>
        <w:t xml:space="preserve">литературе </w:t>
      </w:r>
    </w:p>
    <w:p w:rsidR="00D967D5" w:rsidRPr="00CE62B8" w:rsidRDefault="00D967D5" w:rsidP="000078AE"/>
    <w:p w:rsidR="00D967D5" w:rsidRPr="00CE62B8" w:rsidRDefault="00D967D5" w:rsidP="000078AE">
      <w:r w:rsidRPr="00CE62B8">
        <w:t xml:space="preserve">Уровень образования (класс)  </w:t>
      </w:r>
      <w:r w:rsidRPr="00CE62B8">
        <w:rPr>
          <w:sz w:val="28"/>
          <w:u w:val="single"/>
        </w:rPr>
        <w:t>основное общее образование  (5-9 классы )</w:t>
      </w:r>
    </w:p>
    <w:p w:rsidR="00D967D5" w:rsidRPr="00CE62B8" w:rsidRDefault="00D967D5" w:rsidP="000078AE">
      <w:pPr>
        <w:rPr>
          <w:sz w:val="32"/>
          <w:szCs w:val="32"/>
        </w:rPr>
      </w:pPr>
    </w:p>
    <w:p w:rsidR="00D967D5" w:rsidRPr="00CE62B8" w:rsidRDefault="00D967D5" w:rsidP="000078AE">
      <w:pPr>
        <w:rPr>
          <w:i/>
          <w:szCs w:val="36"/>
        </w:rPr>
      </w:pPr>
      <w:r w:rsidRPr="00CE62B8">
        <w:t xml:space="preserve">Количество часов:  </w:t>
      </w:r>
      <w:r w:rsidRPr="00CE62B8">
        <w:tab/>
      </w:r>
      <w:r w:rsidRPr="00281A85">
        <w:rPr>
          <w:b/>
          <w:sz w:val="32"/>
        </w:rPr>
        <w:t>442</w:t>
      </w:r>
    </w:p>
    <w:p w:rsidR="00D967D5" w:rsidRPr="00CE62B8" w:rsidRDefault="00D967D5" w:rsidP="000078AE">
      <w:pPr>
        <w:rPr>
          <w:i/>
          <w:sz w:val="36"/>
          <w:szCs w:val="36"/>
        </w:rPr>
      </w:pPr>
    </w:p>
    <w:p w:rsidR="00D967D5" w:rsidRPr="00CE62B8" w:rsidRDefault="00D967D5" w:rsidP="000078AE">
      <w:r w:rsidRPr="00CE62B8">
        <w:t>Учител</w:t>
      </w:r>
      <w:r>
        <w:t>я</w:t>
      </w:r>
      <w:r w:rsidRPr="00CE62B8">
        <w:t xml:space="preserve">:  </w:t>
      </w:r>
      <w:r>
        <w:t>Романова Надежда Евгеньевна</w:t>
      </w:r>
    </w:p>
    <w:p w:rsidR="00D967D5" w:rsidRPr="00CE62B8" w:rsidRDefault="00D967D5" w:rsidP="000078AE"/>
    <w:p w:rsidR="00D967D5" w:rsidRPr="00CE62B8" w:rsidRDefault="00D967D5" w:rsidP="000078AE"/>
    <w:p w:rsidR="00D967D5" w:rsidRPr="00CE62B8" w:rsidRDefault="00D967D5" w:rsidP="000078AE"/>
    <w:p w:rsidR="00D967D5" w:rsidRPr="00CE62B8" w:rsidRDefault="00D967D5" w:rsidP="000078AE"/>
    <w:p w:rsidR="00D967D5" w:rsidRPr="00CE62B8" w:rsidRDefault="00D967D5" w:rsidP="000078AE"/>
    <w:p w:rsidR="00D967D5" w:rsidRPr="00CE62B8" w:rsidRDefault="00D967D5" w:rsidP="000078AE"/>
    <w:p w:rsidR="00D967D5" w:rsidRPr="00CE62B8" w:rsidRDefault="00D967D5" w:rsidP="000078AE"/>
    <w:p w:rsidR="00D967D5" w:rsidRPr="00CE62B8" w:rsidRDefault="00D967D5" w:rsidP="000078AE"/>
    <w:p w:rsidR="00D967D5" w:rsidRPr="00CE62B8" w:rsidRDefault="00D967D5" w:rsidP="000078AE"/>
    <w:p w:rsidR="00D967D5" w:rsidRPr="00CE62B8" w:rsidRDefault="00D967D5" w:rsidP="000078AE"/>
    <w:p w:rsidR="00D967D5" w:rsidRPr="00CE62B8" w:rsidRDefault="00D967D5" w:rsidP="000078AE"/>
    <w:p w:rsidR="00D967D5" w:rsidRPr="00CE62B8" w:rsidRDefault="00D967D5" w:rsidP="000078AE"/>
    <w:p w:rsidR="00D967D5" w:rsidRPr="007F444D" w:rsidRDefault="00D967D5" w:rsidP="007F444D">
      <w:pPr>
        <w:pStyle w:val="NoSpacing"/>
        <w:rPr>
          <w:rFonts w:ascii="Times New Roman" w:hAnsi="Times New Roman" w:cs="Times New Roman"/>
        </w:rPr>
      </w:pPr>
      <w:r w:rsidRPr="007F444D">
        <w:rPr>
          <w:rFonts w:ascii="Times New Roman" w:hAnsi="Times New Roman" w:cs="Times New Roman"/>
        </w:rPr>
        <w:t>Программа разработана на основе программы для общеобразовательных учреждений по литературе 5</w:t>
      </w:r>
      <w:r>
        <w:rPr>
          <w:rFonts w:ascii="Times New Roman" w:hAnsi="Times New Roman" w:cs="Times New Roman"/>
        </w:rPr>
        <w:t>-9</w:t>
      </w:r>
      <w:r w:rsidRPr="007F444D">
        <w:rPr>
          <w:rFonts w:ascii="Times New Roman" w:hAnsi="Times New Roman" w:cs="Times New Roman"/>
        </w:rPr>
        <w:t xml:space="preserve"> класс В.Я. Коровиной, В.П. Журавлева, В.И. Коровина и др. в сборнике «Рабочие программы. Литература. 5-9 классы», М..: «Просвещение», 2011.</w:t>
      </w:r>
    </w:p>
    <w:p w:rsidR="00D967D5" w:rsidRPr="00DD4E29" w:rsidRDefault="00D967D5" w:rsidP="007F444D">
      <w:pPr>
        <w:pStyle w:val="NoSpacing"/>
        <w:rPr>
          <w:rFonts w:ascii="Times New Roman" w:hAnsi="Times New Roman" w:cs="Times New Roman"/>
        </w:rPr>
      </w:pPr>
    </w:p>
    <w:p w:rsidR="00D967D5" w:rsidRDefault="00D967D5" w:rsidP="000078AE">
      <w:pPr>
        <w:spacing w:before="72"/>
        <w:jc w:val="both"/>
        <w:rPr>
          <w:b/>
          <w:bCs/>
          <w:sz w:val="28"/>
          <w:szCs w:val="28"/>
        </w:rPr>
      </w:pPr>
    </w:p>
    <w:p w:rsidR="00D967D5" w:rsidRDefault="00D967D5" w:rsidP="000078AE">
      <w:pPr>
        <w:spacing w:before="72"/>
        <w:ind w:left="2832"/>
        <w:jc w:val="both"/>
        <w:rPr>
          <w:b/>
          <w:bCs/>
          <w:sz w:val="28"/>
          <w:szCs w:val="28"/>
        </w:rPr>
      </w:pPr>
    </w:p>
    <w:p w:rsidR="00D967D5" w:rsidRDefault="00D967D5" w:rsidP="007F444D">
      <w:pPr>
        <w:spacing w:before="72"/>
        <w:jc w:val="both"/>
        <w:rPr>
          <w:b/>
          <w:bCs/>
          <w:sz w:val="28"/>
          <w:szCs w:val="28"/>
        </w:rPr>
      </w:pPr>
    </w:p>
    <w:p w:rsidR="00D967D5" w:rsidRDefault="00D967D5" w:rsidP="007F444D">
      <w:pPr>
        <w:spacing w:before="72"/>
        <w:jc w:val="both"/>
        <w:rPr>
          <w:b/>
          <w:bCs/>
          <w:sz w:val="28"/>
          <w:szCs w:val="28"/>
        </w:rPr>
      </w:pPr>
    </w:p>
    <w:p w:rsidR="00D967D5" w:rsidRDefault="00D967D5" w:rsidP="007F444D">
      <w:pPr>
        <w:spacing w:before="72"/>
        <w:jc w:val="both"/>
        <w:rPr>
          <w:b/>
          <w:bCs/>
          <w:sz w:val="28"/>
          <w:szCs w:val="28"/>
        </w:rPr>
      </w:pPr>
    </w:p>
    <w:p w:rsidR="00D967D5" w:rsidRDefault="00D967D5" w:rsidP="007F444D">
      <w:pPr>
        <w:spacing w:before="72"/>
        <w:jc w:val="both"/>
        <w:rPr>
          <w:b/>
          <w:bCs/>
          <w:sz w:val="28"/>
          <w:szCs w:val="28"/>
        </w:rPr>
      </w:pPr>
    </w:p>
    <w:p w:rsidR="00D967D5" w:rsidRPr="00D6271A" w:rsidRDefault="00D967D5" w:rsidP="000078AE">
      <w:pPr>
        <w:spacing w:before="72"/>
        <w:ind w:left="2832"/>
        <w:jc w:val="both"/>
        <w:rPr>
          <w:b/>
          <w:bCs/>
          <w:sz w:val="28"/>
          <w:szCs w:val="28"/>
        </w:rPr>
      </w:pPr>
      <w:r>
        <w:rPr>
          <w:b/>
          <w:bCs/>
          <w:sz w:val="28"/>
          <w:szCs w:val="28"/>
        </w:rPr>
        <w:t xml:space="preserve">1. </w:t>
      </w:r>
      <w:r w:rsidRPr="00D6271A">
        <w:rPr>
          <w:b/>
          <w:bCs/>
          <w:sz w:val="28"/>
          <w:szCs w:val="28"/>
        </w:rPr>
        <w:t>Пояснительная записка.</w:t>
      </w:r>
    </w:p>
    <w:p w:rsidR="00D967D5" w:rsidRDefault="00D967D5" w:rsidP="00EA2CE7">
      <w:pPr>
        <w:pStyle w:val="NormalWeb"/>
        <w:spacing w:before="0" w:beforeAutospacing="0" w:after="0" w:afterAutospacing="0" w:line="276" w:lineRule="auto"/>
        <w:jc w:val="center"/>
        <w:rPr>
          <w:b/>
          <w:i/>
        </w:rPr>
      </w:pPr>
    </w:p>
    <w:p w:rsidR="00D967D5" w:rsidRDefault="00D967D5" w:rsidP="008E5746">
      <w:pPr>
        <w:pStyle w:val="NormalWeb"/>
        <w:spacing w:before="0" w:beforeAutospacing="0" w:after="0" w:afterAutospacing="0" w:line="276" w:lineRule="auto"/>
        <w:jc w:val="center"/>
        <w:rPr>
          <w:b/>
          <w:i/>
        </w:rPr>
      </w:pPr>
    </w:p>
    <w:p w:rsidR="00D967D5" w:rsidRPr="0090246D" w:rsidRDefault="00D967D5" w:rsidP="008E5746">
      <w:pPr>
        <w:pStyle w:val="NormalWeb"/>
        <w:spacing w:before="0" w:beforeAutospacing="0" w:after="0" w:afterAutospacing="0" w:line="276" w:lineRule="auto"/>
        <w:jc w:val="center"/>
        <w:rPr>
          <w:b/>
        </w:rPr>
      </w:pPr>
      <w:r w:rsidRPr="00EA2CE7">
        <w:rPr>
          <w:b/>
          <w:i/>
        </w:rPr>
        <w:t xml:space="preserve">Нормативные акты и учебно-методические документы, </w:t>
      </w:r>
      <w:r w:rsidRPr="00EA2CE7">
        <w:rPr>
          <w:b/>
          <w:i/>
        </w:rPr>
        <w:br/>
        <w:t>на основании которых разработана рабочая программа</w:t>
      </w:r>
      <w:r w:rsidRPr="0090246D">
        <w:rPr>
          <w:b/>
        </w:rPr>
        <w:t>.</w:t>
      </w:r>
    </w:p>
    <w:p w:rsidR="00D967D5" w:rsidRDefault="00D967D5" w:rsidP="00EA2CE7">
      <w:pPr>
        <w:pStyle w:val="1"/>
        <w:shd w:val="clear" w:color="auto" w:fill="auto"/>
        <w:spacing w:before="0" w:line="276" w:lineRule="auto"/>
        <w:ind w:left="20" w:firstLine="0"/>
        <w:jc w:val="both"/>
        <w:rPr>
          <w:rFonts w:ascii="Times New Roman" w:hAnsi="Times New Roman"/>
          <w:sz w:val="24"/>
          <w:szCs w:val="24"/>
        </w:rPr>
      </w:pPr>
      <w:r w:rsidRPr="00EA2CE7">
        <w:rPr>
          <w:rFonts w:ascii="Times New Roman" w:hAnsi="Times New Roman"/>
          <w:sz w:val="24"/>
          <w:szCs w:val="24"/>
        </w:rPr>
        <w:t>Настоящая программа по литературе для 5</w:t>
      </w:r>
      <w:r>
        <w:rPr>
          <w:rFonts w:ascii="Times New Roman" w:hAnsi="Times New Roman"/>
          <w:sz w:val="24"/>
          <w:szCs w:val="24"/>
        </w:rPr>
        <w:t>-9 классов</w:t>
      </w:r>
      <w:r w:rsidRPr="00EA2CE7">
        <w:rPr>
          <w:rFonts w:ascii="Times New Roman" w:hAnsi="Times New Roman"/>
          <w:sz w:val="24"/>
          <w:szCs w:val="24"/>
        </w:rPr>
        <w:t xml:space="preserve"> создана на основе следующих документов:</w:t>
      </w:r>
    </w:p>
    <w:p w:rsidR="00D967D5" w:rsidRPr="00CE62B8" w:rsidRDefault="00D967D5" w:rsidP="007F444D">
      <w:pPr>
        <w:numPr>
          <w:ilvl w:val="0"/>
          <w:numId w:val="40"/>
        </w:numPr>
        <w:shd w:val="clear" w:color="auto" w:fill="FFFFFF"/>
        <w:spacing w:before="100" w:beforeAutospacing="1" w:afterAutospacing="1" w:line="330" w:lineRule="atLeast"/>
        <w:rPr>
          <w:color w:val="000000"/>
        </w:rPr>
      </w:pPr>
      <w:r w:rsidRPr="00CE62B8">
        <w:rPr>
          <w:color w:val="000000"/>
        </w:rPr>
        <w:t>Закон «Об образовании в Российской Федерации» от 29.12.2012 года № 273-ФЗ.</w:t>
      </w:r>
    </w:p>
    <w:p w:rsidR="00D967D5" w:rsidRPr="00CE62B8" w:rsidRDefault="00D967D5" w:rsidP="007F444D">
      <w:pPr>
        <w:numPr>
          <w:ilvl w:val="0"/>
          <w:numId w:val="40"/>
        </w:numPr>
        <w:shd w:val="clear" w:color="auto" w:fill="FFFFFF"/>
        <w:spacing w:before="100" w:beforeAutospacing="1" w:afterAutospacing="1" w:line="330" w:lineRule="atLeast"/>
        <w:rPr>
          <w:color w:val="000000"/>
        </w:rPr>
      </w:pPr>
      <w:r w:rsidRPr="00CE62B8">
        <w:rPr>
          <w:color w:val="000000"/>
        </w:rPr>
        <w:t>Приказ Министерства образования и науки Российской Федерации от 31.03.2014 г. № 253 «Об утверждении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rsidR="00D967D5" w:rsidRPr="00CE62B8" w:rsidRDefault="00D967D5" w:rsidP="007F444D">
      <w:pPr>
        <w:numPr>
          <w:ilvl w:val="0"/>
          <w:numId w:val="40"/>
        </w:numPr>
        <w:shd w:val="clear" w:color="auto" w:fill="FFFFFF"/>
        <w:spacing w:before="100" w:beforeAutospacing="1" w:afterAutospacing="1" w:line="330" w:lineRule="atLeast"/>
        <w:rPr>
          <w:color w:val="000000"/>
        </w:rPr>
      </w:pPr>
      <w:r w:rsidRPr="00CE62B8">
        <w:rPr>
          <w:color w:val="000000"/>
        </w:rPr>
        <w:t>Приказ Министерства образования и науки Российской Федерации от 08.06.2015 г. № 256 «О внесении изменений в федеральный перечень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утвержденный приказом Министерства образования и науки Российской Федерации от 31 марта 2014 г. № 253».</w:t>
      </w:r>
    </w:p>
    <w:p w:rsidR="00D967D5" w:rsidRPr="00CE62B8" w:rsidRDefault="00D967D5" w:rsidP="007F444D">
      <w:pPr>
        <w:numPr>
          <w:ilvl w:val="0"/>
          <w:numId w:val="40"/>
        </w:numPr>
        <w:shd w:val="clear" w:color="auto" w:fill="FFFFFF"/>
        <w:spacing w:before="100" w:beforeAutospacing="1" w:afterAutospacing="1" w:line="330" w:lineRule="atLeast"/>
        <w:rPr>
          <w:color w:val="000000"/>
        </w:rPr>
      </w:pPr>
      <w:r w:rsidRPr="00CE62B8">
        <w:rPr>
          <w:color w:val="000000"/>
        </w:rPr>
        <w:t>Постановление Главного государственного санитарного врача РФ от 29 декабря 2010 г. N 189 «Об утверждении СанПиН 2.4.2.2821-10 "Санитарно-эпидемиологические требования к условиям и организации обучения в общеобразовательных учреждениях».</w:t>
      </w:r>
    </w:p>
    <w:p w:rsidR="00D967D5" w:rsidRPr="00CE62B8" w:rsidRDefault="00D967D5" w:rsidP="007F444D">
      <w:pPr>
        <w:numPr>
          <w:ilvl w:val="0"/>
          <w:numId w:val="40"/>
        </w:numPr>
        <w:shd w:val="clear" w:color="auto" w:fill="FFFFFF"/>
        <w:spacing w:before="100" w:beforeAutospacing="1" w:afterAutospacing="1" w:line="330" w:lineRule="atLeast"/>
        <w:rPr>
          <w:color w:val="000000"/>
        </w:rPr>
      </w:pPr>
      <w:r w:rsidRPr="00CE62B8">
        <w:rPr>
          <w:color w:val="000000"/>
        </w:rPr>
        <w:t>Письмо Департамента государственной политики в образовании Министерства образования и науки РФ от 07.07.2005г. № 03-1263 «О примерных программах по учебным предметам федерального базисного учебного плана».</w:t>
      </w:r>
    </w:p>
    <w:p w:rsidR="00D967D5" w:rsidRPr="00CE62B8" w:rsidRDefault="00D967D5" w:rsidP="007F444D">
      <w:pPr>
        <w:numPr>
          <w:ilvl w:val="0"/>
          <w:numId w:val="40"/>
        </w:numPr>
        <w:shd w:val="clear" w:color="auto" w:fill="FFFFFF"/>
        <w:spacing w:before="100" w:beforeAutospacing="1" w:afterAutospacing="1" w:line="330" w:lineRule="atLeast"/>
        <w:rPr>
          <w:color w:val="000000"/>
        </w:rPr>
      </w:pPr>
      <w:r w:rsidRPr="00CE62B8">
        <w:rPr>
          <w:color w:val="000000"/>
        </w:rPr>
        <w:t>Письмо Министерства образования и науки Краснодарского края от 17.07.2015 г. №47-10474/15-14 «О рекомендациях по составлению рабочих программ учебных предметов, курсов».</w:t>
      </w:r>
    </w:p>
    <w:p w:rsidR="00D967D5" w:rsidRDefault="00D967D5" w:rsidP="007F444D">
      <w:pPr>
        <w:numPr>
          <w:ilvl w:val="0"/>
          <w:numId w:val="40"/>
        </w:numPr>
        <w:shd w:val="clear" w:color="auto" w:fill="FFFFFF"/>
        <w:spacing w:before="100" w:beforeAutospacing="1" w:afterAutospacing="1" w:line="330" w:lineRule="atLeast"/>
        <w:rPr>
          <w:color w:val="000000"/>
        </w:rPr>
      </w:pPr>
      <w:r w:rsidRPr="00CE62B8">
        <w:rPr>
          <w:color w:val="000000"/>
        </w:rPr>
        <w:t>Письмо Министерства образования и науки Краснодарского края от 20.08.2015 г. №47-12606/15-14 «О внесении дополнений в рекомендации по составлению рабочих программ учебных предметов, курсов и календарно-тематического планирования».</w:t>
      </w:r>
    </w:p>
    <w:p w:rsidR="00D967D5" w:rsidRPr="007F444D" w:rsidRDefault="00D967D5" w:rsidP="007F444D">
      <w:pPr>
        <w:numPr>
          <w:ilvl w:val="0"/>
          <w:numId w:val="40"/>
        </w:numPr>
        <w:shd w:val="clear" w:color="auto" w:fill="FFFFFF"/>
        <w:spacing w:before="100" w:beforeAutospacing="1" w:afterAutospacing="1" w:line="330" w:lineRule="atLeast"/>
        <w:rPr>
          <w:color w:val="000000"/>
        </w:rPr>
      </w:pPr>
      <w:r w:rsidRPr="007F444D">
        <w:t>ФГОС ООО приказ от 17.12.2010 года № 1897 «Об утверждении Федерального государственного образовательного стандарта основного общего образования» (зарегистрирован в Минюсте РФ 01.02.2011 год №19644)</w:t>
      </w:r>
    </w:p>
    <w:p w:rsidR="00D967D5" w:rsidRPr="007F444D" w:rsidRDefault="00D967D5" w:rsidP="007F444D">
      <w:pPr>
        <w:numPr>
          <w:ilvl w:val="0"/>
          <w:numId w:val="40"/>
        </w:numPr>
        <w:shd w:val="clear" w:color="auto" w:fill="FFFFFF"/>
        <w:spacing w:before="100" w:beforeAutospacing="1" w:afterAutospacing="1" w:line="330" w:lineRule="atLeast"/>
        <w:rPr>
          <w:color w:val="000000"/>
        </w:rPr>
      </w:pPr>
      <w:r w:rsidRPr="007F444D">
        <w:t>Примерной  программы  основного общего образования. Литература.: М. Просвещение, 2011.</w:t>
      </w:r>
    </w:p>
    <w:p w:rsidR="00D967D5" w:rsidRPr="007F444D" w:rsidRDefault="00D967D5" w:rsidP="007F444D">
      <w:pPr>
        <w:numPr>
          <w:ilvl w:val="0"/>
          <w:numId w:val="40"/>
        </w:numPr>
        <w:shd w:val="clear" w:color="auto" w:fill="FFFFFF"/>
        <w:spacing w:before="100" w:beforeAutospacing="1" w:afterAutospacing="1" w:line="330" w:lineRule="atLeast"/>
        <w:rPr>
          <w:color w:val="000000"/>
        </w:rPr>
      </w:pPr>
      <w:r w:rsidRPr="007F444D">
        <w:t>Программы по литературе для общеобразовательных учреждений. 5-9 классы .(Базовый уровень) \ автор-составитель В.Я.Коровина .-Москва «Просвещение» 2011</w:t>
      </w:r>
    </w:p>
    <w:p w:rsidR="00D967D5" w:rsidRPr="00281F8C" w:rsidRDefault="00D967D5" w:rsidP="00281F8C">
      <w:pPr>
        <w:numPr>
          <w:ilvl w:val="0"/>
          <w:numId w:val="40"/>
        </w:numPr>
        <w:shd w:val="clear" w:color="auto" w:fill="FFFFFF"/>
        <w:spacing w:before="100" w:beforeAutospacing="1" w:afterAutospacing="1" w:line="330" w:lineRule="atLeast"/>
        <w:rPr>
          <w:color w:val="000000"/>
        </w:rPr>
      </w:pPr>
      <w:r>
        <w:t xml:space="preserve">Учебников </w:t>
      </w:r>
      <w:r>
        <w:rPr>
          <w:lang w:eastAsia="en-US"/>
        </w:rPr>
        <w:t>Коровиной В. Я., Журавлёвой В. П., Коровина В. И. «Литература. 5 класс», «Литература. 6 класс»,</w:t>
      </w:r>
      <w:r w:rsidRPr="001E393A">
        <w:rPr>
          <w:lang w:eastAsia="en-US"/>
        </w:rPr>
        <w:t xml:space="preserve"> </w:t>
      </w:r>
      <w:r>
        <w:rPr>
          <w:lang w:eastAsia="en-US"/>
        </w:rPr>
        <w:t>«Литература. 7 класс», в 2 ч. Учебники для общеобразовательных учреждений. — М.: Просвещение,2010-2015 гг.</w:t>
      </w:r>
    </w:p>
    <w:p w:rsidR="00D967D5" w:rsidRPr="00EA2CE7" w:rsidRDefault="00D967D5" w:rsidP="00EA2CE7">
      <w:pPr>
        <w:pStyle w:val="NormalWeb"/>
        <w:spacing w:before="0" w:beforeAutospacing="0" w:after="0" w:afterAutospacing="0" w:line="276" w:lineRule="auto"/>
        <w:ind w:firstLine="709"/>
        <w:jc w:val="center"/>
        <w:rPr>
          <w:b/>
          <w:i/>
        </w:rPr>
      </w:pPr>
      <w:r w:rsidRPr="00EA2CE7">
        <w:rPr>
          <w:b/>
          <w:i/>
        </w:rPr>
        <w:t>Общие цели образования с учетом специфики учебного предмета</w:t>
      </w:r>
    </w:p>
    <w:p w:rsidR="00D967D5" w:rsidRDefault="00D967D5" w:rsidP="00EA2CE7">
      <w:pPr>
        <w:pStyle w:val="21"/>
        <w:shd w:val="clear" w:color="auto" w:fill="auto"/>
        <w:spacing w:before="0" w:line="276" w:lineRule="auto"/>
        <w:ind w:right="20" w:firstLine="360"/>
        <w:rPr>
          <w:rStyle w:val="20"/>
          <w:rFonts w:ascii="Times New Roman" w:hAnsi="Times New Roman"/>
          <w:b w:val="0"/>
          <w:sz w:val="24"/>
          <w:szCs w:val="24"/>
        </w:rPr>
      </w:pPr>
      <w:r>
        <w:rPr>
          <w:rStyle w:val="20"/>
          <w:rFonts w:ascii="Times New Roman" w:hAnsi="Times New Roman"/>
          <w:b w:val="0"/>
          <w:sz w:val="24"/>
          <w:szCs w:val="24"/>
        </w:rPr>
        <w:t xml:space="preserve">Литература как один из ведущих гуманитарных учебных предметов в российской школе содействует формированию разносторонне развитой, гармоничной личности, воспитанию гражданина, патриота. Приобщение к гуманистическим ценностям, культуре и развитие творческих способностей – необходимое условие становления человека, эмоционально богатого и интеллектуально развитого, способного конструктивно и вместе с тем критически относиться к себе и к окружающему миру. </w:t>
      </w:r>
    </w:p>
    <w:p w:rsidR="00D967D5" w:rsidRDefault="00D967D5" w:rsidP="008E5746">
      <w:pPr>
        <w:pStyle w:val="ListParagraph"/>
        <w:ind w:left="0" w:firstLine="708"/>
        <w:jc w:val="both"/>
      </w:pPr>
      <w:r>
        <w:t xml:space="preserve">Цели и образовательные результаты представлены на нескольких уровнях – личностном, метапредметном и предметном. </w:t>
      </w:r>
    </w:p>
    <w:p w:rsidR="00D967D5" w:rsidRPr="008E5746" w:rsidRDefault="00D967D5" w:rsidP="008E5746">
      <w:pPr>
        <w:pStyle w:val="ListParagraph"/>
        <w:ind w:left="0" w:firstLine="708"/>
        <w:jc w:val="both"/>
        <w:rPr>
          <w:rStyle w:val="20"/>
        </w:rPr>
      </w:pPr>
    </w:p>
    <w:p w:rsidR="00D967D5" w:rsidRPr="000D349B" w:rsidRDefault="00D967D5" w:rsidP="00EA2CE7">
      <w:pPr>
        <w:pStyle w:val="21"/>
        <w:shd w:val="clear" w:color="auto" w:fill="auto"/>
        <w:spacing w:before="0" w:line="276" w:lineRule="auto"/>
        <w:ind w:right="20" w:firstLine="360"/>
        <w:rPr>
          <w:rFonts w:ascii="Times New Roman" w:hAnsi="Times New Roman"/>
          <w:sz w:val="24"/>
          <w:szCs w:val="24"/>
        </w:rPr>
      </w:pPr>
      <w:r w:rsidRPr="008E5746">
        <w:rPr>
          <w:rStyle w:val="20"/>
          <w:rFonts w:ascii="Times New Roman" w:hAnsi="Times New Roman"/>
          <w:sz w:val="24"/>
          <w:szCs w:val="24"/>
        </w:rPr>
        <w:t>Главными целями  и</w:t>
      </w:r>
      <w:r>
        <w:rPr>
          <w:rStyle w:val="20"/>
          <w:rFonts w:ascii="Times New Roman" w:hAnsi="Times New Roman"/>
          <w:sz w:val="24"/>
          <w:szCs w:val="24"/>
        </w:rPr>
        <w:t>зучения предмета «Литература» являются:</w:t>
      </w:r>
    </w:p>
    <w:p w:rsidR="00D967D5" w:rsidRPr="00E12935" w:rsidRDefault="00D967D5" w:rsidP="00EA2CE7">
      <w:pPr>
        <w:pStyle w:val="BodyText"/>
        <w:numPr>
          <w:ilvl w:val="0"/>
          <w:numId w:val="1"/>
        </w:numPr>
        <w:tabs>
          <w:tab w:val="left" w:pos="567"/>
        </w:tabs>
        <w:spacing w:after="0"/>
        <w:ind w:left="20" w:right="20" w:firstLine="340"/>
        <w:jc w:val="both"/>
      </w:pPr>
      <w:r w:rsidRPr="000413ED">
        <w:rPr>
          <w:i/>
        </w:rPr>
        <w:t>формирование</w:t>
      </w:r>
      <w:r w:rsidRPr="00E12935">
        <w:t xml:space="preserve"> духовно развитой личности, обладаю</w:t>
      </w:r>
      <w:r w:rsidRPr="00E12935">
        <w:softHyphen/>
        <w:t>щей гуманистическим,  мировоззрением, национальным самосознанием и общероссийским гражданским сознани</w:t>
      </w:r>
      <w:r w:rsidRPr="00E12935">
        <w:softHyphen/>
        <w:t>ем, чувством патриотизма;</w:t>
      </w:r>
    </w:p>
    <w:p w:rsidR="00D967D5" w:rsidRPr="00E12935" w:rsidRDefault="00D967D5" w:rsidP="00EA2CE7">
      <w:pPr>
        <w:pStyle w:val="BodyText"/>
        <w:tabs>
          <w:tab w:val="left" w:pos="567"/>
        </w:tabs>
        <w:spacing w:after="0"/>
        <w:ind w:left="20" w:right="20"/>
        <w:jc w:val="both"/>
      </w:pPr>
    </w:p>
    <w:p w:rsidR="00D967D5" w:rsidRPr="00E12935" w:rsidRDefault="00D967D5" w:rsidP="00EA2CE7">
      <w:pPr>
        <w:pStyle w:val="BodyText"/>
        <w:numPr>
          <w:ilvl w:val="0"/>
          <w:numId w:val="1"/>
        </w:numPr>
        <w:tabs>
          <w:tab w:val="left" w:pos="572"/>
        </w:tabs>
        <w:spacing w:after="0"/>
        <w:ind w:left="20" w:right="20" w:firstLine="340"/>
        <w:jc w:val="both"/>
      </w:pPr>
      <w:r w:rsidRPr="000413ED">
        <w:rPr>
          <w:i/>
        </w:rPr>
        <w:t xml:space="preserve">развитие </w:t>
      </w:r>
      <w:r w:rsidRPr="00E12935">
        <w:t>интеллектуальных и творческих способно</w:t>
      </w:r>
      <w:r w:rsidRPr="00E12935">
        <w:softHyphen/>
        <w:t>стей учащихся, необходимых для успешной социализа</w:t>
      </w:r>
      <w:r w:rsidRPr="00E12935">
        <w:softHyphen/>
        <w:t>ции и самореализации личности;</w:t>
      </w:r>
    </w:p>
    <w:p w:rsidR="00D967D5" w:rsidRPr="00E12935" w:rsidRDefault="00D967D5" w:rsidP="00EA2CE7">
      <w:pPr>
        <w:pStyle w:val="BodyText"/>
        <w:tabs>
          <w:tab w:val="left" w:pos="572"/>
        </w:tabs>
        <w:spacing w:after="0"/>
        <w:ind w:right="20"/>
        <w:jc w:val="both"/>
      </w:pPr>
    </w:p>
    <w:p w:rsidR="00D967D5" w:rsidRPr="00E12935" w:rsidRDefault="00D967D5" w:rsidP="00EA2CE7">
      <w:pPr>
        <w:pStyle w:val="BodyText"/>
        <w:numPr>
          <w:ilvl w:val="0"/>
          <w:numId w:val="1"/>
        </w:numPr>
        <w:tabs>
          <w:tab w:val="left" w:pos="572"/>
        </w:tabs>
        <w:spacing w:after="0"/>
        <w:ind w:left="20" w:right="20" w:firstLine="340"/>
        <w:jc w:val="both"/>
      </w:pPr>
      <w:r w:rsidRPr="000413ED">
        <w:rPr>
          <w:i/>
        </w:rPr>
        <w:t>постижение</w:t>
      </w:r>
      <w:r w:rsidRPr="00E12935">
        <w:t xml:space="preserve"> учащимися вершинных произведений отечественной и мировой литературы, их чтение и ана</w:t>
      </w:r>
      <w:r w:rsidRPr="00E12935">
        <w:softHyphen/>
        <w:t>лиз, основанный на понимании образной природы искус</w:t>
      </w:r>
      <w:r w:rsidRPr="00E12935">
        <w:softHyphen/>
        <w:t>ства слова, опирающийся на принципы единства художе</w:t>
      </w:r>
      <w:r w:rsidRPr="00E12935">
        <w:softHyphen/>
        <w:t>ственной формы и содержания, связи искусства с жизнью, историзма;</w:t>
      </w:r>
    </w:p>
    <w:p w:rsidR="00D967D5" w:rsidRPr="00E12935" w:rsidRDefault="00D967D5" w:rsidP="00EA2CE7">
      <w:pPr>
        <w:pStyle w:val="BodyText"/>
        <w:tabs>
          <w:tab w:val="left" w:pos="572"/>
        </w:tabs>
        <w:spacing w:after="0"/>
        <w:ind w:right="20"/>
        <w:jc w:val="both"/>
      </w:pPr>
    </w:p>
    <w:p w:rsidR="00D967D5" w:rsidRPr="00E12935" w:rsidRDefault="00D967D5" w:rsidP="00EA2CE7">
      <w:pPr>
        <w:pStyle w:val="BodyText"/>
        <w:numPr>
          <w:ilvl w:val="0"/>
          <w:numId w:val="1"/>
        </w:numPr>
        <w:tabs>
          <w:tab w:val="left" w:pos="572"/>
        </w:tabs>
        <w:spacing w:after="0"/>
        <w:ind w:left="20" w:right="20" w:firstLine="340"/>
        <w:jc w:val="both"/>
      </w:pPr>
      <w:r w:rsidRPr="00E12935">
        <w:t xml:space="preserve">поэтапное, последовательное </w:t>
      </w:r>
      <w:r w:rsidRPr="000413ED">
        <w:rPr>
          <w:i/>
        </w:rPr>
        <w:t>формирование умений читать, комментировать, анализировать и интерпретиро</w:t>
      </w:r>
      <w:r w:rsidRPr="000413ED">
        <w:rPr>
          <w:i/>
        </w:rPr>
        <w:softHyphen/>
        <w:t>вать художественный текст;</w:t>
      </w:r>
    </w:p>
    <w:p w:rsidR="00D967D5" w:rsidRPr="00E12935" w:rsidRDefault="00D967D5" w:rsidP="00EA2CE7">
      <w:pPr>
        <w:pStyle w:val="BodyText"/>
        <w:tabs>
          <w:tab w:val="left" w:pos="572"/>
        </w:tabs>
        <w:spacing w:after="0"/>
        <w:ind w:right="20"/>
        <w:jc w:val="both"/>
      </w:pPr>
    </w:p>
    <w:p w:rsidR="00D967D5" w:rsidRPr="00E12935" w:rsidRDefault="00D967D5" w:rsidP="00EA2CE7">
      <w:pPr>
        <w:pStyle w:val="BodyText"/>
        <w:numPr>
          <w:ilvl w:val="0"/>
          <w:numId w:val="1"/>
        </w:numPr>
        <w:tabs>
          <w:tab w:val="left" w:pos="567"/>
        </w:tabs>
        <w:spacing w:after="0"/>
        <w:ind w:left="20" w:right="20" w:firstLine="340"/>
        <w:jc w:val="both"/>
      </w:pPr>
      <w:r w:rsidRPr="000413ED">
        <w:rPr>
          <w:i/>
        </w:rPr>
        <w:t xml:space="preserve">овладение </w:t>
      </w:r>
      <w:r w:rsidRPr="00E12935">
        <w:t>возможными алгоритмами постижения смыслов, заложенных в художественном тексте (или лю</w:t>
      </w:r>
      <w:r w:rsidRPr="00E12935">
        <w:softHyphen/>
        <w:t>бом другом речевом высказывании), и создание собствен</w:t>
      </w:r>
      <w:r w:rsidRPr="00E12935">
        <w:softHyphen/>
        <w:t>ного текста, представление своих оценок и суждений по поводу прочитанного;</w:t>
      </w:r>
    </w:p>
    <w:p w:rsidR="00D967D5" w:rsidRPr="00E12935" w:rsidRDefault="00D967D5" w:rsidP="00EA2CE7">
      <w:pPr>
        <w:pStyle w:val="BodyText"/>
        <w:tabs>
          <w:tab w:val="left" w:pos="567"/>
        </w:tabs>
        <w:spacing w:after="0"/>
        <w:ind w:right="20"/>
        <w:jc w:val="both"/>
      </w:pPr>
    </w:p>
    <w:p w:rsidR="00D967D5" w:rsidRPr="00EA2CE7" w:rsidRDefault="00D967D5" w:rsidP="00EA2CE7">
      <w:pPr>
        <w:pStyle w:val="BodyText"/>
        <w:numPr>
          <w:ilvl w:val="0"/>
          <w:numId w:val="1"/>
        </w:numPr>
        <w:tabs>
          <w:tab w:val="left" w:pos="582"/>
        </w:tabs>
        <w:spacing w:after="0"/>
        <w:ind w:left="20" w:right="20" w:firstLine="340"/>
        <w:jc w:val="both"/>
      </w:pPr>
      <w:r w:rsidRPr="000413ED">
        <w:rPr>
          <w:i/>
        </w:rPr>
        <w:t>овладение важнейшими общеучебными умениями и универсальными учебными действиями</w:t>
      </w:r>
      <w:r w:rsidRPr="00E12935">
        <w:t xml:space="preserve"> (формулировать цели деятельности, планировать ее, осуществлять библио</w:t>
      </w:r>
      <w:r w:rsidRPr="00E12935">
        <w:softHyphen/>
        <w:t>графический поиск, находить и обрабатывать необходи</w:t>
      </w:r>
      <w:r w:rsidRPr="00E12935">
        <w:softHyphen/>
        <w:t>мую информацию из различных источников, включая Интернет и др.);</w:t>
      </w:r>
    </w:p>
    <w:p w:rsidR="00D967D5" w:rsidRDefault="00D967D5" w:rsidP="00EA2CE7">
      <w:pPr>
        <w:pStyle w:val="ListParagraph"/>
      </w:pPr>
    </w:p>
    <w:p w:rsidR="00D967D5" w:rsidRDefault="00D967D5" w:rsidP="00EA2CE7">
      <w:pPr>
        <w:pStyle w:val="ListParagraph"/>
        <w:numPr>
          <w:ilvl w:val="0"/>
          <w:numId w:val="1"/>
        </w:numPr>
        <w:ind w:left="0"/>
        <w:jc w:val="both"/>
      </w:pPr>
      <w:r w:rsidRPr="00EA2CE7">
        <w:rPr>
          <w:i/>
        </w:rPr>
        <w:t>использование опыта общения</w:t>
      </w:r>
      <w:r w:rsidRPr="00E12935">
        <w:t xml:space="preserve"> с произведениями ху</w:t>
      </w:r>
      <w:r w:rsidRPr="00E12935">
        <w:softHyphen/>
        <w:t>дожественной литературы в повседневной жизни и учеб</w:t>
      </w:r>
      <w:r w:rsidRPr="00E12935">
        <w:softHyphen/>
        <w:t>ной деятельности, речевом самосовершенствовании.</w:t>
      </w:r>
    </w:p>
    <w:p w:rsidR="00D967D5" w:rsidRDefault="00D967D5" w:rsidP="000078AE">
      <w:pPr>
        <w:pStyle w:val="ListParagraph"/>
      </w:pPr>
    </w:p>
    <w:p w:rsidR="00D967D5" w:rsidRDefault="00D967D5" w:rsidP="000078AE">
      <w:pPr>
        <w:pStyle w:val="ListParagraph"/>
        <w:ind w:left="0"/>
        <w:jc w:val="both"/>
      </w:pPr>
    </w:p>
    <w:p w:rsidR="00D967D5" w:rsidRDefault="00D967D5" w:rsidP="008E5746">
      <w:pPr>
        <w:pStyle w:val="ListParagraph"/>
        <w:jc w:val="center"/>
        <w:rPr>
          <w:b/>
          <w:i/>
        </w:rPr>
      </w:pPr>
      <w:r w:rsidRPr="006020C4">
        <w:rPr>
          <w:b/>
          <w:i/>
        </w:rPr>
        <w:t>Роль учебного предмета в достижении обучающимися планируемых результатов освоения основной образовательной программы школы</w:t>
      </w:r>
    </w:p>
    <w:p w:rsidR="00D967D5" w:rsidRPr="000756E4" w:rsidRDefault="00D967D5" w:rsidP="006020C4">
      <w:pPr>
        <w:shd w:val="clear" w:color="auto" w:fill="FFFFFF"/>
        <w:ind w:firstLine="708"/>
        <w:jc w:val="both"/>
      </w:pPr>
      <w:r w:rsidRPr="000756E4">
        <w:t>Важнейшее значение в формировании духовно бога</w:t>
      </w:r>
      <w:r w:rsidRPr="000756E4">
        <w:softHyphen/>
        <w:t>той, гармонически развитой личности с высокими нрав</w:t>
      </w:r>
      <w:r w:rsidRPr="000756E4">
        <w:softHyphen/>
        <w:t>ственными идеалами и эстетическими потребностями имеет художественная литература. Курс литературы в школе основывается на принципах связи искусства с жизнью, единства формы и содержания, историзма, традиций и новаторства, осмысления историко-куль</w:t>
      </w:r>
      <w:r w:rsidRPr="000756E4">
        <w:softHyphen/>
        <w:t>турных сведений, нравственно-эстетических представ</w:t>
      </w:r>
      <w:r w:rsidRPr="000756E4">
        <w:softHyphen/>
        <w:t>лений, усвоения основных понятий теории и истории литературы, формирования умений оценивать и анали</w:t>
      </w:r>
      <w:r w:rsidRPr="000756E4">
        <w:softHyphen/>
        <w:t>зировать художественные произведения, овладения бо</w:t>
      </w:r>
      <w:r w:rsidRPr="000756E4">
        <w:softHyphen/>
        <w:t>гатейшими выразительными средствами русского лите</w:t>
      </w:r>
      <w:r w:rsidRPr="000756E4">
        <w:softHyphen/>
        <w:t>ратурного языка.</w:t>
      </w:r>
    </w:p>
    <w:p w:rsidR="00D967D5" w:rsidRPr="000756E4" w:rsidRDefault="00D967D5" w:rsidP="006020C4">
      <w:pPr>
        <w:shd w:val="clear" w:color="auto" w:fill="FFFFFF"/>
        <w:ind w:firstLine="708"/>
        <w:jc w:val="both"/>
      </w:pPr>
      <w:r w:rsidRPr="000756E4">
        <w:t>Цель изучения литературы в школе — приобщение учащихся к искусству слова, богатству русской класси</w:t>
      </w:r>
      <w:r w:rsidRPr="000756E4">
        <w:softHyphen/>
        <w:t>ческой и зарубежной литературы. Основа литературного образования — чтение и изучение художественных про</w:t>
      </w:r>
      <w:r w:rsidRPr="000756E4">
        <w:softHyphen/>
        <w:t>изведений, знакомство с биографическими сведениями о мастерах слова и историко-культурными фактами, не</w:t>
      </w:r>
      <w:r w:rsidRPr="000756E4">
        <w:softHyphen/>
        <w:t>обходимыми для понимания включенных в программу произведений.</w:t>
      </w:r>
    </w:p>
    <w:p w:rsidR="00D967D5" w:rsidRPr="000756E4" w:rsidRDefault="00D967D5" w:rsidP="006020C4">
      <w:pPr>
        <w:shd w:val="clear" w:color="auto" w:fill="FFFFFF"/>
        <w:ind w:firstLine="708"/>
        <w:jc w:val="both"/>
      </w:pPr>
      <w:r w:rsidRPr="000756E4">
        <w:t>Расширение круга чтения, повышение качества чте</w:t>
      </w:r>
      <w:r w:rsidRPr="000756E4">
        <w:softHyphen/>
        <w:t>ния, уровня восприятия и глубины проникновения в ху</w:t>
      </w:r>
      <w:r w:rsidRPr="000756E4">
        <w:softHyphen/>
        <w:t>дожественный текст становится важным средством для поддержания этой основы на всех этапах изучения ли</w:t>
      </w:r>
      <w:r w:rsidRPr="000756E4">
        <w:softHyphen/>
        <w:t>тературы в школе. «Чтение — вот лучшее учение», — утверждал А. С. Пушкин. Чтобы чтение стало интерес</w:t>
      </w:r>
      <w:r w:rsidRPr="000756E4">
        <w:softHyphen/>
        <w:t>ным, продуманным, воздействующим на ум и душу уче</w:t>
      </w:r>
      <w:r w:rsidRPr="000756E4">
        <w:softHyphen/>
        <w:t>ника, необходимо развить эмоциональное восприятие обучающихся, научить их грамотному анализу прочитан</w:t>
      </w:r>
      <w:r w:rsidRPr="000756E4">
        <w:softHyphen/>
        <w:t>ного художественного произведения, развить потребно</w:t>
      </w:r>
      <w:r w:rsidRPr="000756E4">
        <w:softHyphen/>
        <w:t>сти в чтении, в книге. Понимать прочитанное как можно глубже — вот что должно стать устремлением каждого ученика.</w:t>
      </w:r>
    </w:p>
    <w:p w:rsidR="00D967D5" w:rsidRPr="000756E4" w:rsidRDefault="00D967D5" w:rsidP="006020C4">
      <w:pPr>
        <w:shd w:val="clear" w:color="auto" w:fill="FFFFFF"/>
        <w:ind w:firstLine="708"/>
        <w:jc w:val="both"/>
      </w:pPr>
      <w:r w:rsidRPr="000756E4">
        <w:t>Это устремление зависит от степени эстетического, историко-культурного, духовного развития школьника.</w:t>
      </w:r>
    </w:p>
    <w:p w:rsidR="00D967D5" w:rsidRPr="000756E4" w:rsidRDefault="00D967D5" w:rsidP="006020C4">
      <w:pPr>
        <w:shd w:val="clear" w:color="auto" w:fill="FFFFFF"/>
        <w:ind w:firstLine="708"/>
        <w:jc w:val="both"/>
      </w:pPr>
      <w:r w:rsidRPr="000756E4">
        <w:t>Отсюда возникает необходимость активизировать худо</w:t>
      </w:r>
      <w:r w:rsidRPr="000756E4">
        <w:softHyphen/>
        <w:t>жественно-эстетические потребности детей, развить их литературный вкус и подготовить к самостоятельному эстетическому восприятию и анализу художественного произведения.</w:t>
      </w:r>
    </w:p>
    <w:p w:rsidR="00D967D5" w:rsidRPr="000756E4" w:rsidRDefault="00D967D5" w:rsidP="006020C4">
      <w:pPr>
        <w:shd w:val="clear" w:color="auto" w:fill="FFFFFF"/>
        <w:ind w:firstLine="708"/>
        <w:jc w:val="both"/>
      </w:pPr>
      <w:r w:rsidRPr="000756E4">
        <w:t>Цели изучения литературы могут быть достигнуты при обращении к художественным произведениям, ко</w:t>
      </w:r>
      <w:r w:rsidRPr="000756E4">
        <w:softHyphen/>
        <w:t>торые давно и всенародно признаны классическими с точки зрения их художественного качества и стали до</w:t>
      </w:r>
      <w:r w:rsidRPr="000756E4">
        <w:softHyphen/>
        <w:t>стоянием отечественной и мировой литературы. Сле</w:t>
      </w:r>
      <w:r w:rsidRPr="000756E4">
        <w:softHyphen/>
        <w:t>довательно, цель литературного образования в школе состоит и в том, чтобы познакомить учащихся с класси</w:t>
      </w:r>
      <w:r w:rsidRPr="000756E4">
        <w:softHyphen/>
        <w:t>ческими образцами мировой словесной культуры, обла</w:t>
      </w:r>
      <w:r w:rsidRPr="000756E4">
        <w:softHyphen/>
        <w:t>дающими высокими художественными достоинствами, выражающими жизненную правду, общегуманистиче</w:t>
      </w:r>
      <w:r w:rsidRPr="000756E4">
        <w:softHyphen/>
        <w:t>ские идеалы, воспитывающими высокие нравственные чувства у человека читающего.</w:t>
      </w:r>
    </w:p>
    <w:p w:rsidR="00D967D5" w:rsidRPr="00080859" w:rsidRDefault="00D967D5" w:rsidP="006020C4">
      <w:pPr>
        <w:shd w:val="clear" w:color="auto" w:fill="FFFFFF"/>
        <w:ind w:firstLine="708"/>
        <w:jc w:val="both"/>
      </w:pPr>
      <w:r w:rsidRPr="00080859">
        <w:t>В каждом из курсов (классов) затронута одна из ве</w:t>
      </w:r>
      <w:r w:rsidRPr="00080859">
        <w:softHyphen/>
        <w:t>дущих проблем. В 5 классе — внимание к книге; в 6 классе — художественное произведение и автор, характеры героев; в 7 классе — особенности труда писателя, его позиция, изображение человека как важнейшая проблема литературы; в 8 классе – взаимосвязь литературы и истории; в 9 классе – литература в духовной жизни человека, шедевры русской литературы Произведения зарубежной лите</w:t>
      </w:r>
      <w:r w:rsidRPr="00080859">
        <w:softHyphen/>
        <w:t>ратуры изучаются в конце курса в каждом классе, но имеется и некоторая перестановка в изучении  текста в учебнике 6 класса.</w:t>
      </w:r>
    </w:p>
    <w:p w:rsidR="00D967D5" w:rsidRPr="006020C4" w:rsidRDefault="00D967D5" w:rsidP="006020C4">
      <w:pPr>
        <w:shd w:val="clear" w:color="auto" w:fill="FFFFFF"/>
        <w:ind w:firstLine="708"/>
        <w:jc w:val="both"/>
      </w:pPr>
      <w:r w:rsidRPr="00080859">
        <w:t>В программу включен перечень необходимых видов работы по разви</w:t>
      </w:r>
      <w:r w:rsidRPr="00080859">
        <w:softHyphen/>
        <w:t>тию речи: словарная работа, различные виды переска</w:t>
      </w:r>
      <w:r w:rsidRPr="00080859">
        <w:softHyphen/>
        <w:t>за, устные и письменные сочинения, отзывы, доклады, диалоги, творческие работы (создание сказок, былин,стихотворений, рассказов.Уроки внеклассного чтения имеют целью не только расширение круга чтения, удовлетворение чи</w:t>
      </w:r>
      <w:r w:rsidRPr="00080859">
        <w:softHyphen/>
        <w:t>тательских интересов учащихся, но и формирование у школьников читательской самостоятельности на осно</w:t>
      </w:r>
      <w:r w:rsidRPr="00080859">
        <w:softHyphen/>
        <w:t>ве перенесения в сферу самостоятельного чтения опор</w:t>
      </w:r>
      <w:r w:rsidRPr="00080859">
        <w:softHyphen/>
        <w:t>ных литературных знаний, читательских умений и на</w:t>
      </w:r>
      <w:r w:rsidRPr="00080859">
        <w:softHyphen/>
        <w:t>выков.</w:t>
      </w:r>
    </w:p>
    <w:p w:rsidR="00D967D5" w:rsidRDefault="00D967D5" w:rsidP="008E5746">
      <w:pPr>
        <w:pStyle w:val="ListParagraph"/>
        <w:widowControl w:val="0"/>
        <w:ind w:left="0"/>
        <w:jc w:val="center"/>
        <w:rPr>
          <w:b/>
          <w:i/>
        </w:rPr>
      </w:pPr>
    </w:p>
    <w:p w:rsidR="00D967D5" w:rsidRDefault="00D967D5" w:rsidP="008E5746">
      <w:pPr>
        <w:pStyle w:val="ListParagraph"/>
        <w:widowControl w:val="0"/>
        <w:ind w:left="0"/>
        <w:jc w:val="center"/>
        <w:rPr>
          <w:b/>
          <w:i/>
        </w:rPr>
      </w:pPr>
      <w:r>
        <w:rPr>
          <w:b/>
          <w:i/>
        </w:rPr>
        <w:t>Обоснование выбора содержания части программы по учебному предмету</w:t>
      </w:r>
    </w:p>
    <w:p w:rsidR="00D967D5" w:rsidRDefault="00D967D5" w:rsidP="008E5746">
      <w:pPr>
        <w:pStyle w:val="ListParagraph"/>
        <w:widowControl w:val="0"/>
        <w:ind w:left="0"/>
        <w:jc w:val="center"/>
        <w:rPr>
          <w:b/>
          <w:i/>
        </w:rPr>
      </w:pPr>
    </w:p>
    <w:p w:rsidR="00D967D5" w:rsidRPr="000078AE" w:rsidRDefault="00D967D5" w:rsidP="000078AE">
      <w:pPr>
        <w:ind w:firstLine="142"/>
        <w:contextualSpacing/>
        <w:jc w:val="both"/>
        <w:rPr>
          <w:szCs w:val="28"/>
        </w:rPr>
      </w:pPr>
      <w:r w:rsidRPr="000078AE">
        <w:rPr>
          <w:szCs w:val="28"/>
        </w:rPr>
        <w:t>Обоснованием выбора авторской программы является соответствие содержания программы, целей и задач обучения требованиям федерального государственного образовательного стандарта, определяет стратегию обучения, воспитания и развития обучающихся средствами учебного предмета в соответствии с целями изучения литературы, которые определены стандартом. В настоящую программу внесены изменения: добавлены изучаемые дидактические единицы, изменено распределение количества часов на изучаемые разделы в соответствии с учебным планом образовательного учреждения,</w:t>
      </w:r>
      <w:r w:rsidRPr="000078AE">
        <w:rPr>
          <w:color w:val="000000"/>
          <w:szCs w:val="28"/>
        </w:rPr>
        <w:t xml:space="preserve"> обоснованно изменен порядок изучения некоторого материала.</w:t>
      </w:r>
    </w:p>
    <w:p w:rsidR="00D967D5" w:rsidRPr="000078AE" w:rsidRDefault="00D967D5" w:rsidP="000078AE">
      <w:pPr>
        <w:ind w:firstLine="142"/>
        <w:contextualSpacing/>
        <w:jc w:val="both"/>
        <w:rPr>
          <w:szCs w:val="28"/>
        </w:rPr>
      </w:pPr>
      <w:r w:rsidRPr="000078AE">
        <w:rPr>
          <w:szCs w:val="28"/>
        </w:rPr>
        <w:t>Программа детализирует и раскрывает содержание стандарта, определяет общую стратегию обучения, воспитания и развития обучающихся средствами учебного предмета в соответствии с целями изучения литературы, которые определены стандартом.</w:t>
      </w:r>
    </w:p>
    <w:p w:rsidR="00D967D5" w:rsidRDefault="00D967D5" w:rsidP="000078AE">
      <w:pPr>
        <w:spacing w:line="317" w:lineRule="exact"/>
        <w:ind w:left="-2694"/>
        <w:rPr>
          <w:spacing w:val="-2"/>
          <w:sz w:val="28"/>
          <w:szCs w:val="28"/>
          <w:u w:val="single"/>
        </w:rPr>
      </w:pPr>
    </w:p>
    <w:p w:rsidR="00D967D5" w:rsidRDefault="00D967D5" w:rsidP="008E5746">
      <w:pPr>
        <w:pStyle w:val="ListParagraph"/>
        <w:widowControl w:val="0"/>
        <w:ind w:left="0"/>
        <w:jc w:val="center"/>
        <w:rPr>
          <w:rFonts w:eastAsia="Arial Unicode MS"/>
          <w:b/>
          <w:sz w:val="28"/>
          <w:szCs w:val="28"/>
        </w:rPr>
      </w:pPr>
    </w:p>
    <w:p w:rsidR="00D967D5" w:rsidRPr="008E5746" w:rsidRDefault="00D967D5" w:rsidP="008E5746">
      <w:pPr>
        <w:pStyle w:val="ListParagraph"/>
        <w:widowControl w:val="0"/>
        <w:ind w:left="0"/>
        <w:jc w:val="center"/>
        <w:rPr>
          <w:rFonts w:eastAsia="Arial Unicode MS"/>
          <w:b/>
          <w:sz w:val="28"/>
          <w:szCs w:val="28"/>
        </w:rPr>
      </w:pPr>
      <w:r>
        <w:rPr>
          <w:rFonts w:eastAsia="Arial Unicode MS"/>
          <w:b/>
          <w:sz w:val="28"/>
          <w:szCs w:val="28"/>
        </w:rPr>
        <w:t>2.</w:t>
      </w:r>
      <w:r w:rsidRPr="008E5746">
        <w:rPr>
          <w:rFonts w:eastAsia="Arial Unicode MS"/>
          <w:b/>
          <w:sz w:val="28"/>
          <w:szCs w:val="28"/>
        </w:rPr>
        <w:t xml:space="preserve"> Общая характеристика учебного предмета</w:t>
      </w:r>
    </w:p>
    <w:p w:rsidR="00D967D5" w:rsidRPr="006020C4" w:rsidRDefault="00D967D5" w:rsidP="008E5746">
      <w:pPr>
        <w:ind w:firstLine="708"/>
        <w:jc w:val="both"/>
      </w:pPr>
      <w:r w:rsidRPr="006020C4">
        <w:t>Как часть образовательной области «Филология» учебный предмет «Литература» тесно связан с предметом «Русский язык». Русская литература является одним из основных источников обогащения речи учащихся, формирования их речевой культуры и коммуникативных навыков. Изучение языка художественных произведений способствует пониманию учащимися эстетической функции слова, овладению ими стилистически окрашенной русской речью.</w:t>
      </w:r>
    </w:p>
    <w:p w:rsidR="00D967D5" w:rsidRPr="006020C4" w:rsidRDefault="00D967D5" w:rsidP="008E5746">
      <w:pPr>
        <w:ind w:firstLine="708"/>
        <w:jc w:val="both"/>
      </w:pPr>
      <w:r w:rsidRPr="006020C4">
        <w:t xml:space="preserve"> Специфика учебного предмета «Литература» определяется тем, что он представляет собой единство словесного искусства и основ науки (литературоведения), которая изучает это искусство.</w:t>
      </w:r>
    </w:p>
    <w:p w:rsidR="00D967D5" w:rsidRPr="006020C4" w:rsidRDefault="00D967D5" w:rsidP="008E5746">
      <w:pPr>
        <w:ind w:firstLine="708"/>
        <w:jc w:val="both"/>
      </w:pPr>
      <w:r w:rsidRPr="006020C4">
        <w:t xml:space="preserve"> Вторая ступень школьного литературного образования (основная школа, 5-9 классы) охватывает три возрастные группы, образовательный и психофизиологический уровень которых определяют основные виды учебной деятельности.</w:t>
      </w:r>
    </w:p>
    <w:p w:rsidR="00D967D5" w:rsidRPr="006020C4" w:rsidRDefault="00D967D5" w:rsidP="006020C4">
      <w:pPr>
        <w:ind w:firstLine="708"/>
        <w:jc w:val="both"/>
      </w:pPr>
      <w:r w:rsidRPr="006020C4">
        <w:t xml:space="preserve">Первая группа  активно воспринимает прочитанный текст, но недостаточно владеет собственно техникой чтения. Именно поэтому на занятиях важно уделять больше внимания различным видам чтения: индивидуальному чтению вслух, чтению по ролям, инсценированию, различного вида пересказам (подробному, сжатому, с изменением лица рассказчика, с сохранением стиля художественного произведения и т.д.). </w:t>
      </w:r>
    </w:p>
    <w:p w:rsidR="00D967D5" w:rsidRPr="006020C4" w:rsidRDefault="00D967D5" w:rsidP="008E5746">
      <w:pPr>
        <w:jc w:val="both"/>
      </w:pPr>
      <w:r w:rsidRPr="006020C4">
        <w:tab/>
        <w:t>В учебной работе со второй группой необходимо активизировать умения анализировать художественное произведение, воплощая результаты этой работы в филологически грамотные устные и письменные высказывания. Курсы литературы в 5-8 классах строятся на основе сочетания концентрического, историко-хронологического и проблемно-тематического принципов. В 9 классе начинается линейный курс на историко-литературной основе (древнерусская литература-литература 18 века- литература первой половины 19 века), который будет продолжен в старшей школе. В 9 классе активизируется связь курса литературы с курсами отечественной и мировой истории , МХК, идёт углубление понимания содержания произведения в контексте развития культуры, общества в целом, активнее привлекается критическая, мемуарная, справочная литература, исторический документы, более определённую филологическую направленность получает проектная деятельность учащихся.</w:t>
      </w:r>
    </w:p>
    <w:p w:rsidR="00D967D5" w:rsidRPr="006020C4" w:rsidRDefault="00D967D5" w:rsidP="006020C4">
      <w:pPr>
        <w:ind w:firstLine="708"/>
        <w:jc w:val="both"/>
      </w:pPr>
      <w:r w:rsidRPr="006020C4">
        <w:t xml:space="preserve"> Содержание каждого курса (класса) включает в себя произведения русской и зарубежной литературы, поднимающие вечные проблемы (добро, зло, жестокость и сострадание, великодушие, прекрасное в природе и человеческой жизни, роль  и значение книги в жизни писателя и читателя и т.д.).</w:t>
      </w:r>
    </w:p>
    <w:p w:rsidR="00D967D5" w:rsidRPr="006020C4" w:rsidRDefault="00D967D5" w:rsidP="006020C4">
      <w:pPr>
        <w:pStyle w:val="NormalWeb"/>
        <w:spacing w:before="0" w:beforeAutospacing="0" w:after="0" w:afterAutospacing="0"/>
        <w:ind w:firstLine="708"/>
        <w:jc w:val="both"/>
      </w:pPr>
      <w:r w:rsidRPr="006020C4">
        <w:t>В каждом из классов затронута одна из ведущих проблем (например, в 5 классе – внимание к книге; в 6 классе – художественное произведение и автор, характеры героев; в 7 классе – особенности труда писателя, его позиция, изображение человека как важнейшая проблема литературы; в 8 классе – взаимосвязь литературы и истории; в 9 классе – начало курса на историко-литературной основе).</w:t>
      </w:r>
    </w:p>
    <w:p w:rsidR="00D967D5" w:rsidRPr="006020C4" w:rsidRDefault="00D967D5" w:rsidP="006020C4">
      <w:pPr>
        <w:pStyle w:val="NormalWeb"/>
        <w:spacing w:before="0" w:beforeAutospacing="0" w:after="0" w:afterAutospacing="0"/>
        <w:jc w:val="both"/>
      </w:pPr>
      <w:r w:rsidRPr="006020C4">
        <w:t xml:space="preserve">  В рабочей программе представлены следующие разделы:</w:t>
      </w:r>
    </w:p>
    <w:p w:rsidR="00D967D5" w:rsidRPr="006020C4" w:rsidRDefault="00D967D5" w:rsidP="008E5746">
      <w:pPr>
        <w:pStyle w:val="NormalWeb"/>
        <w:spacing w:before="0" w:beforeAutospacing="0" w:after="0" w:afterAutospacing="0"/>
        <w:jc w:val="both"/>
      </w:pPr>
      <w:r w:rsidRPr="006020C4">
        <w:t xml:space="preserve"> 1. Устное народное творчество.</w:t>
      </w:r>
    </w:p>
    <w:p w:rsidR="00D967D5" w:rsidRPr="006020C4" w:rsidRDefault="00D967D5" w:rsidP="008E5746">
      <w:pPr>
        <w:pStyle w:val="NormalWeb"/>
        <w:spacing w:before="0" w:beforeAutospacing="0" w:after="0" w:afterAutospacing="0"/>
        <w:jc w:val="both"/>
      </w:pPr>
      <w:r w:rsidRPr="006020C4">
        <w:t xml:space="preserve"> 2. Древнерусская литература.</w:t>
      </w:r>
    </w:p>
    <w:p w:rsidR="00D967D5" w:rsidRPr="006020C4" w:rsidRDefault="00D967D5" w:rsidP="008E5746">
      <w:pPr>
        <w:pStyle w:val="NormalWeb"/>
        <w:spacing w:before="0" w:beforeAutospacing="0" w:after="0" w:afterAutospacing="0"/>
        <w:jc w:val="both"/>
      </w:pPr>
      <w:r w:rsidRPr="006020C4">
        <w:t xml:space="preserve"> 3. Русская литература XVIII в</w:t>
      </w:r>
    </w:p>
    <w:p w:rsidR="00D967D5" w:rsidRPr="006020C4" w:rsidRDefault="00D967D5" w:rsidP="008E5746">
      <w:pPr>
        <w:pStyle w:val="NormalWeb"/>
        <w:spacing w:before="0" w:beforeAutospacing="0" w:after="0" w:afterAutospacing="0"/>
        <w:jc w:val="both"/>
      </w:pPr>
      <w:r w:rsidRPr="006020C4">
        <w:t>4. Русская литература  XIX в.</w:t>
      </w:r>
    </w:p>
    <w:p w:rsidR="00D967D5" w:rsidRPr="006020C4" w:rsidRDefault="00D967D5" w:rsidP="008E5746">
      <w:pPr>
        <w:pStyle w:val="NormalWeb"/>
        <w:spacing w:before="0" w:beforeAutospacing="0" w:after="0" w:afterAutospacing="0"/>
        <w:jc w:val="both"/>
      </w:pPr>
      <w:r w:rsidRPr="006020C4">
        <w:t xml:space="preserve"> 5. Русская литература  XX в.</w:t>
      </w:r>
    </w:p>
    <w:p w:rsidR="00D967D5" w:rsidRPr="006020C4" w:rsidRDefault="00D967D5" w:rsidP="008E5746">
      <w:pPr>
        <w:pStyle w:val="NormalWeb"/>
        <w:spacing w:before="0" w:beforeAutospacing="0" w:after="0" w:afterAutospacing="0"/>
        <w:jc w:val="both"/>
      </w:pPr>
      <w:r w:rsidRPr="006020C4">
        <w:t xml:space="preserve"> 6. Литература народов России.</w:t>
      </w:r>
    </w:p>
    <w:p w:rsidR="00D967D5" w:rsidRPr="006020C4" w:rsidRDefault="00D967D5" w:rsidP="008E5746">
      <w:pPr>
        <w:pStyle w:val="NormalWeb"/>
        <w:spacing w:before="0" w:beforeAutospacing="0" w:after="0" w:afterAutospacing="0"/>
        <w:jc w:val="both"/>
      </w:pPr>
      <w:r w:rsidRPr="006020C4">
        <w:t xml:space="preserve"> 7. Зарубежная литература.</w:t>
      </w:r>
    </w:p>
    <w:p w:rsidR="00D967D5" w:rsidRPr="006020C4" w:rsidRDefault="00D967D5" w:rsidP="008E5746">
      <w:pPr>
        <w:pStyle w:val="NormalWeb"/>
        <w:spacing w:before="0" w:beforeAutospacing="0" w:after="0" w:afterAutospacing="0"/>
        <w:jc w:val="both"/>
      </w:pPr>
      <w:r w:rsidRPr="006020C4">
        <w:t xml:space="preserve"> 8. Обзоры.</w:t>
      </w:r>
    </w:p>
    <w:p w:rsidR="00D967D5" w:rsidRPr="006020C4" w:rsidRDefault="00D967D5" w:rsidP="008E5746">
      <w:pPr>
        <w:pStyle w:val="NormalWeb"/>
        <w:spacing w:before="0" w:beforeAutospacing="0" w:after="0" w:afterAutospacing="0"/>
        <w:jc w:val="both"/>
      </w:pPr>
      <w:r w:rsidRPr="006020C4">
        <w:t xml:space="preserve"> 9. Сведения по теории и истории литературы.</w:t>
      </w:r>
    </w:p>
    <w:p w:rsidR="00D967D5" w:rsidRPr="006020C4" w:rsidRDefault="00D967D5" w:rsidP="008E5746">
      <w:pPr>
        <w:pStyle w:val="NormalWeb"/>
        <w:spacing w:before="0" w:beforeAutospacing="0" w:after="0" w:afterAutospacing="0"/>
        <w:ind w:firstLine="708"/>
        <w:jc w:val="both"/>
      </w:pPr>
      <w:r w:rsidRPr="006020C4">
        <w:t>В разделах 1—8 для каждого класса даются: перечень произведений художественной литературы, краткие аннотации, раскрывающие их основную проблематику и художественное своеобразие. Изучению произведений предшествует краткий обзор жизни и творчества писателя.</w:t>
      </w:r>
    </w:p>
    <w:p w:rsidR="00D967D5" w:rsidRPr="006020C4" w:rsidRDefault="00D967D5" w:rsidP="008E5746">
      <w:pPr>
        <w:pStyle w:val="NormalWeb"/>
        <w:spacing w:before="0" w:beforeAutospacing="0" w:after="0" w:afterAutospacing="0"/>
        <w:ind w:firstLine="708"/>
        <w:jc w:val="both"/>
        <w:rPr>
          <w:rFonts w:eastAsia="Arial Unicode MS"/>
          <w:b/>
        </w:rPr>
      </w:pPr>
      <w:r w:rsidRPr="006020C4">
        <w:t xml:space="preserve">Материалы по теории и истории литературы представлены в каждом  классе и  разделе программы. </w:t>
      </w:r>
    </w:p>
    <w:p w:rsidR="00D967D5" w:rsidRDefault="00D967D5" w:rsidP="00EA2CE7">
      <w:pPr>
        <w:pStyle w:val="ListParagraph"/>
      </w:pPr>
    </w:p>
    <w:p w:rsidR="00D967D5" w:rsidRDefault="00D967D5" w:rsidP="006020C4">
      <w:pPr>
        <w:pStyle w:val="ListParagraph"/>
        <w:ind w:left="0"/>
        <w:jc w:val="center"/>
        <w:rPr>
          <w:b/>
          <w:sz w:val="28"/>
          <w:szCs w:val="28"/>
        </w:rPr>
      </w:pPr>
    </w:p>
    <w:p w:rsidR="00D967D5" w:rsidRDefault="00D967D5" w:rsidP="00B3715B">
      <w:pPr>
        <w:pStyle w:val="ListParagraph"/>
        <w:ind w:left="0"/>
        <w:jc w:val="center"/>
        <w:rPr>
          <w:b/>
          <w:sz w:val="28"/>
          <w:szCs w:val="28"/>
        </w:rPr>
      </w:pPr>
      <w:r w:rsidRPr="00B3715B">
        <w:rPr>
          <w:b/>
          <w:sz w:val="28"/>
          <w:szCs w:val="28"/>
        </w:rPr>
        <w:t>3.</w:t>
      </w:r>
      <w:r w:rsidRPr="006020C4">
        <w:rPr>
          <w:b/>
          <w:sz w:val="28"/>
          <w:szCs w:val="28"/>
        </w:rPr>
        <w:t>Описание места учебного предмета в учебном плане</w:t>
      </w:r>
    </w:p>
    <w:p w:rsidR="00D967D5" w:rsidRDefault="00D967D5" w:rsidP="006020C4">
      <w:pPr>
        <w:pStyle w:val="Title"/>
        <w:ind w:firstLine="708"/>
        <w:jc w:val="both"/>
        <w:rPr>
          <w:b w:val="0"/>
        </w:rPr>
      </w:pPr>
    </w:p>
    <w:p w:rsidR="00D967D5" w:rsidRDefault="00D967D5" w:rsidP="006020C4">
      <w:pPr>
        <w:pStyle w:val="Title"/>
        <w:ind w:firstLine="708"/>
        <w:jc w:val="both"/>
        <w:rPr>
          <w:b w:val="0"/>
        </w:rPr>
      </w:pPr>
      <w:r>
        <w:rPr>
          <w:b w:val="0"/>
        </w:rPr>
        <w:t>Обязательное изучение литературы на этапе основного общего образования предусматривает ресурс учебного времени в объёме 442ч., в том числе: в 5 классе – 102 ч., в 6 классе – 102ч., в 7 классе – 68 ч., в 8 классе – 68ч., в 9 классе – 102ч.</w:t>
      </w:r>
    </w:p>
    <w:p w:rsidR="00D967D5" w:rsidRDefault="00D967D5" w:rsidP="006020C4">
      <w:pPr>
        <w:pStyle w:val="Title"/>
        <w:ind w:firstLine="708"/>
        <w:jc w:val="both"/>
        <w:rPr>
          <w:b w:val="0"/>
        </w:rPr>
      </w:pPr>
    </w:p>
    <w:p w:rsidR="00D967D5" w:rsidRDefault="00D967D5" w:rsidP="006020C4">
      <w:pPr>
        <w:pStyle w:val="Title"/>
        <w:ind w:firstLine="708"/>
        <w:jc w:val="both"/>
        <w:rPr>
          <w:b w:val="0"/>
        </w:rPr>
      </w:pPr>
      <w:r w:rsidRPr="001E393A">
        <w:t xml:space="preserve">Срок реализации программы </w:t>
      </w:r>
      <w:r>
        <w:rPr>
          <w:b w:val="0"/>
        </w:rPr>
        <w:t>– 5 лет (2015-2020 уч.гг.)</w:t>
      </w:r>
    </w:p>
    <w:p w:rsidR="00D967D5" w:rsidRDefault="00D967D5" w:rsidP="006020C4">
      <w:pPr>
        <w:pStyle w:val="Title"/>
        <w:ind w:firstLine="708"/>
        <w:jc w:val="both"/>
        <w:rPr>
          <w:b w:val="0"/>
        </w:rPr>
      </w:pPr>
    </w:p>
    <w:p w:rsidR="00D967D5" w:rsidRDefault="00D967D5" w:rsidP="006020C4">
      <w:pPr>
        <w:pStyle w:val="Title"/>
        <w:ind w:firstLine="708"/>
        <w:jc w:val="both"/>
        <w:rPr>
          <w:sz w:val="28"/>
          <w:szCs w:val="28"/>
        </w:rPr>
      </w:pPr>
      <w:r w:rsidRPr="00B3715B">
        <w:rPr>
          <w:sz w:val="28"/>
          <w:szCs w:val="28"/>
        </w:rPr>
        <w:t>4. Личностные, метапредметные и предметные результаты освоения конкретного учебного предмета, курса</w:t>
      </w:r>
    </w:p>
    <w:p w:rsidR="00D967D5" w:rsidRDefault="00D967D5" w:rsidP="00B3715B">
      <w:pPr>
        <w:pStyle w:val="dash041e005f0431005f044b005f0447005f043d005f044b005f0439"/>
        <w:jc w:val="both"/>
        <w:rPr>
          <w:rStyle w:val="dash041e005f0431005f044b005f0447005f043d005f044b005f0439005f005fchar1char1"/>
          <w:b/>
          <w:bCs/>
          <w:u w:val="single"/>
        </w:rPr>
      </w:pPr>
    </w:p>
    <w:p w:rsidR="00D967D5" w:rsidRPr="00D4080D" w:rsidRDefault="00D967D5" w:rsidP="00B3715B">
      <w:pPr>
        <w:pStyle w:val="dash041e005f0431005f044b005f0447005f043d005f044b005f0439"/>
        <w:jc w:val="both"/>
        <w:rPr>
          <w:rStyle w:val="dash041e005f0431005f044b005f0447005f043d005f044b005f0439005f005fchar1char1"/>
        </w:rPr>
      </w:pPr>
      <w:r w:rsidRPr="00D4080D">
        <w:rPr>
          <w:rStyle w:val="dash041e005f0431005f044b005f0447005f043d005f044b005f0439005f005fchar1char1"/>
          <w:b/>
          <w:bCs/>
          <w:u w:val="single"/>
        </w:rPr>
        <w:t xml:space="preserve">Личностные результаты </w:t>
      </w:r>
      <w:r w:rsidRPr="00D4080D">
        <w:rPr>
          <w:rStyle w:val="dash041e005f0431005f044b005f0447005f043d005f044b005f0439005f005fchar1char1"/>
        </w:rPr>
        <w:t>должны отражать:</w:t>
      </w:r>
    </w:p>
    <w:p w:rsidR="00D967D5" w:rsidRPr="00D4080D" w:rsidRDefault="00D967D5" w:rsidP="00B3715B">
      <w:pPr>
        <w:pStyle w:val="dash041e005f0431005f044b005f0447005f043d005f044b005f0439"/>
        <w:jc w:val="both"/>
      </w:pPr>
    </w:p>
    <w:p w:rsidR="00D967D5" w:rsidRPr="00D4080D" w:rsidRDefault="00D967D5" w:rsidP="00B3715B">
      <w:pPr>
        <w:pStyle w:val="dash041e005f0431005f044b005f0447005f043d005f044b005f0439"/>
        <w:jc w:val="both"/>
        <w:rPr>
          <w:rStyle w:val="dash041e005f0431005f044b005f0447005f043d005f044b005f0439005f005fchar1char1"/>
        </w:rPr>
      </w:pPr>
      <w:r w:rsidRPr="00D4080D">
        <w:rPr>
          <w:rStyle w:val="dash041e005f0431005f044b005f0447005f043d005f044b005f0439005f005fchar1char1"/>
        </w:rPr>
        <w:t>1)  воспитание российской гражданской идентичности: патриотизма, уважения к Отечеству, прошлое и настоящее многонационального народа России; осознание своей этнической принадлежности, знание истории, языка, культуры своего народа, своего края, основ культурного наследия народов России и человечества; усвоение гуманистических, демократических и традиционных ценностей многонационального российского общества; воспитание чувства ответственности и долга перед Родиной;</w:t>
      </w:r>
    </w:p>
    <w:p w:rsidR="00D967D5" w:rsidRPr="00D4080D" w:rsidRDefault="00D967D5" w:rsidP="00B3715B">
      <w:pPr>
        <w:pStyle w:val="dash041e005f0431005f044b005f0447005f043d005f044b005f0439"/>
        <w:jc w:val="both"/>
      </w:pPr>
    </w:p>
    <w:p w:rsidR="00D967D5" w:rsidRPr="00D4080D" w:rsidRDefault="00D967D5" w:rsidP="00B3715B">
      <w:pPr>
        <w:pStyle w:val="dash041e005f0431005f044b005f0447005f043d005f044b005f0439"/>
        <w:jc w:val="both"/>
        <w:rPr>
          <w:rStyle w:val="dash041e005f0431005f044b005f0447005f043d005f044b005f0439005f005fchar1char1"/>
        </w:rPr>
      </w:pPr>
      <w:r w:rsidRPr="00D4080D">
        <w:rPr>
          <w:rStyle w:val="dash041e005f0431005f044b005f0447005f043d005f044b005f0439005f005fchar1char1"/>
        </w:rPr>
        <w:t xml:space="preserve">2) формирование ответственного отношения к учению, готовности и способности обучающихся к саморазвитию и самообразованию на основе мотивации к обучению и познанию,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 </w:t>
      </w:r>
    </w:p>
    <w:p w:rsidR="00D967D5" w:rsidRPr="00D4080D" w:rsidRDefault="00D967D5" w:rsidP="00B3715B">
      <w:pPr>
        <w:pStyle w:val="dash041e005f0431005f044b005f0447005f043d005f044b005f0439"/>
        <w:jc w:val="both"/>
      </w:pPr>
    </w:p>
    <w:p w:rsidR="00D967D5" w:rsidRPr="00D4080D" w:rsidRDefault="00D967D5" w:rsidP="00B3715B">
      <w:pPr>
        <w:pStyle w:val="dash041e005f0431005f044b005f0447005f043d005f044b005f0439"/>
        <w:jc w:val="both"/>
        <w:rPr>
          <w:rStyle w:val="dash041e005f0431005f044b005f0447005f043d005f044b005f0439005f005fchar1char1"/>
        </w:rPr>
      </w:pPr>
      <w:r w:rsidRPr="00D4080D">
        <w:rPr>
          <w:rStyle w:val="dash041e005f0431005f044b005f0447005f043d005f044b005f0439005f005fchar1char1"/>
        </w:rPr>
        <w:t>3) формирование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rsidR="00D967D5" w:rsidRPr="00D4080D" w:rsidRDefault="00D967D5" w:rsidP="00B3715B">
      <w:pPr>
        <w:pStyle w:val="dash041e005f0431005f044b005f0447005f043d005f044b005f0439"/>
        <w:jc w:val="both"/>
      </w:pPr>
    </w:p>
    <w:p w:rsidR="00D967D5" w:rsidRPr="00D4080D" w:rsidRDefault="00D967D5" w:rsidP="00B3715B">
      <w:pPr>
        <w:pStyle w:val="dash041e005f0431005f044b005f0447005f043d005f044b005f0439"/>
        <w:jc w:val="both"/>
        <w:rPr>
          <w:rStyle w:val="dash041e005f0431005f044b005f0447005f043d005f044b005f0439005f005fchar1char1"/>
        </w:rPr>
      </w:pPr>
      <w:r w:rsidRPr="00D4080D">
        <w:rPr>
          <w:rStyle w:val="dash041e005f0431005f044b005f0447005f043d005f044b005f0439005f005fchar1char1"/>
        </w:rPr>
        <w:t xml:space="preserve">4) формирование осознанного, уважительного и доброжелательного отношения к другому человеку, его мнению, мировоззрению, культуре, языку, вере, гражданской позиции, к истории, культуре, религии, традициям, языкам, ценностям народов России и народов мира; готовности и способности вести диалог с другими людьми и достигать в нём взаимопонимания; </w:t>
      </w:r>
    </w:p>
    <w:p w:rsidR="00D967D5" w:rsidRPr="00D4080D" w:rsidRDefault="00D967D5" w:rsidP="00B3715B">
      <w:pPr>
        <w:pStyle w:val="dash041e005f0431005f044b005f0447005f043d005f044b005f0439"/>
        <w:jc w:val="both"/>
      </w:pPr>
    </w:p>
    <w:p w:rsidR="00D967D5" w:rsidRPr="00D4080D" w:rsidRDefault="00D967D5" w:rsidP="00B3715B">
      <w:pPr>
        <w:pStyle w:val="dash041e005f0431005f044b005f0447005f043d005f044b005f0439"/>
        <w:jc w:val="both"/>
        <w:rPr>
          <w:rStyle w:val="dash041e005f0431005f044b005f0447005f043d005f044b005f0439005f005fchar1char1"/>
        </w:rPr>
      </w:pPr>
      <w:r w:rsidRPr="00D4080D">
        <w:rPr>
          <w:rStyle w:val="dash041e005f0431005f044b005f0447005f043d005f044b005f0439005f005fchar1char1"/>
        </w:rPr>
        <w:t xml:space="preserve">5) освоение социальных норм, правил поведения, ролей и форм социальной жизни в группах и сообществах, включая взрослые и социальные сообщества; участие в школьном самоуправлении и  общественной жизни в пределах возрастных компетенций с учётом региональных, этнокультурных, социальных и экономических особенностей; </w:t>
      </w:r>
    </w:p>
    <w:p w:rsidR="00D967D5" w:rsidRPr="00D4080D" w:rsidRDefault="00D967D5" w:rsidP="00B3715B">
      <w:pPr>
        <w:pStyle w:val="dash041e005f0431005f044b005f0447005f043d005f044b005f0439"/>
        <w:jc w:val="both"/>
      </w:pPr>
    </w:p>
    <w:p w:rsidR="00D967D5" w:rsidRPr="00D4080D" w:rsidRDefault="00D967D5" w:rsidP="00B3715B">
      <w:pPr>
        <w:pStyle w:val="dash041e005f0431005f044b005f0447005f043d005f044b005f0439"/>
        <w:jc w:val="both"/>
        <w:rPr>
          <w:rStyle w:val="dash041e005f0431005f044b005f0447005f043d005f044b005f0439005f005fchar1char1"/>
        </w:rPr>
      </w:pPr>
      <w:r w:rsidRPr="00D4080D">
        <w:rPr>
          <w:rStyle w:val="dash041e005f0431005f044b005f0447005f043d005f044b005f0439005f005fchar1char1"/>
        </w:rPr>
        <w:t xml:space="preserve">6) развитие морального сознания и компетентности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 </w:t>
      </w:r>
    </w:p>
    <w:p w:rsidR="00D967D5" w:rsidRPr="00D4080D" w:rsidRDefault="00D967D5" w:rsidP="00B3715B">
      <w:pPr>
        <w:pStyle w:val="dash041e005f0431005f044b005f0447005f043d005f044b005f0439"/>
        <w:jc w:val="both"/>
      </w:pPr>
    </w:p>
    <w:p w:rsidR="00D967D5" w:rsidRPr="00D4080D" w:rsidRDefault="00D967D5" w:rsidP="00B3715B">
      <w:pPr>
        <w:pStyle w:val="dash041e005f0431005f044b005f0447005f043d005f044b005f0439"/>
        <w:jc w:val="both"/>
        <w:rPr>
          <w:rStyle w:val="dash041e005f0431005f044b005f0447005f043d005f044b005f0439005f005fchar1char1"/>
        </w:rPr>
      </w:pPr>
      <w:r w:rsidRPr="00D4080D">
        <w:rPr>
          <w:rStyle w:val="dash041e005f0431005f044b005f0447005f043d005f044b005f0439005f005fchar1char1"/>
        </w:rPr>
        <w:t>7) формирование коммуникативной компетентности в общении и  сотрудничестве со сверстниками, детьми старшего и младшего возраста, взрослыми в процессе образовательной, общественно полезной, учебно-исследовательской, творческой и других видов деятельности;</w:t>
      </w:r>
    </w:p>
    <w:p w:rsidR="00D967D5" w:rsidRPr="00D4080D" w:rsidRDefault="00D967D5" w:rsidP="00B3715B">
      <w:pPr>
        <w:pStyle w:val="dash041e005f0431005f044b005f0447005f043d005f044b005f0439"/>
        <w:jc w:val="both"/>
      </w:pPr>
    </w:p>
    <w:p w:rsidR="00D967D5" w:rsidRPr="00D4080D" w:rsidRDefault="00D967D5" w:rsidP="00B3715B">
      <w:pPr>
        <w:pStyle w:val="dash041e005f0431005f044b005f0447005f043d005f044b005f0439"/>
        <w:jc w:val="both"/>
        <w:rPr>
          <w:rStyle w:val="dash041e005f0431005f044b005f0447005f043d005f044b005f0439005f005fchar1char1"/>
        </w:rPr>
      </w:pPr>
      <w:r w:rsidRPr="00D4080D">
        <w:rPr>
          <w:rStyle w:val="dash041e005f0431005f044b005f0447005f043d005f044b005f0439005f005fchar1char1"/>
        </w:rPr>
        <w:t>8) формирование ценности  здорового и безопасного образа жизни; усвоение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на дорогах;</w:t>
      </w:r>
    </w:p>
    <w:p w:rsidR="00D967D5" w:rsidRPr="00D4080D" w:rsidRDefault="00D967D5" w:rsidP="00B3715B">
      <w:pPr>
        <w:pStyle w:val="dash041e005f0431005f044b005f0447005f043d005f044b005f0439"/>
        <w:jc w:val="both"/>
      </w:pPr>
    </w:p>
    <w:p w:rsidR="00D967D5" w:rsidRPr="00D4080D" w:rsidRDefault="00D967D5" w:rsidP="00B3715B">
      <w:pPr>
        <w:pStyle w:val="dash041e005f0431005f044b005f0447005f043d005f044b005f0439"/>
        <w:jc w:val="both"/>
        <w:rPr>
          <w:rStyle w:val="dash041e005f0431005f044b005f0447005f043d005f044b005f0439005f005fchar1char1"/>
        </w:rPr>
      </w:pPr>
      <w:r w:rsidRPr="00D4080D">
        <w:rPr>
          <w:rStyle w:val="dash041e005f0431005f044b005f0447005f043d005f044b005f0439005f005fchar1char1"/>
        </w:rPr>
        <w:t xml:space="preserve">9) формирование основ экологической культуры </w:t>
      </w:r>
      <w:r>
        <w:rPr>
          <w:rStyle w:val="dash041e005f0431005f044b005f0447005f043d005f044b005f0439005f005fchar1char1"/>
        </w:rPr>
        <w:t>на основе признания ценности жизни во всех ее проявлениях и необходимости ответственного, бережного отношения к окружающей среде;</w:t>
      </w:r>
    </w:p>
    <w:p w:rsidR="00D967D5" w:rsidRPr="00D4080D" w:rsidRDefault="00D967D5" w:rsidP="00B3715B">
      <w:pPr>
        <w:pStyle w:val="dash041e005f0431005f044b005f0447005f043d005f044b005f0439"/>
        <w:jc w:val="both"/>
      </w:pPr>
    </w:p>
    <w:p w:rsidR="00D967D5" w:rsidRPr="00D4080D" w:rsidRDefault="00D967D5" w:rsidP="00B3715B">
      <w:pPr>
        <w:pStyle w:val="dash041e005f0431005f044b005f0447005f043d005f044b005f0439"/>
        <w:jc w:val="both"/>
        <w:rPr>
          <w:rStyle w:val="dash041e005f0431005f044b005f0447005f043d005f044b005f0439005f005fchar1char1"/>
        </w:rPr>
      </w:pPr>
      <w:r w:rsidRPr="00D4080D">
        <w:rPr>
          <w:rStyle w:val="dash041e005f0431005f044b005f0447005f043d005f044b005f0439005f005fchar1char1"/>
        </w:rPr>
        <w:t>10) 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D967D5" w:rsidRPr="00D4080D" w:rsidRDefault="00D967D5" w:rsidP="00B3715B">
      <w:pPr>
        <w:pStyle w:val="dash041e005f0431005f044b005f0447005f043d005f044b005f0439"/>
        <w:jc w:val="both"/>
      </w:pPr>
    </w:p>
    <w:p w:rsidR="00D967D5" w:rsidRPr="00D4080D" w:rsidRDefault="00D967D5" w:rsidP="00B3715B">
      <w:pPr>
        <w:pStyle w:val="dash041e005f0431005f044b005f0447005f043d005f044b005f0439"/>
        <w:jc w:val="both"/>
        <w:rPr>
          <w:rStyle w:val="dash041e005f0431005f044b005f0447005f043d005f044b005f0439005f005fchar1char1"/>
        </w:rPr>
      </w:pPr>
      <w:r w:rsidRPr="00D4080D">
        <w:rPr>
          <w:rStyle w:val="dash041e005f0431005f044b005f0447005f043d005f044b005f0439005f005fchar1char1"/>
        </w:rPr>
        <w:t>11) развитие эстетического сознания через освоение художественного наследия народов России и мира,  творческой деятельности эстетического характера.</w:t>
      </w:r>
    </w:p>
    <w:p w:rsidR="00D967D5" w:rsidRPr="00D4080D" w:rsidRDefault="00D967D5" w:rsidP="00B3715B">
      <w:pPr>
        <w:pStyle w:val="dash041e005f0431005f044b005f0447005f043d005f044b005f0439"/>
        <w:spacing w:before="240"/>
        <w:jc w:val="both"/>
        <w:rPr>
          <w:rStyle w:val="dash041e005f0431005f044b005f0447005f043d005f044b005f0439005f005fchar1char1"/>
        </w:rPr>
      </w:pPr>
      <w:r w:rsidRPr="00D4080D">
        <w:rPr>
          <w:rStyle w:val="dash041e005f0431005f044b005f0447005f043d005f044b005f0439005f005fchar1char1"/>
          <w:b/>
          <w:bCs/>
          <w:u w:val="single"/>
        </w:rPr>
        <w:t>Метапредметные результаты изучения литературы в основной школе</w:t>
      </w:r>
      <w:r w:rsidRPr="00D4080D">
        <w:rPr>
          <w:rStyle w:val="dash041e005f0431005f044b005f0447005f043d005f044b005f0439005f005fchar1char1"/>
        </w:rPr>
        <w:t>:</w:t>
      </w:r>
    </w:p>
    <w:p w:rsidR="00D967D5" w:rsidRPr="00D4080D" w:rsidRDefault="00D967D5" w:rsidP="00B3715B">
      <w:pPr>
        <w:pStyle w:val="dash041e005f0431005f044b005f0447005f043d005f044b005f0439"/>
        <w:jc w:val="both"/>
        <w:rPr>
          <w:rStyle w:val="dash041e005f0431005f044b005f0447005f043d005f044b005f0439005f005fchar1char1"/>
        </w:rPr>
      </w:pPr>
      <w:r w:rsidRPr="00D4080D">
        <w:rPr>
          <w:rStyle w:val="dash041e005f0431005f044b005f0447005f043d005f044b005f0439005f005fchar1char1"/>
        </w:rPr>
        <w:t xml:space="preserve">1)  умение самостоятельно определять цели своего обучения, ставить и формулировать для себя новые задачи в учёбе и познавательной деятельности, развивать мотивы и интересы своей познавательной деятельности; </w:t>
      </w:r>
    </w:p>
    <w:p w:rsidR="00D967D5" w:rsidRPr="00D4080D" w:rsidRDefault="00D967D5" w:rsidP="00B3715B">
      <w:pPr>
        <w:pStyle w:val="dash041e005f0431005f044b005f0447005f043d005f044b005f0439"/>
        <w:jc w:val="both"/>
      </w:pPr>
    </w:p>
    <w:p w:rsidR="00D967D5" w:rsidRPr="00D4080D" w:rsidRDefault="00D967D5" w:rsidP="00B3715B">
      <w:pPr>
        <w:pStyle w:val="dash041e005f0431005f044b005f0447005f043d005f044b005f0439"/>
        <w:jc w:val="both"/>
        <w:rPr>
          <w:rStyle w:val="dash041e005f0431005f044b005f0447005f043d005f044b005f0439005f005fchar1char1"/>
        </w:rPr>
      </w:pPr>
      <w:r w:rsidRPr="00D4080D">
        <w:rPr>
          <w:rStyle w:val="dash041e005f0431005f044b005f0447005f043d005f044b005f0439005f005fchar1char1"/>
        </w:rPr>
        <w:t>2) 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p>
    <w:p w:rsidR="00D967D5" w:rsidRPr="00D4080D" w:rsidRDefault="00D967D5" w:rsidP="00B3715B">
      <w:pPr>
        <w:pStyle w:val="dash041e005f0431005f044b005f0447005f043d005f044b005f0439"/>
        <w:jc w:val="both"/>
      </w:pPr>
    </w:p>
    <w:p w:rsidR="00D967D5" w:rsidRPr="00D4080D" w:rsidRDefault="00D967D5" w:rsidP="00B3715B">
      <w:pPr>
        <w:pStyle w:val="dash041e005f0431005f044b005f0447005f043d005f044b005f0439"/>
        <w:jc w:val="both"/>
        <w:rPr>
          <w:rStyle w:val="dash041e005f0431005f044b005f0447005f043d005f044b005f0439005f005fchar1char1"/>
        </w:rPr>
      </w:pPr>
      <w:r w:rsidRPr="00D4080D">
        <w:rPr>
          <w:rStyle w:val="dash041e005f0431005f044b005f0447005f043d005f044b005f0439005f005fchar1char1"/>
        </w:rPr>
        <w:t xml:space="preserve">3) 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 </w:t>
      </w:r>
    </w:p>
    <w:p w:rsidR="00D967D5" w:rsidRPr="00D4080D" w:rsidRDefault="00D967D5" w:rsidP="00B3715B">
      <w:pPr>
        <w:pStyle w:val="dash041e005f0431005f044b005f0447005f043d005f044b005f0439"/>
        <w:jc w:val="both"/>
      </w:pPr>
    </w:p>
    <w:p w:rsidR="00D967D5" w:rsidRDefault="00D967D5" w:rsidP="00B3715B">
      <w:pPr>
        <w:pStyle w:val="dash041e005f0431005f044b005f0447005f043d005f044b005f0439"/>
        <w:jc w:val="both"/>
        <w:rPr>
          <w:rStyle w:val="dash041e005f0431005f044b005f0447005f043d005f044b005f0439005f005fchar1char1"/>
        </w:rPr>
      </w:pPr>
      <w:r w:rsidRPr="00D4080D">
        <w:rPr>
          <w:rStyle w:val="dash041e005f0431005f044b005f0447005f043d005f044b005f0439005f005fchar1char1"/>
        </w:rPr>
        <w:t>4) умение оценивать правильность выполнения учебной задачи,  собственные возможности её решения;</w:t>
      </w:r>
    </w:p>
    <w:p w:rsidR="00D967D5" w:rsidRPr="00D4080D" w:rsidRDefault="00D967D5" w:rsidP="00B3715B">
      <w:pPr>
        <w:pStyle w:val="dash041e005f0431005f044b005f0447005f043d005f044b005f0439"/>
        <w:jc w:val="both"/>
        <w:rPr>
          <w:rStyle w:val="dash041e005f0431005f044b005f0447005f043d005f044b005f0439005f005fchar1char1"/>
        </w:rPr>
      </w:pPr>
    </w:p>
    <w:p w:rsidR="00D967D5" w:rsidRPr="00D4080D" w:rsidRDefault="00D967D5" w:rsidP="00B3715B">
      <w:pPr>
        <w:pStyle w:val="dash041e005f0431005f044b005f0447005f043d005f044b005f0439"/>
        <w:jc w:val="both"/>
        <w:rPr>
          <w:rStyle w:val="dash041e005f0431005f044b005f0447005f043d005f044b005f0439005f005fchar1char1"/>
        </w:rPr>
      </w:pPr>
      <w:r w:rsidRPr="00D4080D">
        <w:rPr>
          <w:rStyle w:val="dash041e005f0431005f044b005f0447005f043d005f044b005f0439005f005fchar1char1"/>
        </w:rPr>
        <w:t>5) владение основами самоконтроля, самооценки, принятия решений и осуществления осознанного выбора в учебной и познавательной деятельности;</w:t>
      </w:r>
    </w:p>
    <w:p w:rsidR="00D967D5" w:rsidRPr="00D4080D" w:rsidRDefault="00D967D5" w:rsidP="00B3715B">
      <w:pPr>
        <w:pStyle w:val="dash041e005f0431005f044b005f0447005f043d005f044b005f0439"/>
        <w:jc w:val="both"/>
      </w:pPr>
    </w:p>
    <w:p w:rsidR="00D967D5" w:rsidRPr="00D4080D" w:rsidRDefault="00D967D5" w:rsidP="00B3715B">
      <w:pPr>
        <w:pStyle w:val="dash041e005f0431005f044b005f0447005f043d005f044b005f0439"/>
        <w:jc w:val="both"/>
        <w:rPr>
          <w:rStyle w:val="dash041e005f0431005f044b005f0447005f043d005f044b005f0439005f005fchar1char1"/>
        </w:rPr>
      </w:pPr>
      <w:r w:rsidRPr="00D4080D">
        <w:rPr>
          <w:rStyle w:val="dash041e005f0431005f044b005f0447005f043d005f044b005f0439005f005fchar1char1"/>
        </w:rPr>
        <w:t>6) 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и по аналогии) и делать выводы;</w:t>
      </w:r>
    </w:p>
    <w:p w:rsidR="00D967D5" w:rsidRPr="00D4080D" w:rsidRDefault="00D967D5" w:rsidP="00B3715B">
      <w:pPr>
        <w:pStyle w:val="dash041e005f0431005f044b005f0447005f043d005f044b005f0439"/>
        <w:jc w:val="both"/>
      </w:pPr>
    </w:p>
    <w:p w:rsidR="00D967D5" w:rsidRPr="00D4080D" w:rsidRDefault="00D967D5" w:rsidP="00B3715B">
      <w:pPr>
        <w:pStyle w:val="dash041e005f0431005f044b005f0447005f043d005f044b005f0439"/>
        <w:jc w:val="both"/>
        <w:rPr>
          <w:rStyle w:val="dash041e005f0431005f044b005f0447005f043d005f044b005f0439005f005fchar1char1"/>
        </w:rPr>
      </w:pPr>
      <w:r w:rsidRPr="00D4080D">
        <w:rPr>
          <w:rStyle w:val="dash041e005f0431005f044b005f0447005f043d005f044b005f0439005f005fchar1char1"/>
        </w:rPr>
        <w:t>7) умение создавать, применять и преобразовывать знаки и символы, модели и схемы для решения учебных и познавательных задач;</w:t>
      </w:r>
    </w:p>
    <w:p w:rsidR="00D967D5" w:rsidRPr="00D4080D" w:rsidRDefault="00D967D5" w:rsidP="00B3715B">
      <w:pPr>
        <w:pStyle w:val="dash041e005f0431005f044b005f0447005f043d005f044b005f0439"/>
        <w:jc w:val="both"/>
      </w:pPr>
    </w:p>
    <w:p w:rsidR="00D967D5" w:rsidRPr="00D4080D" w:rsidRDefault="00D967D5" w:rsidP="00B3715B">
      <w:pPr>
        <w:pStyle w:val="dash041e005f0431005f044b005f0447005f043d005f044b005f0439"/>
        <w:jc w:val="both"/>
        <w:rPr>
          <w:rStyle w:val="dash041e005f0431005f044b005f0447005f043d005f044b005f0439005f005fchar1char1"/>
        </w:rPr>
      </w:pPr>
      <w:r>
        <w:rPr>
          <w:rStyle w:val="dash041e005f0431005f044b005f0447005f043d005f044b005f0439005f005fchar1char1"/>
        </w:rPr>
        <w:t>8</w:t>
      </w:r>
      <w:r w:rsidRPr="00D4080D">
        <w:rPr>
          <w:rStyle w:val="dash041e005f0431005f044b005f0447005f043d005f044b005f0439005f005fchar1char1"/>
        </w:rPr>
        <w:t>) у</w:t>
      </w:r>
      <w:r w:rsidRPr="00D4080D">
        <w:rPr>
          <w:rStyle w:val="dash0421005f0442005f0440005f043e005f0433005f0438005f0439005f005fchar1char1"/>
        </w:rPr>
        <w:t xml:space="preserve">мение </w:t>
      </w:r>
      <w:r w:rsidRPr="00D4080D">
        <w:rPr>
          <w:rStyle w:val="dash041e005f0431005f044b005f0447005f043d005f044b005f0439005f005fchar1char1"/>
        </w:rPr>
        <w:t>организовывать  учебное сотрудничество и совместную деятельность с учителем и сверстниками;   работать</w:t>
      </w:r>
      <w:r w:rsidRPr="00D4080D">
        <w:rPr>
          <w:rStyle w:val="dash0421005f0442005f0440005f043e005f0433005f0438005f0439005f005fchar1char1"/>
        </w:rPr>
        <w:t xml:space="preserve"> индивидуально и в группе: </w:t>
      </w:r>
      <w:r w:rsidRPr="00D4080D">
        <w:rPr>
          <w:rStyle w:val="dash041e005f0431005f044b005f0447005f043d005f044b005f0439005f005fchar1char1"/>
        </w:rPr>
        <w:t xml:space="preserve">находить общее решение и разрешать конфликты на основе согласования позиций и учёта интересов;  формулировать, аргументировать и отстаивать своё мнение; </w:t>
      </w:r>
    </w:p>
    <w:p w:rsidR="00D967D5" w:rsidRPr="00D4080D" w:rsidRDefault="00D967D5" w:rsidP="00B3715B">
      <w:pPr>
        <w:pStyle w:val="dash041e005f0431005f044b005f0447005f043d005f044b005f0439"/>
        <w:jc w:val="both"/>
      </w:pPr>
    </w:p>
    <w:p w:rsidR="00D967D5" w:rsidRPr="00D4080D" w:rsidRDefault="00D967D5" w:rsidP="00B3715B">
      <w:pPr>
        <w:pStyle w:val="dash041e005f0431005f044b005f0447005f043d005f044b005f0439"/>
        <w:jc w:val="both"/>
        <w:rPr>
          <w:rStyle w:val="dash041e005f0431005f044b005f0447005f043d005f044b005f0439005f005fchar1char1"/>
        </w:rPr>
      </w:pPr>
      <w:r>
        <w:rPr>
          <w:rStyle w:val="dash041e005f0431005f044b005f0447005f043d005f044b005f0439005f005fchar1char1"/>
        </w:rPr>
        <w:t>9</w:t>
      </w:r>
      <w:r w:rsidRPr="00D4080D">
        <w:rPr>
          <w:rStyle w:val="dash041e005f0431005f044b005f0447005f043d005f044b005f0439005f005fchar1char1"/>
        </w:rPr>
        <w:t xml:space="preserve">) умение осознанно использовать речевые средства в соответствии с задачей коммуникации для выражения своих чувств, мыслей и потребностей; планирования и регуляции своей деятельности;  владение устной и письменной речью, монологической контекстной речью; </w:t>
      </w:r>
    </w:p>
    <w:p w:rsidR="00D967D5" w:rsidRPr="00D4080D" w:rsidRDefault="00D967D5" w:rsidP="00B3715B">
      <w:pPr>
        <w:pStyle w:val="dash041e0431044b0447043d044b0439"/>
        <w:spacing w:before="240"/>
        <w:jc w:val="both"/>
        <w:rPr>
          <w:rStyle w:val="dash041e005f0431005f044b005f0447005f043d005f044b005f0439005f005fchar1char1"/>
        </w:rPr>
      </w:pPr>
      <w:r>
        <w:rPr>
          <w:rStyle w:val="dash041e005f0431005f044b005f0447005f043d005f044b005f0439005f005fchar1char1"/>
        </w:rPr>
        <w:t>10</w:t>
      </w:r>
      <w:r w:rsidRPr="00D4080D">
        <w:rPr>
          <w:rStyle w:val="dash041e005f0431005f044b005f0447005f043d005f044b005f0439005f005fchar1char1"/>
        </w:rPr>
        <w:t>) формирование и развитие компетентности в области использования информационно-коммуникационных технологий (далее ИКТ– компетенции);</w:t>
      </w:r>
    </w:p>
    <w:p w:rsidR="00D967D5" w:rsidRPr="00D4080D" w:rsidRDefault="00D967D5" w:rsidP="00B3715B">
      <w:pPr>
        <w:pStyle w:val="dash041e0431044b0447043d044b0439"/>
        <w:spacing w:before="240"/>
        <w:jc w:val="both"/>
        <w:rPr>
          <w:rStyle w:val="dash041e0431044b0447043d044b0439char1"/>
          <w:b/>
          <w:bCs/>
          <w:u w:val="single"/>
        </w:rPr>
      </w:pPr>
      <w:r w:rsidRPr="00D4080D">
        <w:rPr>
          <w:rStyle w:val="dash041e0431044b0447043d044b0439char1"/>
          <w:b/>
          <w:bCs/>
          <w:u w:val="single"/>
        </w:rPr>
        <w:t>Предметные результаты по литературе выражаются в следующем:</w:t>
      </w:r>
    </w:p>
    <w:p w:rsidR="00D967D5" w:rsidRPr="00D4080D" w:rsidRDefault="00D967D5" w:rsidP="00B3715B">
      <w:pPr>
        <w:pStyle w:val="dash041e0431044b0447043d044b0439"/>
        <w:spacing w:before="240"/>
        <w:jc w:val="both"/>
        <w:rPr>
          <w:rStyle w:val="dash041e0431044b0447043d044b0439char1"/>
        </w:rPr>
      </w:pPr>
      <w:r w:rsidRPr="00D4080D">
        <w:rPr>
          <w:rStyle w:val="dash041e0431044b0447043d044b0439char1"/>
        </w:rPr>
        <w:t xml:space="preserve"> 1)понимание ключевых проблем изученных произведенийрусскогофольклораи фольклора других народов; древнерусской литературы, литературы 18 века, русских писателей 19-20 веков, литературы народов России и зарубежной литературы;</w:t>
      </w:r>
    </w:p>
    <w:p w:rsidR="00D967D5" w:rsidRPr="00D4080D" w:rsidRDefault="00D967D5" w:rsidP="00B3715B">
      <w:pPr>
        <w:pStyle w:val="dash041e0431044b0447043d044b0439"/>
        <w:spacing w:before="240"/>
        <w:jc w:val="both"/>
        <w:rPr>
          <w:rStyle w:val="dash041e0431044b0447043d044b0439char1"/>
        </w:rPr>
      </w:pPr>
      <w:r w:rsidRPr="00D4080D">
        <w:rPr>
          <w:rStyle w:val="dash041e0431044b0447043d044b0439char1"/>
        </w:rPr>
        <w:t>2)понимание связи литературных произведений с эпохой их написания, выявление заложенных в них вневременных, непреходящих нравственных ценностей и их  современного звучания;</w:t>
      </w:r>
    </w:p>
    <w:p w:rsidR="00D967D5" w:rsidRPr="00D4080D" w:rsidRDefault="00D967D5" w:rsidP="00B3715B">
      <w:pPr>
        <w:pStyle w:val="dash041e0431044b0447043d044b0439"/>
        <w:spacing w:before="240"/>
        <w:jc w:val="both"/>
        <w:rPr>
          <w:rStyle w:val="dash041e0431044b0447043d044b0439char1"/>
        </w:rPr>
      </w:pPr>
      <w:r w:rsidRPr="00D4080D">
        <w:rPr>
          <w:rStyle w:val="dash041e0431044b0447043d044b0439char1"/>
        </w:rPr>
        <w:t>3)умение анализировать литературное произведение: определять его принадлежность к одному из литературных родов и жанров; понимать и формулировать тему, идею, нравственный пафос литературного произведения; характеризовать его героев, сопоставлять героев одного или нескольких произведений;</w:t>
      </w:r>
    </w:p>
    <w:p w:rsidR="00D967D5" w:rsidRPr="00D4080D" w:rsidRDefault="00D967D5" w:rsidP="00B3715B">
      <w:pPr>
        <w:pStyle w:val="dash041e0431044b0447043d044b0439"/>
        <w:spacing w:before="240"/>
        <w:jc w:val="both"/>
        <w:rPr>
          <w:rStyle w:val="dash041e0431044b0447043d044b0439char1"/>
        </w:rPr>
      </w:pPr>
      <w:r w:rsidRPr="00D4080D">
        <w:rPr>
          <w:rStyle w:val="dash041e0431044b0447043d044b0439char1"/>
        </w:rPr>
        <w:t>4)определять в произведении элементов сюжета, композиции, изобразительно — выразительных средств языка, понимание их роли в раскрытии идейно — художемтвенного содержания произведения (элементы филологического анализа); владение элементарной литературоведческой терминологией при аналитизе литературного произведения;</w:t>
      </w:r>
    </w:p>
    <w:p w:rsidR="00D967D5" w:rsidRPr="00D4080D" w:rsidRDefault="00D967D5" w:rsidP="00B3715B">
      <w:pPr>
        <w:pStyle w:val="dash041e0431044b0447043d044b0439"/>
        <w:spacing w:before="240"/>
        <w:jc w:val="both"/>
        <w:rPr>
          <w:rStyle w:val="dash041e0431044b0447043d044b0439char1"/>
        </w:rPr>
      </w:pPr>
      <w:r w:rsidRPr="00D4080D">
        <w:rPr>
          <w:rStyle w:val="dash041e0431044b0447043d044b0439char1"/>
        </w:rPr>
        <w:t>5)приобщение к духовно — нравственным ценностям русской литературы и культуры, сопоставление их с духовно — нравственными ценностями других народов;</w:t>
      </w:r>
    </w:p>
    <w:p w:rsidR="00D967D5" w:rsidRPr="00D4080D" w:rsidRDefault="00D967D5" w:rsidP="00B3715B">
      <w:pPr>
        <w:pStyle w:val="dash041e0431044b0447043d044b0439"/>
        <w:spacing w:before="240"/>
        <w:jc w:val="both"/>
        <w:rPr>
          <w:rStyle w:val="dash041e0431044b0447043d044b0439char1"/>
        </w:rPr>
      </w:pPr>
      <w:r w:rsidRPr="00D4080D">
        <w:rPr>
          <w:rStyle w:val="dash041e0431044b0447043d044b0439char1"/>
        </w:rPr>
        <w:t>6)формулирование собс</w:t>
      </w:r>
      <w:r>
        <w:rPr>
          <w:rStyle w:val="dash041e0431044b0447043d044b0439char1"/>
        </w:rPr>
        <w:t>т</w:t>
      </w:r>
      <w:r w:rsidRPr="00D4080D">
        <w:rPr>
          <w:rStyle w:val="dash041e0431044b0447043d044b0439char1"/>
        </w:rPr>
        <w:t>венного отношения к произведениям литературы, их оценке;</w:t>
      </w:r>
    </w:p>
    <w:p w:rsidR="00D967D5" w:rsidRPr="00D4080D" w:rsidRDefault="00D967D5" w:rsidP="00B3715B">
      <w:pPr>
        <w:pStyle w:val="dash041e0431044b0447043d044b0439"/>
        <w:spacing w:before="240"/>
        <w:jc w:val="both"/>
        <w:rPr>
          <w:rStyle w:val="dash041e0431044b0447043d044b0439char1"/>
        </w:rPr>
      </w:pPr>
      <w:r w:rsidRPr="00D4080D">
        <w:rPr>
          <w:rStyle w:val="dash041e0431044b0447043d044b0439char1"/>
        </w:rPr>
        <w:t>7)</w:t>
      </w:r>
      <w:r>
        <w:rPr>
          <w:rStyle w:val="dash041e0431044b0447043d044b0439char1"/>
        </w:rPr>
        <w:t>умение интерпретировать (в отдельных случаях) изученные литературные произведения;</w:t>
      </w:r>
    </w:p>
    <w:p w:rsidR="00D967D5" w:rsidRPr="00D4080D" w:rsidRDefault="00D967D5" w:rsidP="00B3715B">
      <w:pPr>
        <w:pStyle w:val="dash041e0431044b0447043d044b0439"/>
        <w:spacing w:before="240"/>
        <w:jc w:val="both"/>
        <w:rPr>
          <w:rStyle w:val="dash041e0431044b0447043d044b0439char1"/>
        </w:rPr>
      </w:pPr>
      <w:r w:rsidRPr="00D4080D">
        <w:rPr>
          <w:rStyle w:val="dash041e0431044b0447043d044b0439char1"/>
        </w:rPr>
        <w:t>8)понимание авторской позиции и своё отношение к ней;</w:t>
      </w:r>
    </w:p>
    <w:p w:rsidR="00D967D5" w:rsidRPr="00D4080D" w:rsidRDefault="00D967D5" w:rsidP="00B3715B">
      <w:pPr>
        <w:pStyle w:val="dash041e0431044b0447043d044b0439"/>
        <w:spacing w:before="240"/>
        <w:jc w:val="both"/>
        <w:rPr>
          <w:rStyle w:val="dash041e0431044b0447043d044b0439char1"/>
        </w:rPr>
      </w:pPr>
      <w:r w:rsidRPr="00D4080D">
        <w:rPr>
          <w:rStyle w:val="dash041e0431044b0447043d044b0439char1"/>
        </w:rPr>
        <w:t>9)восприятие на слух литературных произведений разных жанров, осмысленное чтение и адекватное восприятие;</w:t>
      </w:r>
    </w:p>
    <w:p w:rsidR="00D967D5" w:rsidRPr="00D4080D" w:rsidRDefault="00D967D5" w:rsidP="00B3715B">
      <w:pPr>
        <w:pStyle w:val="dash041e0431044b0447043d044b0439"/>
        <w:spacing w:before="240"/>
        <w:jc w:val="both"/>
        <w:rPr>
          <w:rStyle w:val="dash041e0431044b0447043d044b0439char1"/>
        </w:rPr>
      </w:pPr>
      <w:r w:rsidRPr="00D4080D">
        <w:rPr>
          <w:rStyle w:val="dash041e0431044b0447043d044b0439char1"/>
        </w:rPr>
        <w:t>10)умение пересказывать прозаические произведения или их отрывки с использованием образных средств русского языка и цитат из текста, отвечать на вопросы по прослушанному или прочитанному тексту, создавать устные монологические высказывания разного типа, вести диалог;</w:t>
      </w:r>
    </w:p>
    <w:p w:rsidR="00D967D5" w:rsidRPr="00D4080D" w:rsidRDefault="00D967D5" w:rsidP="00B3715B">
      <w:pPr>
        <w:pStyle w:val="dash041e0431044b0447043d044b0439"/>
        <w:spacing w:before="240"/>
        <w:jc w:val="both"/>
        <w:rPr>
          <w:rStyle w:val="dash041e0431044b0447043d044b0439char1"/>
        </w:rPr>
      </w:pPr>
      <w:r w:rsidRPr="00D4080D">
        <w:rPr>
          <w:rStyle w:val="dash041e0431044b0447043d044b0439char1"/>
        </w:rPr>
        <w:t>11)написание изложений и сочинений на темы, связанные с тематикой, проблематикой изученных произведений; классные и домашние творческие работы, рефераты на литературные и общекультурные темы;</w:t>
      </w:r>
    </w:p>
    <w:p w:rsidR="00D967D5" w:rsidRPr="00D4080D" w:rsidRDefault="00D967D5" w:rsidP="00B3715B">
      <w:pPr>
        <w:pStyle w:val="dash041e0431044b0447043d044b0439"/>
        <w:spacing w:before="240"/>
        <w:jc w:val="both"/>
        <w:rPr>
          <w:rStyle w:val="dash041e0431044b0447043d044b0439char1"/>
        </w:rPr>
      </w:pPr>
      <w:r w:rsidRPr="00D4080D">
        <w:rPr>
          <w:rStyle w:val="dash041e0431044b0447043d044b0439char1"/>
        </w:rPr>
        <w:t>12)понимание образной природы литературы как явления словесного искусства; эстетическое восприятие произведений литературы; формирование эстетического вкуса;</w:t>
      </w:r>
    </w:p>
    <w:p w:rsidR="00D967D5" w:rsidRPr="00D4080D" w:rsidRDefault="00D967D5" w:rsidP="00B3715B">
      <w:pPr>
        <w:pStyle w:val="dash041e0431044b0447043d044b0439"/>
        <w:spacing w:before="240"/>
        <w:jc w:val="both"/>
        <w:rPr>
          <w:rStyle w:val="dash041e0431044b0447043d044b0439char1"/>
        </w:rPr>
      </w:pPr>
      <w:r w:rsidRPr="00D4080D">
        <w:rPr>
          <w:rStyle w:val="dash041e0431044b0447043d044b0439char1"/>
        </w:rPr>
        <w:t>13)понимание русского слова в его эстетической функции, роли изобразительно — выразительных языковых средств в создании художественных образов литературных произведений.</w:t>
      </w:r>
    </w:p>
    <w:p w:rsidR="00D967D5" w:rsidRDefault="00D967D5" w:rsidP="00B3715B">
      <w:pPr>
        <w:pStyle w:val="Title"/>
        <w:ind w:firstLine="708"/>
        <w:rPr>
          <w:sz w:val="28"/>
          <w:szCs w:val="28"/>
        </w:rPr>
      </w:pPr>
    </w:p>
    <w:p w:rsidR="00D967D5" w:rsidRDefault="00D967D5" w:rsidP="00B3715B">
      <w:pPr>
        <w:pStyle w:val="Title"/>
        <w:ind w:firstLine="708"/>
        <w:rPr>
          <w:sz w:val="28"/>
          <w:szCs w:val="28"/>
        </w:rPr>
      </w:pPr>
      <w:r>
        <w:rPr>
          <w:sz w:val="28"/>
          <w:szCs w:val="28"/>
        </w:rPr>
        <w:t>5.Содержание учебного предмета, курса</w:t>
      </w:r>
    </w:p>
    <w:p w:rsidR="00D967D5" w:rsidRDefault="00D967D5" w:rsidP="00B3715B">
      <w:pPr>
        <w:pStyle w:val="Title"/>
        <w:ind w:firstLine="708"/>
        <w:rPr>
          <w:sz w:val="28"/>
          <w:szCs w:val="28"/>
        </w:rPr>
      </w:pPr>
    </w:p>
    <w:tbl>
      <w:tblPr>
        <w:tblpPr w:leftFromText="180" w:rightFromText="180" w:vertAnchor="text" w:horzAnchor="margin" w:tblpY="-217"/>
        <w:tblW w:w="9390" w:type="dxa"/>
        <w:tblLayout w:type="fixed"/>
        <w:tblCellMar>
          <w:left w:w="40" w:type="dxa"/>
          <w:right w:w="40" w:type="dxa"/>
        </w:tblCellMar>
        <w:tblLook w:val="00A0"/>
      </w:tblPr>
      <w:tblGrid>
        <w:gridCol w:w="525"/>
        <w:gridCol w:w="3339"/>
        <w:gridCol w:w="849"/>
        <w:gridCol w:w="1133"/>
        <w:gridCol w:w="709"/>
        <w:gridCol w:w="709"/>
        <w:gridCol w:w="708"/>
        <w:gridCol w:w="709"/>
        <w:gridCol w:w="709"/>
      </w:tblGrid>
      <w:tr w:rsidR="00D967D5" w:rsidTr="009A2702">
        <w:trPr>
          <w:trHeight w:val="360"/>
        </w:trPr>
        <w:tc>
          <w:tcPr>
            <w:tcW w:w="525" w:type="dxa"/>
            <w:vMerge w:val="restart"/>
            <w:tcBorders>
              <w:top w:val="single" w:sz="6" w:space="0" w:color="auto"/>
              <w:left w:val="single" w:sz="6" w:space="0" w:color="auto"/>
              <w:bottom w:val="single" w:sz="6" w:space="0" w:color="auto"/>
              <w:right w:val="single" w:sz="6" w:space="0" w:color="auto"/>
            </w:tcBorders>
            <w:shd w:val="clear" w:color="auto" w:fill="FFFFFF"/>
            <w:vAlign w:val="center"/>
          </w:tcPr>
          <w:p w:rsidR="00D967D5" w:rsidRDefault="00D967D5" w:rsidP="009A2702">
            <w:pPr>
              <w:shd w:val="clear" w:color="auto" w:fill="FFFFFF"/>
              <w:jc w:val="both"/>
            </w:pPr>
            <w:r>
              <w:rPr>
                <w:color w:val="000000"/>
              </w:rPr>
              <w:t>№ п/п</w:t>
            </w:r>
          </w:p>
        </w:tc>
        <w:tc>
          <w:tcPr>
            <w:tcW w:w="3339" w:type="dxa"/>
            <w:vMerge w:val="restart"/>
            <w:tcBorders>
              <w:top w:val="single" w:sz="6" w:space="0" w:color="auto"/>
              <w:left w:val="single" w:sz="6" w:space="0" w:color="auto"/>
              <w:bottom w:val="single" w:sz="6" w:space="0" w:color="auto"/>
              <w:right w:val="single" w:sz="6" w:space="0" w:color="auto"/>
            </w:tcBorders>
            <w:shd w:val="clear" w:color="auto" w:fill="FFFFFF"/>
            <w:vAlign w:val="center"/>
          </w:tcPr>
          <w:p w:rsidR="00D967D5" w:rsidRDefault="00D967D5" w:rsidP="009A2702">
            <w:pPr>
              <w:shd w:val="clear" w:color="auto" w:fill="FFFFFF"/>
              <w:jc w:val="both"/>
            </w:pPr>
            <w:r>
              <w:rPr>
                <w:color w:val="000000"/>
              </w:rPr>
              <w:t>Разделы, темы</w:t>
            </w:r>
          </w:p>
        </w:tc>
        <w:tc>
          <w:tcPr>
            <w:tcW w:w="5526" w:type="dxa"/>
            <w:gridSpan w:val="7"/>
            <w:tcBorders>
              <w:top w:val="single" w:sz="6" w:space="0" w:color="auto"/>
              <w:left w:val="single" w:sz="6" w:space="0" w:color="auto"/>
              <w:bottom w:val="single" w:sz="6" w:space="0" w:color="auto"/>
              <w:right w:val="single" w:sz="6" w:space="0" w:color="auto"/>
            </w:tcBorders>
            <w:shd w:val="clear" w:color="auto" w:fill="FFFFFF"/>
            <w:vAlign w:val="center"/>
          </w:tcPr>
          <w:p w:rsidR="00D967D5" w:rsidRDefault="00D967D5" w:rsidP="009A2702">
            <w:pPr>
              <w:shd w:val="clear" w:color="auto" w:fill="FFFFFF"/>
              <w:jc w:val="both"/>
              <w:rPr>
                <w:color w:val="000000"/>
              </w:rPr>
            </w:pPr>
            <w:r>
              <w:rPr>
                <w:color w:val="000000"/>
              </w:rPr>
              <w:t>Количество часов</w:t>
            </w:r>
          </w:p>
        </w:tc>
      </w:tr>
      <w:tr w:rsidR="00D967D5" w:rsidTr="009A2702">
        <w:trPr>
          <w:trHeight w:val="371"/>
        </w:trPr>
        <w:tc>
          <w:tcPr>
            <w:tcW w:w="525" w:type="dxa"/>
            <w:vMerge/>
            <w:tcBorders>
              <w:top w:val="single" w:sz="6" w:space="0" w:color="auto"/>
              <w:left w:val="single" w:sz="6" w:space="0" w:color="auto"/>
              <w:bottom w:val="single" w:sz="6" w:space="0" w:color="auto"/>
              <w:right w:val="single" w:sz="6" w:space="0" w:color="auto"/>
            </w:tcBorders>
            <w:vAlign w:val="center"/>
          </w:tcPr>
          <w:p w:rsidR="00D967D5" w:rsidRDefault="00D967D5" w:rsidP="009A2702"/>
        </w:tc>
        <w:tc>
          <w:tcPr>
            <w:tcW w:w="3339" w:type="dxa"/>
            <w:vMerge/>
            <w:tcBorders>
              <w:top w:val="single" w:sz="6" w:space="0" w:color="auto"/>
              <w:left w:val="single" w:sz="6" w:space="0" w:color="auto"/>
              <w:bottom w:val="single" w:sz="6" w:space="0" w:color="auto"/>
              <w:right w:val="single" w:sz="6" w:space="0" w:color="auto"/>
            </w:tcBorders>
            <w:vAlign w:val="center"/>
          </w:tcPr>
          <w:p w:rsidR="00D967D5" w:rsidRDefault="00D967D5" w:rsidP="009A2702"/>
        </w:tc>
        <w:tc>
          <w:tcPr>
            <w:tcW w:w="849" w:type="dxa"/>
            <w:vMerge w:val="restart"/>
            <w:tcBorders>
              <w:top w:val="single" w:sz="6" w:space="0" w:color="auto"/>
              <w:left w:val="single" w:sz="6" w:space="0" w:color="auto"/>
              <w:bottom w:val="single" w:sz="6" w:space="0" w:color="auto"/>
              <w:right w:val="single" w:sz="4" w:space="0" w:color="auto"/>
            </w:tcBorders>
            <w:shd w:val="clear" w:color="auto" w:fill="FFFFFF"/>
            <w:vAlign w:val="center"/>
          </w:tcPr>
          <w:p w:rsidR="00D967D5" w:rsidRPr="00080859" w:rsidRDefault="00D967D5" w:rsidP="009A2702">
            <w:pPr>
              <w:shd w:val="clear" w:color="auto" w:fill="FFFFFF"/>
              <w:jc w:val="both"/>
              <w:rPr>
                <w:sz w:val="16"/>
                <w:szCs w:val="16"/>
              </w:rPr>
            </w:pPr>
            <w:r w:rsidRPr="00080859">
              <w:rPr>
                <w:color w:val="000000"/>
                <w:sz w:val="16"/>
                <w:szCs w:val="16"/>
              </w:rPr>
              <w:t>Авторская программа</w:t>
            </w:r>
          </w:p>
        </w:tc>
        <w:tc>
          <w:tcPr>
            <w:tcW w:w="1133" w:type="dxa"/>
            <w:vMerge w:val="restart"/>
            <w:tcBorders>
              <w:top w:val="single" w:sz="6" w:space="0" w:color="auto"/>
              <w:left w:val="single" w:sz="4" w:space="0" w:color="auto"/>
              <w:bottom w:val="single" w:sz="6" w:space="0" w:color="auto"/>
              <w:right w:val="single" w:sz="6" w:space="0" w:color="auto"/>
            </w:tcBorders>
            <w:shd w:val="clear" w:color="auto" w:fill="FFFFFF"/>
            <w:vAlign w:val="center"/>
          </w:tcPr>
          <w:p w:rsidR="00D967D5" w:rsidRPr="00080859" w:rsidRDefault="00D967D5" w:rsidP="009A2702">
            <w:pPr>
              <w:jc w:val="both"/>
              <w:rPr>
                <w:sz w:val="16"/>
                <w:szCs w:val="16"/>
              </w:rPr>
            </w:pPr>
            <w:r w:rsidRPr="00080859">
              <w:rPr>
                <w:sz w:val="16"/>
                <w:szCs w:val="16"/>
              </w:rPr>
              <w:t>Рабочая программа</w:t>
            </w:r>
          </w:p>
        </w:tc>
        <w:tc>
          <w:tcPr>
            <w:tcW w:w="3544" w:type="dxa"/>
            <w:gridSpan w:val="5"/>
            <w:tcBorders>
              <w:top w:val="single" w:sz="6" w:space="0" w:color="auto"/>
              <w:left w:val="single" w:sz="6" w:space="0" w:color="auto"/>
              <w:bottom w:val="single" w:sz="6" w:space="0" w:color="auto"/>
              <w:right w:val="single" w:sz="6" w:space="0" w:color="auto"/>
            </w:tcBorders>
            <w:shd w:val="clear" w:color="auto" w:fill="FFFFFF"/>
            <w:vAlign w:val="center"/>
          </w:tcPr>
          <w:p w:rsidR="00D967D5" w:rsidRDefault="00D967D5" w:rsidP="009A2702">
            <w:pPr>
              <w:shd w:val="clear" w:color="auto" w:fill="FFFFFF"/>
              <w:jc w:val="both"/>
              <w:rPr>
                <w:bCs/>
                <w:color w:val="000000"/>
                <w:spacing w:val="-2"/>
              </w:rPr>
            </w:pPr>
            <w:r>
              <w:rPr>
                <w:bCs/>
                <w:color w:val="000000"/>
                <w:spacing w:val="-2"/>
              </w:rPr>
              <w:t xml:space="preserve">Рабочая </w:t>
            </w:r>
            <w:r>
              <w:rPr>
                <w:color w:val="000000"/>
              </w:rPr>
              <w:t xml:space="preserve"> программа по классам</w:t>
            </w:r>
          </w:p>
        </w:tc>
      </w:tr>
      <w:tr w:rsidR="00D967D5" w:rsidTr="009A2702">
        <w:trPr>
          <w:trHeight w:val="382"/>
        </w:trPr>
        <w:tc>
          <w:tcPr>
            <w:tcW w:w="525" w:type="dxa"/>
            <w:vMerge/>
            <w:tcBorders>
              <w:top w:val="single" w:sz="6" w:space="0" w:color="auto"/>
              <w:left w:val="single" w:sz="6" w:space="0" w:color="auto"/>
              <w:bottom w:val="single" w:sz="6" w:space="0" w:color="auto"/>
              <w:right w:val="single" w:sz="6" w:space="0" w:color="auto"/>
            </w:tcBorders>
            <w:vAlign w:val="center"/>
          </w:tcPr>
          <w:p w:rsidR="00D967D5" w:rsidRDefault="00D967D5" w:rsidP="009A2702"/>
        </w:tc>
        <w:tc>
          <w:tcPr>
            <w:tcW w:w="3339" w:type="dxa"/>
            <w:vMerge/>
            <w:tcBorders>
              <w:top w:val="single" w:sz="6" w:space="0" w:color="auto"/>
              <w:left w:val="single" w:sz="6" w:space="0" w:color="auto"/>
              <w:bottom w:val="single" w:sz="6" w:space="0" w:color="auto"/>
              <w:right w:val="single" w:sz="6" w:space="0" w:color="auto"/>
            </w:tcBorders>
            <w:vAlign w:val="center"/>
          </w:tcPr>
          <w:p w:rsidR="00D967D5" w:rsidRDefault="00D967D5" w:rsidP="009A2702"/>
        </w:tc>
        <w:tc>
          <w:tcPr>
            <w:tcW w:w="849" w:type="dxa"/>
            <w:vMerge/>
            <w:tcBorders>
              <w:top w:val="single" w:sz="6" w:space="0" w:color="auto"/>
              <w:left w:val="single" w:sz="6" w:space="0" w:color="auto"/>
              <w:bottom w:val="single" w:sz="6" w:space="0" w:color="auto"/>
              <w:right w:val="single" w:sz="4" w:space="0" w:color="auto"/>
            </w:tcBorders>
            <w:vAlign w:val="center"/>
          </w:tcPr>
          <w:p w:rsidR="00D967D5" w:rsidRDefault="00D967D5" w:rsidP="009A2702"/>
        </w:tc>
        <w:tc>
          <w:tcPr>
            <w:tcW w:w="1133" w:type="dxa"/>
            <w:vMerge/>
            <w:tcBorders>
              <w:top w:val="single" w:sz="6" w:space="0" w:color="auto"/>
              <w:left w:val="single" w:sz="4" w:space="0" w:color="auto"/>
              <w:bottom w:val="single" w:sz="6" w:space="0" w:color="auto"/>
              <w:right w:val="single" w:sz="6" w:space="0" w:color="auto"/>
            </w:tcBorders>
            <w:vAlign w:val="center"/>
          </w:tcPr>
          <w:p w:rsidR="00D967D5" w:rsidRDefault="00D967D5" w:rsidP="009A2702"/>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D967D5" w:rsidRDefault="00D967D5" w:rsidP="009A2702">
            <w:pPr>
              <w:shd w:val="clear" w:color="auto" w:fill="FFFFFF"/>
              <w:jc w:val="both"/>
              <w:rPr>
                <w:i/>
              </w:rPr>
            </w:pPr>
            <w:r>
              <w:rPr>
                <w:i/>
              </w:rPr>
              <w:t>5 кл.</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D967D5" w:rsidRDefault="00D967D5" w:rsidP="009A2702">
            <w:pPr>
              <w:shd w:val="clear" w:color="auto" w:fill="FFFFFF"/>
              <w:jc w:val="both"/>
              <w:rPr>
                <w:i/>
              </w:rPr>
            </w:pPr>
            <w:r>
              <w:rPr>
                <w:i/>
              </w:rPr>
              <w:t>6 кл.</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center"/>
          </w:tcPr>
          <w:p w:rsidR="00D967D5" w:rsidRDefault="00D967D5" w:rsidP="009A2702">
            <w:pPr>
              <w:shd w:val="clear" w:color="auto" w:fill="FFFFFF"/>
              <w:jc w:val="both"/>
              <w:rPr>
                <w:i/>
              </w:rPr>
            </w:pPr>
            <w:r>
              <w:rPr>
                <w:i/>
              </w:rPr>
              <w:t>7 кл.</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D967D5" w:rsidRDefault="00D967D5" w:rsidP="009A2702">
            <w:pPr>
              <w:shd w:val="clear" w:color="auto" w:fill="FFFFFF"/>
              <w:jc w:val="both"/>
              <w:rPr>
                <w:i/>
              </w:rPr>
            </w:pPr>
            <w:r>
              <w:rPr>
                <w:i/>
              </w:rPr>
              <w:t>8 кл.</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D967D5" w:rsidRDefault="00D967D5" w:rsidP="009A2702">
            <w:pPr>
              <w:shd w:val="clear" w:color="auto" w:fill="FFFFFF"/>
              <w:jc w:val="both"/>
              <w:rPr>
                <w:i/>
              </w:rPr>
            </w:pPr>
            <w:r>
              <w:rPr>
                <w:i/>
              </w:rPr>
              <w:t>9 кл.</w:t>
            </w:r>
          </w:p>
        </w:tc>
      </w:tr>
      <w:tr w:rsidR="00D967D5" w:rsidTr="009A2702">
        <w:trPr>
          <w:trHeight w:val="382"/>
        </w:trPr>
        <w:tc>
          <w:tcPr>
            <w:tcW w:w="525" w:type="dxa"/>
            <w:tcBorders>
              <w:top w:val="single" w:sz="6" w:space="0" w:color="auto"/>
              <w:left w:val="single" w:sz="6" w:space="0" w:color="auto"/>
              <w:bottom w:val="single" w:sz="6" w:space="0" w:color="auto"/>
              <w:right w:val="single" w:sz="6" w:space="0" w:color="auto"/>
            </w:tcBorders>
            <w:shd w:val="clear" w:color="auto" w:fill="FFFFFF"/>
          </w:tcPr>
          <w:p w:rsidR="00D967D5" w:rsidRPr="00080859" w:rsidRDefault="00D967D5" w:rsidP="009A2702">
            <w:pPr>
              <w:spacing w:line="360" w:lineRule="auto"/>
              <w:rPr>
                <w:lang w:val="en-US"/>
              </w:rPr>
            </w:pPr>
            <w:r w:rsidRPr="00080859">
              <w:rPr>
                <w:lang w:val="en-US"/>
              </w:rPr>
              <w:t>1</w:t>
            </w:r>
          </w:p>
        </w:tc>
        <w:tc>
          <w:tcPr>
            <w:tcW w:w="3339" w:type="dxa"/>
            <w:tcBorders>
              <w:top w:val="single" w:sz="6" w:space="0" w:color="auto"/>
              <w:left w:val="single" w:sz="6" w:space="0" w:color="auto"/>
              <w:bottom w:val="single" w:sz="6" w:space="0" w:color="auto"/>
              <w:right w:val="single" w:sz="6" w:space="0" w:color="auto"/>
            </w:tcBorders>
            <w:shd w:val="clear" w:color="auto" w:fill="FFFFFF"/>
            <w:vAlign w:val="center"/>
          </w:tcPr>
          <w:p w:rsidR="00D967D5" w:rsidRPr="00080859" w:rsidRDefault="00D967D5" w:rsidP="009A2702">
            <w:r w:rsidRPr="00080859">
              <w:t>Введение.</w:t>
            </w:r>
          </w:p>
        </w:tc>
        <w:tc>
          <w:tcPr>
            <w:tcW w:w="849" w:type="dxa"/>
            <w:tcBorders>
              <w:top w:val="single" w:sz="6" w:space="0" w:color="auto"/>
              <w:left w:val="single" w:sz="6" w:space="0" w:color="auto"/>
              <w:bottom w:val="single" w:sz="6" w:space="0" w:color="auto"/>
              <w:right w:val="single" w:sz="4" w:space="0" w:color="auto"/>
            </w:tcBorders>
            <w:shd w:val="clear" w:color="auto" w:fill="FFFFFF"/>
            <w:vAlign w:val="center"/>
          </w:tcPr>
          <w:p w:rsidR="00D967D5" w:rsidRDefault="00D967D5" w:rsidP="009A2702">
            <w:pPr>
              <w:shd w:val="clear" w:color="auto" w:fill="FFFFFF"/>
              <w:jc w:val="both"/>
            </w:pPr>
            <w:r>
              <w:t>5</w:t>
            </w:r>
          </w:p>
        </w:tc>
        <w:tc>
          <w:tcPr>
            <w:tcW w:w="1133" w:type="dxa"/>
            <w:tcBorders>
              <w:top w:val="single" w:sz="6" w:space="0" w:color="auto"/>
              <w:left w:val="single" w:sz="4" w:space="0" w:color="auto"/>
              <w:bottom w:val="single" w:sz="6" w:space="0" w:color="auto"/>
              <w:right w:val="single" w:sz="6" w:space="0" w:color="auto"/>
            </w:tcBorders>
            <w:shd w:val="clear" w:color="auto" w:fill="FFFFFF"/>
            <w:vAlign w:val="center"/>
          </w:tcPr>
          <w:p w:rsidR="00D967D5" w:rsidRDefault="00D967D5" w:rsidP="009A2702">
            <w:pPr>
              <w:shd w:val="clear" w:color="auto" w:fill="FFFFFF"/>
              <w:jc w:val="both"/>
            </w:pPr>
            <w:r>
              <w:t>5</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D967D5" w:rsidRDefault="00D967D5" w:rsidP="009A2702">
            <w:pPr>
              <w:shd w:val="clear" w:color="auto" w:fill="FFFFFF"/>
              <w:jc w:val="center"/>
            </w:pPr>
            <w:r>
              <w:t>1</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D967D5" w:rsidRPr="007E42E8" w:rsidRDefault="00D967D5" w:rsidP="009A2702">
            <w:pPr>
              <w:shd w:val="clear" w:color="auto" w:fill="FFFFFF"/>
              <w:jc w:val="center"/>
            </w:pPr>
            <w:r w:rsidRPr="007E42E8">
              <w:t>1</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center"/>
          </w:tcPr>
          <w:p w:rsidR="00D967D5" w:rsidRDefault="00D967D5" w:rsidP="009A2702">
            <w:pPr>
              <w:shd w:val="clear" w:color="auto" w:fill="FFFFFF"/>
              <w:jc w:val="center"/>
            </w:pPr>
            <w:r>
              <w:t>1</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D967D5" w:rsidRDefault="00D967D5" w:rsidP="009A2702">
            <w:pPr>
              <w:shd w:val="clear" w:color="auto" w:fill="FFFFFF"/>
              <w:jc w:val="center"/>
            </w:pPr>
            <w:r>
              <w:t>1</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D967D5" w:rsidRDefault="00D967D5" w:rsidP="009A2702">
            <w:pPr>
              <w:shd w:val="clear" w:color="auto" w:fill="FFFFFF"/>
              <w:jc w:val="center"/>
            </w:pPr>
            <w:r>
              <w:t>1</w:t>
            </w:r>
          </w:p>
        </w:tc>
      </w:tr>
      <w:tr w:rsidR="00D967D5" w:rsidTr="009A2702">
        <w:trPr>
          <w:trHeight w:val="382"/>
        </w:trPr>
        <w:tc>
          <w:tcPr>
            <w:tcW w:w="525" w:type="dxa"/>
            <w:tcBorders>
              <w:top w:val="single" w:sz="6" w:space="0" w:color="auto"/>
              <w:left w:val="single" w:sz="6" w:space="0" w:color="auto"/>
              <w:bottom w:val="single" w:sz="6" w:space="0" w:color="auto"/>
              <w:right w:val="single" w:sz="6" w:space="0" w:color="auto"/>
            </w:tcBorders>
            <w:shd w:val="clear" w:color="auto" w:fill="FFFFFF"/>
          </w:tcPr>
          <w:p w:rsidR="00D967D5" w:rsidRPr="00080859" w:rsidRDefault="00D967D5" w:rsidP="009A2702">
            <w:pPr>
              <w:spacing w:line="360" w:lineRule="auto"/>
              <w:rPr>
                <w:lang w:val="en-US"/>
              </w:rPr>
            </w:pPr>
            <w:r w:rsidRPr="00080859">
              <w:rPr>
                <w:lang w:val="en-US"/>
              </w:rPr>
              <w:t>2</w:t>
            </w:r>
          </w:p>
        </w:tc>
        <w:tc>
          <w:tcPr>
            <w:tcW w:w="3339" w:type="dxa"/>
            <w:tcBorders>
              <w:top w:val="single" w:sz="6" w:space="0" w:color="auto"/>
              <w:left w:val="single" w:sz="6" w:space="0" w:color="auto"/>
              <w:bottom w:val="single" w:sz="6" w:space="0" w:color="auto"/>
              <w:right w:val="single" w:sz="6" w:space="0" w:color="auto"/>
            </w:tcBorders>
            <w:shd w:val="clear" w:color="auto" w:fill="FFFFFF"/>
            <w:vAlign w:val="center"/>
          </w:tcPr>
          <w:p w:rsidR="00D967D5" w:rsidRPr="00080859" w:rsidRDefault="00D967D5" w:rsidP="009A2702">
            <w:r w:rsidRPr="00080859">
              <w:t>Устное народное творчество.</w:t>
            </w:r>
          </w:p>
        </w:tc>
        <w:tc>
          <w:tcPr>
            <w:tcW w:w="849" w:type="dxa"/>
            <w:tcBorders>
              <w:top w:val="single" w:sz="6" w:space="0" w:color="auto"/>
              <w:left w:val="single" w:sz="6" w:space="0" w:color="auto"/>
              <w:bottom w:val="single" w:sz="6" w:space="0" w:color="auto"/>
              <w:right w:val="single" w:sz="4" w:space="0" w:color="auto"/>
            </w:tcBorders>
            <w:shd w:val="clear" w:color="auto" w:fill="FFFFFF"/>
            <w:vAlign w:val="center"/>
          </w:tcPr>
          <w:p w:rsidR="00D967D5" w:rsidRDefault="00D967D5" w:rsidP="009A2702">
            <w:pPr>
              <w:shd w:val="clear" w:color="auto" w:fill="FFFFFF"/>
              <w:jc w:val="both"/>
            </w:pPr>
            <w:r>
              <w:t>22</w:t>
            </w:r>
          </w:p>
        </w:tc>
        <w:tc>
          <w:tcPr>
            <w:tcW w:w="1133" w:type="dxa"/>
            <w:tcBorders>
              <w:top w:val="single" w:sz="6" w:space="0" w:color="auto"/>
              <w:left w:val="single" w:sz="4" w:space="0" w:color="auto"/>
              <w:bottom w:val="single" w:sz="6" w:space="0" w:color="auto"/>
              <w:right w:val="single" w:sz="6" w:space="0" w:color="auto"/>
            </w:tcBorders>
            <w:shd w:val="clear" w:color="auto" w:fill="FFFFFF"/>
            <w:vAlign w:val="center"/>
          </w:tcPr>
          <w:p w:rsidR="00D967D5" w:rsidRDefault="00D967D5" w:rsidP="009A2702">
            <w:pPr>
              <w:shd w:val="clear" w:color="auto" w:fill="FFFFFF"/>
              <w:jc w:val="both"/>
            </w:pPr>
            <w:r>
              <w:t>22</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D967D5" w:rsidRDefault="00D967D5" w:rsidP="009A2702">
            <w:pPr>
              <w:shd w:val="clear" w:color="auto" w:fill="FFFFFF"/>
              <w:jc w:val="center"/>
            </w:pPr>
            <w:r>
              <w:t>10</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D967D5" w:rsidRPr="007E42E8" w:rsidRDefault="00D967D5" w:rsidP="009A2702">
            <w:pPr>
              <w:shd w:val="clear" w:color="auto" w:fill="FFFFFF"/>
              <w:jc w:val="center"/>
            </w:pPr>
            <w:r w:rsidRPr="007E42E8">
              <w:t>4</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center"/>
          </w:tcPr>
          <w:p w:rsidR="00D967D5" w:rsidRDefault="00D967D5" w:rsidP="009A2702">
            <w:pPr>
              <w:shd w:val="clear" w:color="auto" w:fill="FFFFFF"/>
              <w:jc w:val="center"/>
            </w:pPr>
            <w:r>
              <w:t>6</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D967D5" w:rsidRDefault="00D967D5" w:rsidP="009A2702">
            <w:pPr>
              <w:shd w:val="clear" w:color="auto" w:fill="FFFFFF"/>
              <w:jc w:val="center"/>
            </w:pPr>
            <w:r>
              <w:t>2</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D967D5" w:rsidRDefault="00D967D5" w:rsidP="009A2702">
            <w:pPr>
              <w:shd w:val="clear" w:color="auto" w:fill="FFFFFF"/>
              <w:jc w:val="center"/>
            </w:pPr>
            <w:r>
              <w:t>-</w:t>
            </w:r>
          </w:p>
        </w:tc>
      </w:tr>
      <w:tr w:rsidR="00D967D5" w:rsidTr="009A2702">
        <w:trPr>
          <w:trHeight w:val="382"/>
        </w:trPr>
        <w:tc>
          <w:tcPr>
            <w:tcW w:w="525" w:type="dxa"/>
            <w:tcBorders>
              <w:top w:val="single" w:sz="6" w:space="0" w:color="auto"/>
              <w:left w:val="single" w:sz="6" w:space="0" w:color="auto"/>
              <w:bottom w:val="single" w:sz="6" w:space="0" w:color="auto"/>
              <w:right w:val="single" w:sz="6" w:space="0" w:color="auto"/>
            </w:tcBorders>
            <w:shd w:val="clear" w:color="auto" w:fill="FFFFFF"/>
          </w:tcPr>
          <w:p w:rsidR="00D967D5" w:rsidRPr="00080859" w:rsidRDefault="00D967D5" w:rsidP="009A2702">
            <w:pPr>
              <w:spacing w:line="360" w:lineRule="auto"/>
              <w:rPr>
                <w:lang w:val="en-US"/>
              </w:rPr>
            </w:pPr>
            <w:r w:rsidRPr="00080859">
              <w:rPr>
                <w:lang w:val="en-US"/>
              </w:rPr>
              <w:t>3</w:t>
            </w:r>
          </w:p>
        </w:tc>
        <w:tc>
          <w:tcPr>
            <w:tcW w:w="3339" w:type="dxa"/>
            <w:tcBorders>
              <w:top w:val="single" w:sz="6" w:space="0" w:color="auto"/>
              <w:left w:val="single" w:sz="6" w:space="0" w:color="auto"/>
              <w:bottom w:val="single" w:sz="6" w:space="0" w:color="auto"/>
              <w:right w:val="single" w:sz="6" w:space="0" w:color="auto"/>
            </w:tcBorders>
            <w:shd w:val="clear" w:color="auto" w:fill="FFFFFF"/>
            <w:vAlign w:val="center"/>
          </w:tcPr>
          <w:p w:rsidR="00D967D5" w:rsidRPr="00080859" w:rsidRDefault="00D967D5" w:rsidP="009A2702">
            <w:r w:rsidRPr="00080859">
              <w:t>Из древнерусской литературы.</w:t>
            </w:r>
          </w:p>
        </w:tc>
        <w:tc>
          <w:tcPr>
            <w:tcW w:w="849" w:type="dxa"/>
            <w:tcBorders>
              <w:top w:val="single" w:sz="6" w:space="0" w:color="auto"/>
              <w:left w:val="single" w:sz="6" w:space="0" w:color="auto"/>
              <w:bottom w:val="single" w:sz="6" w:space="0" w:color="auto"/>
              <w:right w:val="single" w:sz="4" w:space="0" w:color="auto"/>
            </w:tcBorders>
            <w:shd w:val="clear" w:color="auto" w:fill="FFFFFF"/>
            <w:vAlign w:val="center"/>
          </w:tcPr>
          <w:p w:rsidR="00D967D5" w:rsidRDefault="00D967D5" w:rsidP="009A2702">
            <w:pPr>
              <w:shd w:val="clear" w:color="auto" w:fill="FFFFFF"/>
              <w:jc w:val="both"/>
            </w:pPr>
            <w:r>
              <w:t>11</w:t>
            </w:r>
          </w:p>
        </w:tc>
        <w:tc>
          <w:tcPr>
            <w:tcW w:w="1133" w:type="dxa"/>
            <w:tcBorders>
              <w:top w:val="single" w:sz="6" w:space="0" w:color="auto"/>
              <w:left w:val="single" w:sz="4" w:space="0" w:color="auto"/>
              <w:bottom w:val="single" w:sz="6" w:space="0" w:color="auto"/>
              <w:right w:val="single" w:sz="6" w:space="0" w:color="auto"/>
            </w:tcBorders>
            <w:shd w:val="clear" w:color="auto" w:fill="FFFFFF"/>
            <w:vAlign w:val="center"/>
          </w:tcPr>
          <w:p w:rsidR="00D967D5" w:rsidRDefault="00D967D5" w:rsidP="009A2702">
            <w:pPr>
              <w:shd w:val="clear" w:color="auto" w:fill="FFFFFF"/>
              <w:jc w:val="both"/>
            </w:pPr>
            <w:r>
              <w:t>11</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D967D5" w:rsidRDefault="00D967D5" w:rsidP="009A2702">
            <w:pPr>
              <w:shd w:val="clear" w:color="auto" w:fill="FFFFFF"/>
              <w:jc w:val="center"/>
            </w:pPr>
            <w:r>
              <w:t>2</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D967D5" w:rsidRPr="007E42E8" w:rsidRDefault="00D967D5" w:rsidP="009A2702">
            <w:pPr>
              <w:shd w:val="clear" w:color="auto" w:fill="FFFFFF"/>
              <w:jc w:val="center"/>
            </w:pPr>
            <w:r w:rsidRPr="007E42E8">
              <w:t>2</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center"/>
          </w:tcPr>
          <w:p w:rsidR="00D967D5" w:rsidRDefault="00D967D5" w:rsidP="009A2702">
            <w:pPr>
              <w:shd w:val="clear" w:color="auto" w:fill="FFFFFF"/>
              <w:jc w:val="center"/>
            </w:pPr>
            <w:r>
              <w:t>2</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D967D5" w:rsidRDefault="00D967D5" w:rsidP="009A2702">
            <w:pPr>
              <w:shd w:val="clear" w:color="auto" w:fill="FFFFFF"/>
              <w:jc w:val="center"/>
            </w:pPr>
            <w:r>
              <w:t>2</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D967D5" w:rsidRDefault="00D967D5" w:rsidP="009A2702">
            <w:pPr>
              <w:shd w:val="clear" w:color="auto" w:fill="FFFFFF"/>
              <w:jc w:val="center"/>
            </w:pPr>
            <w:r>
              <w:t>3</w:t>
            </w:r>
          </w:p>
        </w:tc>
      </w:tr>
      <w:tr w:rsidR="00D967D5" w:rsidTr="009A2702">
        <w:trPr>
          <w:trHeight w:val="382"/>
        </w:trPr>
        <w:tc>
          <w:tcPr>
            <w:tcW w:w="525" w:type="dxa"/>
            <w:tcBorders>
              <w:top w:val="single" w:sz="6" w:space="0" w:color="auto"/>
              <w:left w:val="single" w:sz="6" w:space="0" w:color="auto"/>
              <w:bottom w:val="single" w:sz="6" w:space="0" w:color="auto"/>
              <w:right w:val="single" w:sz="6" w:space="0" w:color="auto"/>
            </w:tcBorders>
            <w:shd w:val="clear" w:color="auto" w:fill="FFFFFF"/>
          </w:tcPr>
          <w:p w:rsidR="00D967D5" w:rsidRPr="00080859" w:rsidRDefault="00D967D5" w:rsidP="009A2702">
            <w:pPr>
              <w:spacing w:line="360" w:lineRule="auto"/>
              <w:rPr>
                <w:lang w:val="en-US"/>
              </w:rPr>
            </w:pPr>
            <w:r w:rsidRPr="00080859">
              <w:rPr>
                <w:lang w:val="en-US"/>
              </w:rPr>
              <w:t>4</w:t>
            </w:r>
          </w:p>
        </w:tc>
        <w:tc>
          <w:tcPr>
            <w:tcW w:w="3339" w:type="dxa"/>
            <w:tcBorders>
              <w:top w:val="single" w:sz="6" w:space="0" w:color="auto"/>
              <w:left w:val="single" w:sz="6" w:space="0" w:color="auto"/>
              <w:bottom w:val="single" w:sz="6" w:space="0" w:color="auto"/>
              <w:right w:val="single" w:sz="6" w:space="0" w:color="auto"/>
            </w:tcBorders>
            <w:shd w:val="clear" w:color="auto" w:fill="FFFFFF"/>
            <w:vAlign w:val="center"/>
          </w:tcPr>
          <w:p w:rsidR="00D967D5" w:rsidRPr="00080859" w:rsidRDefault="00D967D5" w:rsidP="00185569">
            <w:r>
              <w:t xml:space="preserve">Из русской литературы </w:t>
            </w:r>
            <w:r>
              <w:rPr>
                <w:lang w:val="en-US"/>
              </w:rPr>
              <w:t>XVIII</w:t>
            </w:r>
            <w:r w:rsidRPr="00080859">
              <w:t>века.</w:t>
            </w:r>
          </w:p>
        </w:tc>
        <w:tc>
          <w:tcPr>
            <w:tcW w:w="849" w:type="dxa"/>
            <w:tcBorders>
              <w:top w:val="single" w:sz="6" w:space="0" w:color="auto"/>
              <w:left w:val="single" w:sz="6" w:space="0" w:color="auto"/>
              <w:bottom w:val="single" w:sz="6" w:space="0" w:color="auto"/>
              <w:right w:val="single" w:sz="4" w:space="0" w:color="auto"/>
            </w:tcBorders>
            <w:shd w:val="clear" w:color="auto" w:fill="FFFFFF"/>
            <w:vAlign w:val="center"/>
          </w:tcPr>
          <w:p w:rsidR="00D967D5" w:rsidRDefault="00D967D5" w:rsidP="009A2702">
            <w:pPr>
              <w:shd w:val="clear" w:color="auto" w:fill="FFFFFF"/>
              <w:jc w:val="both"/>
            </w:pPr>
            <w:r>
              <w:t>16</w:t>
            </w:r>
          </w:p>
        </w:tc>
        <w:tc>
          <w:tcPr>
            <w:tcW w:w="1133" w:type="dxa"/>
            <w:tcBorders>
              <w:top w:val="single" w:sz="6" w:space="0" w:color="auto"/>
              <w:left w:val="single" w:sz="4" w:space="0" w:color="auto"/>
              <w:bottom w:val="single" w:sz="6" w:space="0" w:color="auto"/>
              <w:right w:val="single" w:sz="6" w:space="0" w:color="auto"/>
            </w:tcBorders>
            <w:shd w:val="clear" w:color="auto" w:fill="FFFFFF"/>
            <w:vAlign w:val="center"/>
          </w:tcPr>
          <w:p w:rsidR="00D967D5" w:rsidRDefault="00D967D5" w:rsidP="009A2702">
            <w:pPr>
              <w:shd w:val="clear" w:color="auto" w:fill="FFFFFF"/>
              <w:jc w:val="both"/>
            </w:pPr>
            <w:r>
              <w:t>16</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D967D5" w:rsidRDefault="00D967D5" w:rsidP="009A2702">
            <w:pPr>
              <w:shd w:val="clear" w:color="auto" w:fill="FFFFFF"/>
              <w:jc w:val="center"/>
            </w:pPr>
            <w:r>
              <w:t>2</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D967D5" w:rsidRPr="007E42E8" w:rsidRDefault="00D967D5" w:rsidP="009A2702">
            <w:pPr>
              <w:shd w:val="clear" w:color="auto" w:fill="FFFFFF"/>
              <w:jc w:val="center"/>
            </w:pPr>
            <w:r w:rsidRPr="007E42E8">
              <w:t>1</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center"/>
          </w:tcPr>
          <w:p w:rsidR="00D967D5" w:rsidRDefault="00D967D5" w:rsidP="009A2702">
            <w:pPr>
              <w:shd w:val="clear" w:color="auto" w:fill="FFFFFF"/>
              <w:jc w:val="center"/>
            </w:pPr>
            <w:r>
              <w:t>2</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D967D5" w:rsidRDefault="00D967D5" w:rsidP="009A2702">
            <w:pPr>
              <w:shd w:val="clear" w:color="auto" w:fill="FFFFFF"/>
              <w:jc w:val="center"/>
            </w:pPr>
            <w:r>
              <w:t>3</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D967D5" w:rsidRDefault="00D967D5" w:rsidP="009A2702">
            <w:pPr>
              <w:shd w:val="clear" w:color="auto" w:fill="FFFFFF"/>
              <w:jc w:val="center"/>
            </w:pPr>
            <w:r>
              <w:t>8</w:t>
            </w:r>
          </w:p>
        </w:tc>
      </w:tr>
      <w:tr w:rsidR="00D967D5" w:rsidTr="009A2702">
        <w:trPr>
          <w:trHeight w:val="382"/>
        </w:trPr>
        <w:tc>
          <w:tcPr>
            <w:tcW w:w="525" w:type="dxa"/>
            <w:tcBorders>
              <w:top w:val="single" w:sz="6" w:space="0" w:color="auto"/>
              <w:left w:val="single" w:sz="6" w:space="0" w:color="auto"/>
              <w:bottom w:val="single" w:sz="6" w:space="0" w:color="auto"/>
              <w:right w:val="single" w:sz="6" w:space="0" w:color="auto"/>
            </w:tcBorders>
            <w:shd w:val="clear" w:color="auto" w:fill="FFFFFF"/>
          </w:tcPr>
          <w:p w:rsidR="00D967D5" w:rsidRPr="00080859" w:rsidRDefault="00D967D5" w:rsidP="009A2702">
            <w:pPr>
              <w:spacing w:line="360" w:lineRule="auto"/>
              <w:rPr>
                <w:lang w:val="en-US"/>
              </w:rPr>
            </w:pPr>
            <w:r w:rsidRPr="00080859">
              <w:rPr>
                <w:lang w:val="en-US"/>
              </w:rPr>
              <w:t>5</w:t>
            </w:r>
          </w:p>
        </w:tc>
        <w:tc>
          <w:tcPr>
            <w:tcW w:w="3339" w:type="dxa"/>
            <w:tcBorders>
              <w:top w:val="single" w:sz="6" w:space="0" w:color="auto"/>
              <w:left w:val="single" w:sz="6" w:space="0" w:color="auto"/>
              <w:bottom w:val="single" w:sz="6" w:space="0" w:color="auto"/>
              <w:right w:val="single" w:sz="6" w:space="0" w:color="auto"/>
            </w:tcBorders>
            <w:shd w:val="clear" w:color="auto" w:fill="FFFFFF"/>
            <w:vAlign w:val="center"/>
          </w:tcPr>
          <w:p w:rsidR="00D967D5" w:rsidRPr="00080859" w:rsidRDefault="00D967D5" w:rsidP="00185569">
            <w:r w:rsidRPr="00080859">
              <w:t xml:space="preserve">Из литературы </w:t>
            </w:r>
            <w:r>
              <w:rPr>
                <w:lang w:val="en-US"/>
              </w:rPr>
              <w:t xml:space="preserve">XIX </w:t>
            </w:r>
            <w:r w:rsidRPr="00080859">
              <w:t xml:space="preserve"> века.</w:t>
            </w:r>
          </w:p>
        </w:tc>
        <w:tc>
          <w:tcPr>
            <w:tcW w:w="849" w:type="dxa"/>
            <w:tcBorders>
              <w:top w:val="single" w:sz="6" w:space="0" w:color="auto"/>
              <w:left w:val="single" w:sz="6" w:space="0" w:color="auto"/>
              <w:bottom w:val="single" w:sz="6" w:space="0" w:color="auto"/>
              <w:right w:val="single" w:sz="4" w:space="0" w:color="auto"/>
            </w:tcBorders>
            <w:shd w:val="clear" w:color="auto" w:fill="FFFFFF"/>
            <w:vAlign w:val="center"/>
          </w:tcPr>
          <w:p w:rsidR="00D967D5" w:rsidRDefault="00D967D5" w:rsidP="009A2702">
            <w:pPr>
              <w:shd w:val="clear" w:color="auto" w:fill="FFFFFF"/>
              <w:jc w:val="both"/>
            </w:pPr>
            <w:r>
              <w:t>212</w:t>
            </w:r>
          </w:p>
        </w:tc>
        <w:tc>
          <w:tcPr>
            <w:tcW w:w="1133" w:type="dxa"/>
            <w:tcBorders>
              <w:top w:val="single" w:sz="6" w:space="0" w:color="auto"/>
              <w:left w:val="single" w:sz="4" w:space="0" w:color="auto"/>
              <w:bottom w:val="single" w:sz="6" w:space="0" w:color="auto"/>
              <w:right w:val="single" w:sz="6" w:space="0" w:color="auto"/>
            </w:tcBorders>
            <w:shd w:val="clear" w:color="auto" w:fill="FFFFFF"/>
            <w:vAlign w:val="center"/>
          </w:tcPr>
          <w:p w:rsidR="00D967D5" w:rsidRDefault="00D967D5" w:rsidP="009A2702">
            <w:pPr>
              <w:shd w:val="clear" w:color="auto" w:fill="FFFFFF"/>
              <w:jc w:val="both"/>
            </w:pPr>
            <w:r>
              <w:t>212</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D967D5" w:rsidRDefault="00D967D5" w:rsidP="009A2702">
            <w:pPr>
              <w:shd w:val="clear" w:color="auto" w:fill="FFFFFF"/>
              <w:jc w:val="center"/>
            </w:pPr>
            <w:r>
              <w:t>40</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D967D5" w:rsidRPr="007E42E8" w:rsidRDefault="00D967D5" w:rsidP="009A2702">
            <w:pPr>
              <w:shd w:val="clear" w:color="auto" w:fill="FFFFFF"/>
              <w:jc w:val="center"/>
            </w:pPr>
            <w:r w:rsidRPr="007E42E8">
              <w:t>5</w:t>
            </w:r>
            <w:r>
              <w:t>4</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center"/>
          </w:tcPr>
          <w:p w:rsidR="00D967D5" w:rsidRDefault="00D967D5" w:rsidP="009A2702">
            <w:pPr>
              <w:shd w:val="clear" w:color="auto" w:fill="FFFFFF"/>
              <w:jc w:val="center"/>
            </w:pPr>
            <w:r>
              <w:t>28</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D967D5" w:rsidRDefault="00D967D5" w:rsidP="00185569">
            <w:pPr>
              <w:shd w:val="clear" w:color="auto" w:fill="FFFFFF"/>
              <w:jc w:val="center"/>
            </w:pPr>
            <w:r>
              <w:t>35</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D967D5" w:rsidRDefault="00D967D5" w:rsidP="009A2702">
            <w:pPr>
              <w:shd w:val="clear" w:color="auto" w:fill="FFFFFF"/>
              <w:jc w:val="center"/>
            </w:pPr>
            <w:r>
              <w:t>55</w:t>
            </w:r>
          </w:p>
        </w:tc>
      </w:tr>
      <w:tr w:rsidR="00D967D5" w:rsidTr="009A2702">
        <w:trPr>
          <w:trHeight w:val="382"/>
        </w:trPr>
        <w:tc>
          <w:tcPr>
            <w:tcW w:w="525" w:type="dxa"/>
            <w:tcBorders>
              <w:top w:val="single" w:sz="6" w:space="0" w:color="auto"/>
              <w:left w:val="single" w:sz="6" w:space="0" w:color="auto"/>
              <w:bottom w:val="single" w:sz="6" w:space="0" w:color="auto"/>
              <w:right w:val="single" w:sz="6" w:space="0" w:color="auto"/>
            </w:tcBorders>
            <w:shd w:val="clear" w:color="auto" w:fill="FFFFFF"/>
          </w:tcPr>
          <w:p w:rsidR="00D967D5" w:rsidRPr="00080859" w:rsidRDefault="00D967D5" w:rsidP="009A2702">
            <w:pPr>
              <w:spacing w:line="360" w:lineRule="auto"/>
            </w:pPr>
            <w:r>
              <w:t>6</w:t>
            </w:r>
          </w:p>
        </w:tc>
        <w:tc>
          <w:tcPr>
            <w:tcW w:w="3339" w:type="dxa"/>
            <w:tcBorders>
              <w:top w:val="single" w:sz="6" w:space="0" w:color="auto"/>
              <w:left w:val="single" w:sz="6" w:space="0" w:color="auto"/>
              <w:bottom w:val="single" w:sz="6" w:space="0" w:color="auto"/>
              <w:right w:val="single" w:sz="6" w:space="0" w:color="auto"/>
            </w:tcBorders>
            <w:shd w:val="clear" w:color="auto" w:fill="FFFFFF"/>
            <w:vAlign w:val="center"/>
          </w:tcPr>
          <w:p w:rsidR="00D967D5" w:rsidRPr="00080859" w:rsidRDefault="00D967D5" w:rsidP="00185569">
            <w:r w:rsidRPr="00080859">
              <w:t>Из русской литературы</w:t>
            </w:r>
            <w:r>
              <w:rPr>
                <w:lang w:val="en-US"/>
              </w:rPr>
              <w:t>XX</w:t>
            </w:r>
            <w:r w:rsidRPr="00080859">
              <w:t xml:space="preserve"> века.</w:t>
            </w:r>
          </w:p>
        </w:tc>
        <w:tc>
          <w:tcPr>
            <w:tcW w:w="849" w:type="dxa"/>
            <w:tcBorders>
              <w:top w:val="single" w:sz="6" w:space="0" w:color="auto"/>
              <w:left w:val="single" w:sz="6" w:space="0" w:color="auto"/>
              <w:bottom w:val="single" w:sz="6" w:space="0" w:color="auto"/>
              <w:right w:val="single" w:sz="4" w:space="0" w:color="auto"/>
            </w:tcBorders>
            <w:shd w:val="clear" w:color="auto" w:fill="FFFFFF"/>
            <w:vAlign w:val="center"/>
          </w:tcPr>
          <w:p w:rsidR="00D967D5" w:rsidRDefault="00D967D5" w:rsidP="00185569">
            <w:pPr>
              <w:shd w:val="clear" w:color="auto" w:fill="FFFFFF"/>
              <w:jc w:val="both"/>
            </w:pPr>
            <w:r>
              <w:t>124</w:t>
            </w:r>
          </w:p>
        </w:tc>
        <w:tc>
          <w:tcPr>
            <w:tcW w:w="1133" w:type="dxa"/>
            <w:tcBorders>
              <w:top w:val="single" w:sz="6" w:space="0" w:color="auto"/>
              <w:left w:val="single" w:sz="4" w:space="0" w:color="auto"/>
              <w:bottom w:val="single" w:sz="6" w:space="0" w:color="auto"/>
              <w:right w:val="single" w:sz="6" w:space="0" w:color="auto"/>
            </w:tcBorders>
            <w:shd w:val="clear" w:color="auto" w:fill="FFFFFF"/>
            <w:vAlign w:val="center"/>
          </w:tcPr>
          <w:p w:rsidR="00D967D5" w:rsidRDefault="00D967D5" w:rsidP="00185569">
            <w:pPr>
              <w:shd w:val="clear" w:color="auto" w:fill="FFFFFF"/>
              <w:jc w:val="both"/>
            </w:pPr>
            <w:r>
              <w:t>124</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D967D5" w:rsidRDefault="00D967D5" w:rsidP="009A2702">
            <w:pPr>
              <w:shd w:val="clear" w:color="auto" w:fill="FFFFFF"/>
              <w:jc w:val="center"/>
            </w:pPr>
            <w:r>
              <w:t>30</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D967D5" w:rsidRPr="007E42E8" w:rsidRDefault="00D967D5" w:rsidP="009A2702">
            <w:pPr>
              <w:shd w:val="clear" w:color="auto" w:fill="FFFFFF"/>
              <w:jc w:val="center"/>
            </w:pPr>
            <w:r w:rsidRPr="007E42E8">
              <w:t>28</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center"/>
          </w:tcPr>
          <w:p w:rsidR="00D967D5" w:rsidRDefault="00D967D5" w:rsidP="009A2702">
            <w:pPr>
              <w:shd w:val="clear" w:color="auto" w:fill="FFFFFF"/>
              <w:jc w:val="center"/>
            </w:pPr>
            <w:r>
              <w:t>22</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D967D5" w:rsidRDefault="00D967D5" w:rsidP="009A2702">
            <w:pPr>
              <w:shd w:val="clear" w:color="auto" w:fill="FFFFFF"/>
              <w:jc w:val="center"/>
            </w:pPr>
            <w:r>
              <w:t>19</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D967D5" w:rsidRDefault="00D967D5" w:rsidP="00185569">
            <w:pPr>
              <w:shd w:val="clear" w:color="auto" w:fill="FFFFFF"/>
              <w:jc w:val="center"/>
            </w:pPr>
            <w:r>
              <w:t>25</w:t>
            </w:r>
          </w:p>
        </w:tc>
      </w:tr>
      <w:tr w:rsidR="00D967D5" w:rsidTr="009A2702">
        <w:trPr>
          <w:trHeight w:val="382"/>
        </w:trPr>
        <w:tc>
          <w:tcPr>
            <w:tcW w:w="525" w:type="dxa"/>
            <w:tcBorders>
              <w:top w:val="single" w:sz="6" w:space="0" w:color="auto"/>
              <w:left w:val="single" w:sz="6" w:space="0" w:color="auto"/>
              <w:bottom w:val="single" w:sz="6" w:space="0" w:color="auto"/>
              <w:right w:val="single" w:sz="6" w:space="0" w:color="auto"/>
            </w:tcBorders>
            <w:shd w:val="clear" w:color="auto" w:fill="FFFFFF"/>
          </w:tcPr>
          <w:p w:rsidR="00D967D5" w:rsidRPr="00080859" w:rsidRDefault="00D967D5" w:rsidP="009A2702">
            <w:pPr>
              <w:spacing w:line="360" w:lineRule="auto"/>
            </w:pPr>
            <w:r>
              <w:t>7</w:t>
            </w:r>
          </w:p>
        </w:tc>
        <w:tc>
          <w:tcPr>
            <w:tcW w:w="3339" w:type="dxa"/>
            <w:tcBorders>
              <w:top w:val="single" w:sz="6" w:space="0" w:color="auto"/>
              <w:left w:val="single" w:sz="6" w:space="0" w:color="auto"/>
              <w:bottom w:val="single" w:sz="6" w:space="0" w:color="auto"/>
              <w:right w:val="single" w:sz="6" w:space="0" w:color="auto"/>
            </w:tcBorders>
            <w:shd w:val="clear" w:color="auto" w:fill="FFFFFF"/>
            <w:vAlign w:val="center"/>
          </w:tcPr>
          <w:p w:rsidR="00D967D5" w:rsidRPr="00080859" w:rsidRDefault="00D967D5" w:rsidP="00185569">
            <w:r>
              <w:rPr>
                <w:bCs/>
                <w:color w:val="000000"/>
              </w:rPr>
              <w:t xml:space="preserve">Песни и романсы на стихи русских поэтов </w:t>
            </w:r>
            <w:r>
              <w:rPr>
                <w:bCs/>
                <w:color w:val="000000"/>
                <w:lang w:val="en-US"/>
              </w:rPr>
              <w:t>XIX</w:t>
            </w:r>
            <w:r w:rsidRPr="00185569">
              <w:rPr>
                <w:bCs/>
                <w:color w:val="000000"/>
              </w:rPr>
              <w:t>-</w:t>
            </w:r>
            <w:r>
              <w:rPr>
                <w:bCs/>
                <w:color w:val="000000"/>
                <w:lang w:val="en-US"/>
              </w:rPr>
              <w:t>XX</w:t>
            </w:r>
            <w:r>
              <w:rPr>
                <w:bCs/>
                <w:color w:val="000000"/>
              </w:rPr>
              <w:t xml:space="preserve"> веков.</w:t>
            </w:r>
          </w:p>
        </w:tc>
        <w:tc>
          <w:tcPr>
            <w:tcW w:w="849" w:type="dxa"/>
            <w:tcBorders>
              <w:top w:val="single" w:sz="6" w:space="0" w:color="auto"/>
              <w:left w:val="single" w:sz="6" w:space="0" w:color="auto"/>
              <w:bottom w:val="single" w:sz="6" w:space="0" w:color="auto"/>
              <w:right w:val="single" w:sz="4" w:space="0" w:color="auto"/>
            </w:tcBorders>
            <w:shd w:val="clear" w:color="auto" w:fill="FFFFFF"/>
            <w:vAlign w:val="center"/>
          </w:tcPr>
          <w:p w:rsidR="00D967D5" w:rsidRDefault="00D967D5" w:rsidP="009A2702">
            <w:pPr>
              <w:shd w:val="clear" w:color="auto" w:fill="FFFFFF"/>
              <w:jc w:val="both"/>
            </w:pPr>
            <w:r>
              <w:t>2</w:t>
            </w:r>
          </w:p>
        </w:tc>
        <w:tc>
          <w:tcPr>
            <w:tcW w:w="1133" w:type="dxa"/>
            <w:tcBorders>
              <w:top w:val="single" w:sz="6" w:space="0" w:color="auto"/>
              <w:left w:val="single" w:sz="4" w:space="0" w:color="auto"/>
              <w:bottom w:val="single" w:sz="6" w:space="0" w:color="auto"/>
              <w:right w:val="single" w:sz="6" w:space="0" w:color="auto"/>
            </w:tcBorders>
            <w:shd w:val="clear" w:color="auto" w:fill="FFFFFF"/>
            <w:vAlign w:val="center"/>
          </w:tcPr>
          <w:p w:rsidR="00D967D5" w:rsidRDefault="00D967D5" w:rsidP="009A2702">
            <w:pPr>
              <w:shd w:val="clear" w:color="auto" w:fill="FFFFFF"/>
              <w:jc w:val="both"/>
            </w:pPr>
            <w:r>
              <w:t>2</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D967D5" w:rsidRDefault="00D967D5" w:rsidP="009A2702">
            <w:pPr>
              <w:shd w:val="clear" w:color="auto" w:fill="FFFFFF"/>
              <w:jc w:val="center"/>
            </w:pP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D967D5" w:rsidRPr="007E42E8" w:rsidRDefault="00D967D5" w:rsidP="009A2702">
            <w:pPr>
              <w:shd w:val="clear" w:color="auto" w:fill="FFFFFF"/>
              <w:jc w:val="center"/>
            </w:pPr>
          </w:p>
        </w:tc>
        <w:tc>
          <w:tcPr>
            <w:tcW w:w="708" w:type="dxa"/>
            <w:tcBorders>
              <w:top w:val="single" w:sz="6" w:space="0" w:color="auto"/>
              <w:left w:val="single" w:sz="6" w:space="0" w:color="auto"/>
              <w:bottom w:val="single" w:sz="6" w:space="0" w:color="auto"/>
              <w:right w:val="single" w:sz="6" w:space="0" w:color="auto"/>
            </w:tcBorders>
            <w:shd w:val="clear" w:color="auto" w:fill="FFFFFF"/>
            <w:vAlign w:val="center"/>
          </w:tcPr>
          <w:p w:rsidR="00D967D5" w:rsidRDefault="00D967D5" w:rsidP="009A2702">
            <w:pPr>
              <w:shd w:val="clear" w:color="auto" w:fill="FFFFFF"/>
              <w:jc w:val="center"/>
            </w:pP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D967D5" w:rsidRDefault="00D967D5" w:rsidP="009A2702">
            <w:pPr>
              <w:shd w:val="clear" w:color="auto" w:fill="FFFFFF"/>
              <w:jc w:val="center"/>
            </w:pP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D967D5" w:rsidRDefault="00D967D5" w:rsidP="009A2702">
            <w:pPr>
              <w:shd w:val="clear" w:color="auto" w:fill="FFFFFF"/>
              <w:jc w:val="center"/>
            </w:pPr>
            <w:r>
              <w:t>2</w:t>
            </w:r>
          </w:p>
        </w:tc>
      </w:tr>
      <w:tr w:rsidR="00D967D5" w:rsidTr="009A2702">
        <w:trPr>
          <w:trHeight w:val="382"/>
        </w:trPr>
        <w:tc>
          <w:tcPr>
            <w:tcW w:w="525" w:type="dxa"/>
            <w:tcBorders>
              <w:top w:val="single" w:sz="6" w:space="0" w:color="auto"/>
              <w:left w:val="single" w:sz="6" w:space="0" w:color="auto"/>
              <w:bottom w:val="single" w:sz="6" w:space="0" w:color="auto"/>
              <w:right w:val="single" w:sz="6" w:space="0" w:color="auto"/>
            </w:tcBorders>
            <w:shd w:val="clear" w:color="auto" w:fill="FFFFFF"/>
          </w:tcPr>
          <w:p w:rsidR="00D967D5" w:rsidRPr="00080859" w:rsidRDefault="00D967D5" w:rsidP="009A2702">
            <w:pPr>
              <w:spacing w:line="360" w:lineRule="auto"/>
            </w:pPr>
            <w:r>
              <w:t>8</w:t>
            </w:r>
          </w:p>
        </w:tc>
        <w:tc>
          <w:tcPr>
            <w:tcW w:w="3339" w:type="dxa"/>
            <w:tcBorders>
              <w:top w:val="single" w:sz="6" w:space="0" w:color="auto"/>
              <w:left w:val="single" w:sz="6" w:space="0" w:color="auto"/>
              <w:bottom w:val="single" w:sz="6" w:space="0" w:color="auto"/>
              <w:right w:val="single" w:sz="6" w:space="0" w:color="auto"/>
            </w:tcBorders>
            <w:shd w:val="clear" w:color="auto" w:fill="FFFFFF"/>
            <w:vAlign w:val="center"/>
          </w:tcPr>
          <w:p w:rsidR="00D967D5" w:rsidRPr="00080859" w:rsidRDefault="00D967D5" w:rsidP="009A2702">
            <w:r w:rsidRPr="00080859">
              <w:rPr>
                <w:bCs/>
                <w:color w:val="000000"/>
              </w:rPr>
              <w:t>Из литературы народов России (Обзор)</w:t>
            </w:r>
          </w:p>
        </w:tc>
        <w:tc>
          <w:tcPr>
            <w:tcW w:w="849" w:type="dxa"/>
            <w:tcBorders>
              <w:top w:val="single" w:sz="6" w:space="0" w:color="auto"/>
              <w:left w:val="single" w:sz="6" w:space="0" w:color="auto"/>
              <w:bottom w:val="single" w:sz="6" w:space="0" w:color="auto"/>
              <w:right w:val="single" w:sz="4" w:space="0" w:color="auto"/>
            </w:tcBorders>
            <w:shd w:val="clear" w:color="auto" w:fill="FFFFFF"/>
            <w:vAlign w:val="center"/>
          </w:tcPr>
          <w:p w:rsidR="00D967D5" w:rsidRDefault="00D967D5" w:rsidP="009A2702">
            <w:pPr>
              <w:shd w:val="clear" w:color="auto" w:fill="FFFFFF"/>
              <w:jc w:val="both"/>
            </w:pPr>
            <w:r>
              <w:t>1</w:t>
            </w:r>
          </w:p>
        </w:tc>
        <w:tc>
          <w:tcPr>
            <w:tcW w:w="1133" w:type="dxa"/>
            <w:tcBorders>
              <w:top w:val="single" w:sz="6" w:space="0" w:color="auto"/>
              <w:left w:val="single" w:sz="4" w:space="0" w:color="auto"/>
              <w:bottom w:val="single" w:sz="6" w:space="0" w:color="auto"/>
              <w:right w:val="single" w:sz="6" w:space="0" w:color="auto"/>
            </w:tcBorders>
            <w:shd w:val="clear" w:color="auto" w:fill="FFFFFF"/>
            <w:vAlign w:val="center"/>
          </w:tcPr>
          <w:p w:rsidR="00D967D5" w:rsidRDefault="00D967D5" w:rsidP="009A2702">
            <w:pPr>
              <w:shd w:val="clear" w:color="auto" w:fill="FFFFFF"/>
              <w:jc w:val="both"/>
            </w:pPr>
            <w:r>
              <w:t>1</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D967D5" w:rsidRDefault="00D967D5" w:rsidP="009A2702">
            <w:pPr>
              <w:shd w:val="clear" w:color="auto" w:fill="FFFFFF"/>
              <w:jc w:val="center"/>
            </w:pP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D967D5" w:rsidRPr="007E42E8" w:rsidRDefault="00D967D5" w:rsidP="009A2702">
            <w:pPr>
              <w:shd w:val="clear" w:color="auto" w:fill="FFFFFF"/>
              <w:jc w:val="center"/>
            </w:pPr>
          </w:p>
        </w:tc>
        <w:tc>
          <w:tcPr>
            <w:tcW w:w="708" w:type="dxa"/>
            <w:tcBorders>
              <w:top w:val="single" w:sz="6" w:space="0" w:color="auto"/>
              <w:left w:val="single" w:sz="6" w:space="0" w:color="auto"/>
              <w:bottom w:val="single" w:sz="6" w:space="0" w:color="auto"/>
              <w:right w:val="single" w:sz="6" w:space="0" w:color="auto"/>
            </w:tcBorders>
            <w:shd w:val="clear" w:color="auto" w:fill="FFFFFF"/>
            <w:vAlign w:val="center"/>
          </w:tcPr>
          <w:p w:rsidR="00D967D5" w:rsidRDefault="00D967D5" w:rsidP="009A2702">
            <w:pPr>
              <w:shd w:val="clear" w:color="auto" w:fill="FFFFFF"/>
              <w:jc w:val="center"/>
            </w:pPr>
            <w:r>
              <w:t>1</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D967D5" w:rsidRDefault="00D967D5" w:rsidP="009A2702">
            <w:pPr>
              <w:shd w:val="clear" w:color="auto" w:fill="FFFFFF"/>
              <w:jc w:val="center"/>
            </w:pP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D967D5" w:rsidRDefault="00D967D5" w:rsidP="009A2702">
            <w:pPr>
              <w:shd w:val="clear" w:color="auto" w:fill="FFFFFF"/>
              <w:jc w:val="center"/>
            </w:pPr>
          </w:p>
        </w:tc>
      </w:tr>
      <w:tr w:rsidR="00D967D5" w:rsidTr="009A2702">
        <w:trPr>
          <w:trHeight w:val="382"/>
        </w:trPr>
        <w:tc>
          <w:tcPr>
            <w:tcW w:w="525" w:type="dxa"/>
            <w:tcBorders>
              <w:top w:val="single" w:sz="6" w:space="0" w:color="auto"/>
              <w:left w:val="single" w:sz="6" w:space="0" w:color="auto"/>
              <w:bottom w:val="single" w:sz="6" w:space="0" w:color="auto"/>
              <w:right w:val="single" w:sz="6" w:space="0" w:color="auto"/>
            </w:tcBorders>
            <w:shd w:val="clear" w:color="auto" w:fill="FFFFFF"/>
          </w:tcPr>
          <w:p w:rsidR="00D967D5" w:rsidRPr="00080859" w:rsidRDefault="00D967D5" w:rsidP="009A2702">
            <w:pPr>
              <w:spacing w:line="360" w:lineRule="auto"/>
            </w:pPr>
            <w:r>
              <w:t>9</w:t>
            </w:r>
          </w:p>
        </w:tc>
        <w:tc>
          <w:tcPr>
            <w:tcW w:w="3339" w:type="dxa"/>
            <w:tcBorders>
              <w:top w:val="single" w:sz="6" w:space="0" w:color="auto"/>
              <w:left w:val="single" w:sz="6" w:space="0" w:color="auto"/>
              <w:bottom w:val="single" w:sz="6" w:space="0" w:color="auto"/>
              <w:right w:val="single" w:sz="6" w:space="0" w:color="auto"/>
            </w:tcBorders>
            <w:shd w:val="clear" w:color="auto" w:fill="FFFFFF"/>
            <w:vAlign w:val="center"/>
          </w:tcPr>
          <w:p w:rsidR="00D967D5" w:rsidRPr="00080859" w:rsidRDefault="00D967D5" w:rsidP="009A2702">
            <w:r w:rsidRPr="00080859">
              <w:t>Из зарубежной литературы.</w:t>
            </w:r>
          </w:p>
        </w:tc>
        <w:tc>
          <w:tcPr>
            <w:tcW w:w="849" w:type="dxa"/>
            <w:tcBorders>
              <w:top w:val="single" w:sz="6" w:space="0" w:color="auto"/>
              <w:left w:val="single" w:sz="6" w:space="0" w:color="auto"/>
              <w:bottom w:val="single" w:sz="6" w:space="0" w:color="auto"/>
              <w:right w:val="single" w:sz="4" w:space="0" w:color="auto"/>
            </w:tcBorders>
            <w:shd w:val="clear" w:color="auto" w:fill="FFFFFF"/>
            <w:vAlign w:val="center"/>
          </w:tcPr>
          <w:p w:rsidR="00D967D5" w:rsidRDefault="00D967D5" w:rsidP="00185569">
            <w:pPr>
              <w:shd w:val="clear" w:color="auto" w:fill="FFFFFF"/>
              <w:jc w:val="both"/>
            </w:pPr>
            <w:r>
              <w:t>42</w:t>
            </w:r>
          </w:p>
        </w:tc>
        <w:tc>
          <w:tcPr>
            <w:tcW w:w="1133" w:type="dxa"/>
            <w:tcBorders>
              <w:top w:val="single" w:sz="6" w:space="0" w:color="auto"/>
              <w:left w:val="single" w:sz="4" w:space="0" w:color="auto"/>
              <w:bottom w:val="single" w:sz="6" w:space="0" w:color="auto"/>
              <w:right w:val="single" w:sz="6" w:space="0" w:color="auto"/>
            </w:tcBorders>
            <w:shd w:val="clear" w:color="auto" w:fill="FFFFFF"/>
            <w:vAlign w:val="center"/>
          </w:tcPr>
          <w:p w:rsidR="00D967D5" w:rsidRDefault="00D967D5" w:rsidP="00185569">
            <w:pPr>
              <w:shd w:val="clear" w:color="auto" w:fill="FFFFFF"/>
              <w:jc w:val="both"/>
            </w:pPr>
            <w:r>
              <w:t>42</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D967D5" w:rsidRDefault="00D967D5" w:rsidP="009A2702">
            <w:pPr>
              <w:shd w:val="clear" w:color="auto" w:fill="FFFFFF"/>
              <w:jc w:val="center"/>
            </w:pPr>
            <w:r>
              <w:t>15</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D967D5" w:rsidRPr="007E42E8" w:rsidRDefault="00D967D5" w:rsidP="009A2702">
            <w:pPr>
              <w:shd w:val="clear" w:color="auto" w:fill="FFFFFF"/>
              <w:jc w:val="center"/>
            </w:pPr>
            <w:r w:rsidRPr="007E42E8">
              <w:t>1</w:t>
            </w:r>
            <w:r>
              <w:t>1</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center"/>
          </w:tcPr>
          <w:p w:rsidR="00D967D5" w:rsidRDefault="00D967D5" w:rsidP="009A2702">
            <w:pPr>
              <w:shd w:val="clear" w:color="auto" w:fill="FFFFFF"/>
              <w:jc w:val="center"/>
            </w:pPr>
            <w:r>
              <w:t>5</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D967D5" w:rsidRDefault="00D967D5" w:rsidP="009A2702">
            <w:pPr>
              <w:shd w:val="clear" w:color="auto" w:fill="FFFFFF"/>
              <w:jc w:val="center"/>
            </w:pPr>
            <w:r>
              <w:t>5</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D967D5" w:rsidRDefault="00D967D5" w:rsidP="009A2702">
            <w:pPr>
              <w:shd w:val="clear" w:color="auto" w:fill="FFFFFF"/>
              <w:jc w:val="center"/>
            </w:pPr>
            <w:r>
              <w:t>6</w:t>
            </w:r>
          </w:p>
        </w:tc>
      </w:tr>
      <w:tr w:rsidR="00D967D5" w:rsidTr="009A2702">
        <w:trPr>
          <w:trHeight w:val="382"/>
        </w:trPr>
        <w:tc>
          <w:tcPr>
            <w:tcW w:w="525" w:type="dxa"/>
            <w:tcBorders>
              <w:top w:val="single" w:sz="6" w:space="0" w:color="auto"/>
              <w:left w:val="single" w:sz="6" w:space="0" w:color="auto"/>
              <w:bottom w:val="single" w:sz="6" w:space="0" w:color="auto"/>
              <w:right w:val="single" w:sz="6" w:space="0" w:color="auto"/>
            </w:tcBorders>
            <w:shd w:val="clear" w:color="auto" w:fill="FFFFFF"/>
            <w:vAlign w:val="center"/>
          </w:tcPr>
          <w:p w:rsidR="00D967D5" w:rsidRDefault="00D967D5" w:rsidP="009A2702">
            <w:pPr>
              <w:shd w:val="clear" w:color="auto" w:fill="FFFFFF"/>
              <w:jc w:val="both"/>
            </w:pPr>
            <w:r>
              <w:t>10</w:t>
            </w:r>
          </w:p>
        </w:tc>
        <w:tc>
          <w:tcPr>
            <w:tcW w:w="3339" w:type="dxa"/>
            <w:tcBorders>
              <w:top w:val="single" w:sz="6" w:space="0" w:color="auto"/>
              <w:left w:val="single" w:sz="6" w:space="0" w:color="auto"/>
              <w:bottom w:val="single" w:sz="6" w:space="0" w:color="auto"/>
              <w:right w:val="single" w:sz="6" w:space="0" w:color="auto"/>
            </w:tcBorders>
            <w:shd w:val="clear" w:color="auto" w:fill="FFFFFF"/>
            <w:vAlign w:val="center"/>
          </w:tcPr>
          <w:p w:rsidR="00D967D5" w:rsidRDefault="00D967D5" w:rsidP="009A2702">
            <w:pPr>
              <w:shd w:val="clear" w:color="auto" w:fill="FFFFFF"/>
            </w:pPr>
            <w:r>
              <w:t>Повторение. Обобщение. Итоговый контроль.</w:t>
            </w:r>
          </w:p>
        </w:tc>
        <w:tc>
          <w:tcPr>
            <w:tcW w:w="849" w:type="dxa"/>
            <w:tcBorders>
              <w:top w:val="single" w:sz="6" w:space="0" w:color="auto"/>
              <w:left w:val="single" w:sz="6" w:space="0" w:color="auto"/>
              <w:bottom w:val="single" w:sz="6" w:space="0" w:color="auto"/>
              <w:right w:val="single" w:sz="4" w:space="0" w:color="auto"/>
            </w:tcBorders>
            <w:shd w:val="clear" w:color="auto" w:fill="FFFFFF"/>
            <w:vAlign w:val="center"/>
          </w:tcPr>
          <w:p w:rsidR="00D967D5" w:rsidRDefault="00D967D5" w:rsidP="009A2702">
            <w:pPr>
              <w:shd w:val="clear" w:color="auto" w:fill="FFFFFF"/>
              <w:jc w:val="both"/>
            </w:pPr>
            <w:r>
              <w:t>7</w:t>
            </w:r>
          </w:p>
        </w:tc>
        <w:tc>
          <w:tcPr>
            <w:tcW w:w="1133" w:type="dxa"/>
            <w:tcBorders>
              <w:top w:val="single" w:sz="6" w:space="0" w:color="auto"/>
              <w:left w:val="single" w:sz="4" w:space="0" w:color="auto"/>
              <w:bottom w:val="single" w:sz="6" w:space="0" w:color="auto"/>
              <w:right w:val="single" w:sz="6" w:space="0" w:color="auto"/>
            </w:tcBorders>
            <w:shd w:val="clear" w:color="auto" w:fill="FFFFFF"/>
            <w:vAlign w:val="center"/>
          </w:tcPr>
          <w:p w:rsidR="00D967D5" w:rsidRDefault="00D967D5" w:rsidP="009A2702">
            <w:pPr>
              <w:shd w:val="clear" w:color="auto" w:fill="FFFFFF"/>
              <w:jc w:val="both"/>
            </w:pPr>
            <w:r>
              <w:t>7</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D967D5" w:rsidRDefault="00D967D5" w:rsidP="009A2702">
            <w:pPr>
              <w:shd w:val="clear" w:color="auto" w:fill="FFFFFF"/>
              <w:jc w:val="center"/>
            </w:pPr>
            <w:r>
              <w:t>2</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D967D5" w:rsidRPr="007E42E8" w:rsidRDefault="00D967D5" w:rsidP="009A2702">
            <w:pPr>
              <w:shd w:val="clear" w:color="auto" w:fill="FFFFFF"/>
              <w:jc w:val="center"/>
            </w:pPr>
            <w:r>
              <w:t>1</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center"/>
          </w:tcPr>
          <w:p w:rsidR="00D967D5" w:rsidRDefault="00D967D5" w:rsidP="009A2702">
            <w:pPr>
              <w:shd w:val="clear" w:color="auto" w:fill="FFFFFF"/>
              <w:jc w:val="center"/>
            </w:pPr>
            <w:r>
              <w:t>1</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D967D5" w:rsidRDefault="00D967D5" w:rsidP="009A2702">
            <w:pPr>
              <w:shd w:val="clear" w:color="auto" w:fill="FFFFFF"/>
              <w:jc w:val="center"/>
            </w:pPr>
            <w:r>
              <w:t>1</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D967D5" w:rsidRDefault="00D967D5" w:rsidP="009A2702">
            <w:pPr>
              <w:shd w:val="clear" w:color="auto" w:fill="FFFFFF"/>
              <w:jc w:val="center"/>
            </w:pPr>
            <w:r>
              <w:t>2</w:t>
            </w:r>
          </w:p>
        </w:tc>
      </w:tr>
      <w:tr w:rsidR="00D967D5" w:rsidTr="009A2702">
        <w:trPr>
          <w:trHeight w:val="382"/>
        </w:trPr>
        <w:tc>
          <w:tcPr>
            <w:tcW w:w="525" w:type="dxa"/>
            <w:tcBorders>
              <w:top w:val="single" w:sz="6" w:space="0" w:color="auto"/>
              <w:left w:val="single" w:sz="6" w:space="0" w:color="auto"/>
              <w:bottom w:val="single" w:sz="6" w:space="0" w:color="auto"/>
              <w:right w:val="single" w:sz="6" w:space="0" w:color="auto"/>
            </w:tcBorders>
            <w:shd w:val="clear" w:color="auto" w:fill="FFFFFF"/>
            <w:vAlign w:val="center"/>
          </w:tcPr>
          <w:p w:rsidR="00D967D5" w:rsidRDefault="00D967D5" w:rsidP="009A2702">
            <w:pPr>
              <w:shd w:val="clear" w:color="auto" w:fill="FFFFFF"/>
              <w:jc w:val="both"/>
            </w:pPr>
          </w:p>
        </w:tc>
        <w:tc>
          <w:tcPr>
            <w:tcW w:w="3339" w:type="dxa"/>
            <w:tcBorders>
              <w:top w:val="single" w:sz="6" w:space="0" w:color="auto"/>
              <w:left w:val="single" w:sz="6" w:space="0" w:color="auto"/>
              <w:bottom w:val="single" w:sz="6" w:space="0" w:color="auto"/>
              <w:right w:val="single" w:sz="6" w:space="0" w:color="auto"/>
            </w:tcBorders>
            <w:shd w:val="clear" w:color="auto" w:fill="FFFFFF"/>
            <w:vAlign w:val="center"/>
          </w:tcPr>
          <w:p w:rsidR="00D967D5" w:rsidRDefault="00D967D5" w:rsidP="009A2702">
            <w:pPr>
              <w:shd w:val="clear" w:color="auto" w:fill="FFFFFF"/>
              <w:jc w:val="both"/>
            </w:pPr>
            <w:r>
              <w:t>ИТОГО:</w:t>
            </w:r>
          </w:p>
        </w:tc>
        <w:tc>
          <w:tcPr>
            <w:tcW w:w="849" w:type="dxa"/>
            <w:tcBorders>
              <w:top w:val="single" w:sz="6" w:space="0" w:color="auto"/>
              <w:left w:val="single" w:sz="6" w:space="0" w:color="auto"/>
              <w:bottom w:val="single" w:sz="6" w:space="0" w:color="auto"/>
              <w:right w:val="single" w:sz="4" w:space="0" w:color="auto"/>
            </w:tcBorders>
            <w:shd w:val="clear" w:color="auto" w:fill="FFFFFF"/>
            <w:vAlign w:val="center"/>
          </w:tcPr>
          <w:p w:rsidR="00D967D5" w:rsidRDefault="00D967D5" w:rsidP="00185569">
            <w:pPr>
              <w:shd w:val="clear" w:color="auto" w:fill="FFFFFF"/>
              <w:jc w:val="both"/>
            </w:pPr>
            <w:r>
              <w:t>442</w:t>
            </w:r>
          </w:p>
        </w:tc>
        <w:tc>
          <w:tcPr>
            <w:tcW w:w="1133" w:type="dxa"/>
            <w:tcBorders>
              <w:top w:val="single" w:sz="6" w:space="0" w:color="auto"/>
              <w:left w:val="single" w:sz="4" w:space="0" w:color="auto"/>
              <w:bottom w:val="single" w:sz="6" w:space="0" w:color="auto"/>
              <w:right w:val="single" w:sz="6" w:space="0" w:color="auto"/>
            </w:tcBorders>
            <w:shd w:val="clear" w:color="auto" w:fill="FFFFFF"/>
            <w:vAlign w:val="center"/>
          </w:tcPr>
          <w:p w:rsidR="00D967D5" w:rsidRDefault="00D967D5" w:rsidP="00185569">
            <w:pPr>
              <w:shd w:val="clear" w:color="auto" w:fill="FFFFFF"/>
              <w:jc w:val="both"/>
            </w:pPr>
            <w:r>
              <w:t>442</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D967D5" w:rsidRDefault="00D967D5" w:rsidP="009A2702">
            <w:pPr>
              <w:shd w:val="clear" w:color="auto" w:fill="FFFFFF"/>
              <w:jc w:val="center"/>
            </w:pPr>
            <w:r>
              <w:t>102</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D967D5" w:rsidRPr="007E42E8" w:rsidRDefault="00D967D5" w:rsidP="00185569">
            <w:pPr>
              <w:shd w:val="clear" w:color="auto" w:fill="FFFFFF"/>
              <w:jc w:val="center"/>
            </w:pPr>
            <w:r w:rsidRPr="007E42E8">
              <w:t>10</w:t>
            </w:r>
            <w:r>
              <w:t>2</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center"/>
          </w:tcPr>
          <w:p w:rsidR="00D967D5" w:rsidRDefault="00D967D5" w:rsidP="009A2702">
            <w:pPr>
              <w:shd w:val="clear" w:color="auto" w:fill="FFFFFF"/>
              <w:jc w:val="center"/>
            </w:pPr>
            <w:r>
              <w:t>68</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D967D5" w:rsidRDefault="00D967D5" w:rsidP="009A2702">
            <w:pPr>
              <w:shd w:val="clear" w:color="auto" w:fill="FFFFFF"/>
              <w:jc w:val="center"/>
            </w:pPr>
            <w:r>
              <w:t>68</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D967D5" w:rsidRDefault="00D967D5" w:rsidP="00185569">
            <w:pPr>
              <w:shd w:val="clear" w:color="auto" w:fill="FFFFFF"/>
              <w:jc w:val="center"/>
            </w:pPr>
            <w:r>
              <w:t>102</w:t>
            </w:r>
          </w:p>
        </w:tc>
      </w:tr>
    </w:tbl>
    <w:p w:rsidR="00D967D5" w:rsidRPr="00B3715B" w:rsidRDefault="00D967D5" w:rsidP="009A2702">
      <w:pPr>
        <w:pStyle w:val="Title"/>
        <w:jc w:val="both"/>
        <w:rPr>
          <w:sz w:val="28"/>
          <w:szCs w:val="28"/>
        </w:rPr>
      </w:pPr>
    </w:p>
    <w:p w:rsidR="00D967D5" w:rsidRDefault="00D967D5" w:rsidP="00EF29D5">
      <w:pPr>
        <w:shd w:val="clear" w:color="auto" w:fill="FFFFFF"/>
        <w:jc w:val="center"/>
        <w:rPr>
          <w:b/>
          <w:bCs/>
          <w:i/>
          <w:color w:val="000000"/>
        </w:rPr>
      </w:pPr>
    </w:p>
    <w:p w:rsidR="00D967D5" w:rsidRDefault="00D967D5" w:rsidP="00EF29D5">
      <w:pPr>
        <w:shd w:val="clear" w:color="auto" w:fill="FFFFFF"/>
        <w:jc w:val="center"/>
        <w:rPr>
          <w:b/>
          <w:bCs/>
          <w:i/>
          <w:color w:val="000000"/>
        </w:rPr>
      </w:pPr>
    </w:p>
    <w:p w:rsidR="00D967D5" w:rsidRDefault="00D967D5" w:rsidP="00EF29D5">
      <w:pPr>
        <w:shd w:val="clear" w:color="auto" w:fill="FFFFFF"/>
        <w:jc w:val="center"/>
        <w:rPr>
          <w:b/>
          <w:bCs/>
          <w:i/>
          <w:color w:val="000000"/>
        </w:rPr>
      </w:pPr>
    </w:p>
    <w:p w:rsidR="00D967D5" w:rsidRDefault="00D967D5" w:rsidP="00EF29D5">
      <w:pPr>
        <w:shd w:val="clear" w:color="auto" w:fill="FFFFFF"/>
        <w:jc w:val="center"/>
        <w:rPr>
          <w:b/>
          <w:bCs/>
          <w:i/>
          <w:color w:val="000000"/>
        </w:rPr>
      </w:pPr>
    </w:p>
    <w:p w:rsidR="00D967D5" w:rsidRDefault="00D967D5" w:rsidP="00EF29D5">
      <w:pPr>
        <w:shd w:val="clear" w:color="auto" w:fill="FFFFFF"/>
        <w:jc w:val="center"/>
        <w:rPr>
          <w:b/>
          <w:bCs/>
          <w:i/>
          <w:color w:val="000000"/>
        </w:rPr>
      </w:pPr>
    </w:p>
    <w:p w:rsidR="00D967D5" w:rsidRDefault="00D967D5" w:rsidP="00EF29D5">
      <w:pPr>
        <w:shd w:val="clear" w:color="auto" w:fill="FFFFFF"/>
        <w:jc w:val="center"/>
        <w:rPr>
          <w:b/>
          <w:bCs/>
          <w:i/>
          <w:color w:val="000000"/>
        </w:rPr>
      </w:pPr>
    </w:p>
    <w:p w:rsidR="00D967D5" w:rsidRDefault="00D967D5" w:rsidP="00EF29D5">
      <w:pPr>
        <w:shd w:val="clear" w:color="auto" w:fill="FFFFFF"/>
        <w:jc w:val="center"/>
        <w:rPr>
          <w:b/>
          <w:bCs/>
          <w:i/>
          <w:color w:val="000000"/>
        </w:rPr>
      </w:pPr>
    </w:p>
    <w:p w:rsidR="00D967D5" w:rsidRDefault="00D967D5" w:rsidP="00EF29D5">
      <w:pPr>
        <w:shd w:val="clear" w:color="auto" w:fill="FFFFFF"/>
        <w:jc w:val="center"/>
        <w:rPr>
          <w:b/>
          <w:bCs/>
          <w:i/>
          <w:color w:val="000000"/>
        </w:rPr>
      </w:pPr>
    </w:p>
    <w:p w:rsidR="00D967D5" w:rsidRDefault="00D967D5" w:rsidP="00EF29D5">
      <w:pPr>
        <w:shd w:val="clear" w:color="auto" w:fill="FFFFFF"/>
        <w:jc w:val="center"/>
        <w:rPr>
          <w:b/>
          <w:bCs/>
          <w:i/>
          <w:color w:val="000000"/>
        </w:rPr>
      </w:pPr>
    </w:p>
    <w:p w:rsidR="00D967D5" w:rsidRDefault="00D967D5" w:rsidP="00EF29D5">
      <w:pPr>
        <w:shd w:val="clear" w:color="auto" w:fill="FFFFFF"/>
        <w:jc w:val="center"/>
        <w:rPr>
          <w:b/>
          <w:bCs/>
          <w:i/>
          <w:color w:val="000000"/>
        </w:rPr>
      </w:pPr>
    </w:p>
    <w:p w:rsidR="00D967D5" w:rsidRDefault="00D967D5" w:rsidP="00EF29D5">
      <w:pPr>
        <w:shd w:val="clear" w:color="auto" w:fill="FFFFFF"/>
        <w:jc w:val="center"/>
        <w:rPr>
          <w:b/>
          <w:bCs/>
          <w:i/>
          <w:color w:val="000000"/>
        </w:rPr>
      </w:pPr>
    </w:p>
    <w:p w:rsidR="00D967D5" w:rsidRDefault="00D967D5" w:rsidP="00EF29D5">
      <w:pPr>
        <w:shd w:val="clear" w:color="auto" w:fill="FFFFFF"/>
        <w:jc w:val="center"/>
        <w:rPr>
          <w:b/>
          <w:bCs/>
          <w:i/>
          <w:color w:val="000000"/>
        </w:rPr>
      </w:pPr>
    </w:p>
    <w:p w:rsidR="00D967D5" w:rsidRDefault="00D967D5" w:rsidP="00EF29D5">
      <w:pPr>
        <w:shd w:val="clear" w:color="auto" w:fill="FFFFFF"/>
        <w:jc w:val="center"/>
        <w:rPr>
          <w:b/>
          <w:bCs/>
          <w:i/>
          <w:color w:val="000000"/>
        </w:rPr>
      </w:pPr>
    </w:p>
    <w:p w:rsidR="00D967D5" w:rsidRDefault="00D967D5" w:rsidP="00EF29D5">
      <w:pPr>
        <w:shd w:val="clear" w:color="auto" w:fill="FFFFFF"/>
        <w:jc w:val="center"/>
        <w:rPr>
          <w:b/>
          <w:bCs/>
          <w:i/>
          <w:color w:val="000000"/>
        </w:rPr>
      </w:pPr>
    </w:p>
    <w:p w:rsidR="00D967D5" w:rsidRDefault="00D967D5" w:rsidP="00EF29D5">
      <w:pPr>
        <w:shd w:val="clear" w:color="auto" w:fill="FFFFFF"/>
        <w:jc w:val="center"/>
        <w:rPr>
          <w:b/>
          <w:bCs/>
          <w:i/>
          <w:color w:val="000000"/>
        </w:rPr>
      </w:pPr>
    </w:p>
    <w:p w:rsidR="00D967D5" w:rsidRDefault="00D967D5" w:rsidP="00EF29D5">
      <w:pPr>
        <w:shd w:val="clear" w:color="auto" w:fill="FFFFFF"/>
        <w:jc w:val="center"/>
        <w:rPr>
          <w:b/>
          <w:bCs/>
          <w:i/>
          <w:color w:val="000000"/>
        </w:rPr>
      </w:pPr>
    </w:p>
    <w:p w:rsidR="00D967D5" w:rsidRDefault="00D967D5" w:rsidP="00EF29D5">
      <w:pPr>
        <w:shd w:val="clear" w:color="auto" w:fill="FFFFFF"/>
        <w:jc w:val="center"/>
        <w:rPr>
          <w:b/>
          <w:bCs/>
          <w:i/>
          <w:color w:val="000000"/>
        </w:rPr>
      </w:pPr>
    </w:p>
    <w:p w:rsidR="00D967D5" w:rsidRDefault="00D967D5" w:rsidP="00EF29D5">
      <w:pPr>
        <w:shd w:val="clear" w:color="auto" w:fill="FFFFFF"/>
        <w:jc w:val="center"/>
        <w:rPr>
          <w:b/>
          <w:bCs/>
          <w:i/>
          <w:color w:val="000000"/>
        </w:rPr>
      </w:pPr>
    </w:p>
    <w:p w:rsidR="00D967D5" w:rsidRDefault="00D967D5" w:rsidP="00EF29D5">
      <w:pPr>
        <w:shd w:val="clear" w:color="auto" w:fill="FFFFFF"/>
        <w:jc w:val="center"/>
        <w:rPr>
          <w:b/>
          <w:bCs/>
          <w:i/>
          <w:color w:val="000000"/>
        </w:rPr>
      </w:pPr>
    </w:p>
    <w:p w:rsidR="00D967D5" w:rsidRDefault="00D967D5" w:rsidP="00EF29D5">
      <w:pPr>
        <w:shd w:val="clear" w:color="auto" w:fill="FFFFFF"/>
        <w:jc w:val="center"/>
        <w:rPr>
          <w:b/>
          <w:bCs/>
          <w:i/>
          <w:color w:val="000000"/>
        </w:rPr>
      </w:pPr>
    </w:p>
    <w:p w:rsidR="00D967D5" w:rsidRDefault="00D967D5" w:rsidP="00EF29D5">
      <w:pPr>
        <w:shd w:val="clear" w:color="auto" w:fill="FFFFFF"/>
        <w:jc w:val="center"/>
        <w:rPr>
          <w:b/>
          <w:bCs/>
          <w:i/>
          <w:color w:val="000000"/>
        </w:rPr>
      </w:pPr>
    </w:p>
    <w:p w:rsidR="00D967D5" w:rsidRDefault="00D967D5" w:rsidP="00EF29D5">
      <w:pPr>
        <w:shd w:val="clear" w:color="auto" w:fill="FFFFFF"/>
        <w:jc w:val="center"/>
        <w:rPr>
          <w:b/>
          <w:bCs/>
          <w:i/>
          <w:color w:val="000000"/>
        </w:rPr>
      </w:pPr>
    </w:p>
    <w:p w:rsidR="00D967D5" w:rsidRDefault="00D967D5" w:rsidP="00EF29D5">
      <w:pPr>
        <w:shd w:val="clear" w:color="auto" w:fill="FFFFFF"/>
        <w:jc w:val="center"/>
        <w:rPr>
          <w:b/>
          <w:bCs/>
          <w:i/>
          <w:color w:val="000000"/>
        </w:rPr>
      </w:pPr>
    </w:p>
    <w:p w:rsidR="00D967D5" w:rsidRDefault="00D967D5" w:rsidP="00EF29D5">
      <w:pPr>
        <w:shd w:val="clear" w:color="auto" w:fill="FFFFFF"/>
        <w:jc w:val="center"/>
        <w:rPr>
          <w:b/>
          <w:bCs/>
          <w:i/>
          <w:color w:val="000000"/>
        </w:rPr>
      </w:pPr>
      <w:r>
        <w:rPr>
          <w:b/>
          <w:bCs/>
          <w:i/>
          <w:color w:val="000000"/>
        </w:rPr>
        <w:t>Содержание учебного предмета</w:t>
      </w:r>
    </w:p>
    <w:p w:rsidR="00D967D5" w:rsidRDefault="00D967D5" w:rsidP="00EF29D5">
      <w:pPr>
        <w:shd w:val="clear" w:color="auto" w:fill="FFFFFF"/>
        <w:jc w:val="center"/>
        <w:rPr>
          <w:b/>
          <w:bCs/>
          <w:i/>
          <w:color w:val="000000"/>
        </w:rPr>
      </w:pPr>
      <w:r w:rsidRPr="00EF29D5">
        <w:rPr>
          <w:b/>
          <w:bCs/>
          <w:i/>
          <w:color w:val="000000"/>
        </w:rPr>
        <w:t>Наименование разделов учебной программы и характеристика основных содержательных линий</w:t>
      </w:r>
    </w:p>
    <w:p w:rsidR="00D967D5" w:rsidRDefault="00D967D5" w:rsidP="00EF29D5">
      <w:pPr>
        <w:jc w:val="center"/>
        <w:rPr>
          <w:rStyle w:val="FontStyle12"/>
          <w:rFonts w:ascii="Times New Roman" w:hAnsi="Times New Roman"/>
          <w:bCs/>
          <w:color w:val="FF0000"/>
          <w:sz w:val="24"/>
          <w:u w:val="single"/>
        </w:rPr>
      </w:pPr>
    </w:p>
    <w:p w:rsidR="00D967D5" w:rsidRPr="001E393A" w:rsidRDefault="00D967D5" w:rsidP="00EF29D5">
      <w:pPr>
        <w:jc w:val="center"/>
        <w:rPr>
          <w:rStyle w:val="FontStyle12"/>
          <w:rFonts w:ascii="Times New Roman" w:hAnsi="Times New Roman"/>
          <w:bCs/>
          <w:sz w:val="24"/>
          <w:u w:val="single"/>
        </w:rPr>
      </w:pPr>
      <w:r w:rsidRPr="001E393A">
        <w:rPr>
          <w:rStyle w:val="FontStyle12"/>
          <w:rFonts w:ascii="Times New Roman" w:hAnsi="Times New Roman"/>
          <w:bCs/>
          <w:sz w:val="24"/>
          <w:u w:val="single"/>
        </w:rPr>
        <w:t>5 КЛАСС</w:t>
      </w:r>
    </w:p>
    <w:p w:rsidR="00D967D5" w:rsidRPr="00EF29D5" w:rsidRDefault="00D967D5" w:rsidP="00EF29D5">
      <w:pPr>
        <w:jc w:val="center"/>
        <w:rPr>
          <w:rStyle w:val="FontStyle11"/>
          <w:rFonts w:ascii="Times New Roman" w:hAnsi="Times New Roman"/>
          <w:bCs/>
          <w:sz w:val="24"/>
        </w:rPr>
      </w:pPr>
      <w:r w:rsidRPr="00EF29D5">
        <w:rPr>
          <w:rStyle w:val="FontStyle11"/>
          <w:rFonts w:ascii="Times New Roman" w:hAnsi="Times New Roman"/>
          <w:bCs/>
          <w:sz w:val="24"/>
        </w:rPr>
        <w:t>Введение – 1 час</w:t>
      </w:r>
    </w:p>
    <w:p w:rsidR="00D967D5" w:rsidRPr="00EF29D5" w:rsidRDefault="00D967D5" w:rsidP="00EF29D5">
      <w:pPr>
        <w:jc w:val="both"/>
        <w:rPr>
          <w:rStyle w:val="FontStyle14"/>
          <w:rFonts w:ascii="Times New Roman" w:hAnsi="Times New Roman"/>
          <w:sz w:val="24"/>
        </w:rPr>
      </w:pPr>
      <w:r w:rsidRPr="00EF29D5">
        <w:rPr>
          <w:rStyle w:val="FontStyle14"/>
          <w:rFonts w:ascii="Times New Roman" w:hAnsi="Times New Roman"/>
          <w:sz w:val="24"/>
        </w:rPr>
        <w:t>Писатели о роли книги в жизни человека и общества. Книга как духовное завещание одного поколения друго</w:t>
      </w:r>
      <w:r w:rsidRPr="00EF29D5">
        <w:rPr>
          <w:rStyle w:val="FontStyle14"/>
          <w:rFonts w:ascii="Times New Roman" w:hAnsi="Times New Roman"/>
          <w:sz w:val="24"/>
        </w:rPr>
        <w:softHyphen/>
        <w:t>му. Структурные элементы книги (обложка, титул, фор</w:t>
      </w:r>
      <w:r w:rsidRPr="00EF29D5">
        <w:rPr>
          <w:rStyle w:val="FontStyle14"/>
          <w:rFonts w:ascii="Times New Roman" w:hAnsi="Times New Roman"/>
          <w:sz w:val="24"/>
        </w:rPr>
        <w:softHyphen/>
        <w:t>зац, сноски, оглавление); создатели книги (автор, ху</w:t>
      </w:r>
      <w:r w:rsidRPr="00EF29D5">
        <w:rPr>
          <w:rStyle w:val="FontStyle14"/>
          <w:rFonts w:ascii="Times New Roman" w:hAnsi="Times New Roman"/>
          <w:sz w:val="24"/>
        </w:rPr>
        <w:softHyphen/>
        <w:t>дожник, редактор, корректор, наборщик и др.). Учебник литературы и работа с ним.</w:t>
      </w:r>
    </w:p>
    <w:p w:rsidR="00D967D5" w:rsidRPr="00EF29D5" w:rsidRDefault="00D967D5" w:rsidP="00EF29D5"/>
    <w:p w:rsidR="00D967D5" w:rsidRPr="00EF29D5" w:rsidRDefault="00D967D5" w:rsidP="00EF29D5">
      <w:pPr>
        <w:jc w:val="center"/>
        <w:rPr>
          <w:rStyle w:val="FontStyle12"/>
          <w:rFonts w:ascii="Times New Roman" w:hAnsi="Times New Roman"/>
          <w:bCs/>
          <w:sz w:val="24"/>
        </w:rPr>
      </w:pPr>
      <w:r w:rsidRPr="00EF29D5">
        <w:rPr>
          <w:rStyle w:val="FontStyle12"/>
          <w:rFonts w:ascii="Times New Roman" w:hAnsi="Times New Roman"/>
          <w:bCs/>
          <w:sz w:val="24"/>
        </w:rPr>
        <w:t>Устное народное творчество – 10 часов</w:t>
      </w:r>
    </w:p>
    <w:p w:rsidR="00D967D5" w:rsidRPr="00EF29D5" w:rsidRDefault="00D967D5" w:rsidP="00EF29D5">
      <w:pPr>
        <w:jc w:val="both"/>
        <w:rPr>
          <w:rStyle w:val="FontStyle14"/>
          <w:rFonts w:ascii="Times New Roman" w:hAnsi="Times New Roman"/>
          <w:sz w:val="24"/>
        </w:rPr>
      </w:pPr>
      <w:r w:rsidRPr="00EF29D5">
        <w:rPr>
          <w:rStyle w:val="FontStyle14"/>
          <w:rFonts w:ascii="Times New Roman" w:hAnsi="Times New Roman"/>
          <w:sz w:val="24"/>
        </w:rPr>
        <w:t>Фольклор — коллективное устное народное творче</w:t>
      </w:r>
      <w:r w:rsidRPr="00EF29D5">
        <w:rPr>
          <w:rStyle w:val="FontStyle14"/>
          <w:rFonts w:ascii="Times New Roman" w:hAnsi="Times New Roman"/>
          <w:sz w:val="24"/>
        </w:rPr>
        <w:softHyphen/>
        <w:t>ство.</w:t>
      </w:r>
    </w:p>
    <w:p w:rsidR="00D967D5" w:rsidRPr="00EF29D5" w:rsidRDefault="00D967D5" w:rsidP="00EF29D5">
      <w:pPr>
        <w:jc w:val="both"/>
        <w:rPr>
          <w:rStyle w:val="FontStyle14"/>
          <w:rFonts w:ascii="Times New Roman" w:hAnsi="Times New Roman"/>
          <w:sz w:val="24"/>
        </w:rPr>
      </w:pPr>
      <w:r w:rsidRPr="00EF29D5">
        <w:rPr>
          <w:rStyle w:val="FontStyle14"/>
          <w:rFonts w:ascii="Times New Roman" w:hAnsi="Times New Roman"/>
          <w:sz w:val="24"/>
        </w:rPr>
        <w:t>Преображение действительности в духе народных идеалов. Вариативная природа фольклора. Исполните</w:t>
      </w:r>
      <w:r w:rsidRPr="00EF29D5">
        <w:rPr>
          <w:rStyle w:val="FontStyle14"/>
          <w:rFonts w:ascii="Times New Roman" w:hAnsi="Times New Roman"/>
          <w:sz w:val="24"/>
        </w:rPr>
        <w:softHyphen/>
        <w:t>ли фольклорных произведений. Коллективное и индиви</w:t>
      </w:r>
      <w:r w:rsidRPr="00EF29D5">
        <w:rPr>
          <w:rStyle w:val="FontStyle14"/>
          <w:rFonts w:ascii="Times New Roman" w:hAnsi="Times New Roman"/>
          <w:sz w:val="24"/>
        </w:rPr>
        <w:softHyphen/>
        <w:t>дуальное в фольклоре.</w:t>
      </w:r>
    </w:p>
    <w:p w:rsidR="00D967D5" w:rsidRPr="00EF29D5" w:rsidRDefault="00D967D5" w:rsidP="00EF29D5">
      <w:pPr>
        <w:jc w:val="both"/>
        <w:rPr>
          <w:rStyle w:val="FontStyle14"/>
          <w:rFonts w:ascii="Times New Roman" w:hAnsi="Times New Roman"/>
          <w:sz w:val="24"/>
        </w:rPr>
      </w:pPr>
      <w:r w:rsidRPr="00EF29D5">
        <w:rPr>
          <w:rStyle w:val="FontStyle14"/>
          <w:rFonts w:ascii="Times New Roman" w:hAnsi="Times New Roman"/>
          <w:sz w:val="24"/>
        </w:rPr>
        <w:t>Малые жанры фольклора. Детский фольклор (колы</w:t>
      </w:r>
      <w:r w:rsidRPr="00EF29D5">
        <w:rPr>
          <w:rStyle w:val="FontStyle14"/>
          <w:rFonts w:ascii="Times New Roman" w:hAnsi="Times New Roman"/>
          <w:sz w:val="24"/>
        </w:rPr>
        <w:softHyphen/>
        <w:t>бельные песни, пестушки, приговорки, скороговорки, загадки — повторение).</w:t>
      </w:r>
    </w:p>
    <w:p w:rsidR="00D967D5" w:rsidRPr="00EF29D5" w:rsidRDefault="00D967D5" w:rsidP="00EF29D5">
      <w:pPr>
        <w:rPr>
          <w:rStyle w:val="FontStyle14"/>
          <w:rFonts w:ascii="Times New Roman" w:hAnsi="Times New Roman"/>
          <w:b/>
          <w:i/>
          <w:sz w:val="24"/>
        </w:rPr>
      </w:pPr>
      <w:r w:rsidRPr="00EF29D5">
        <w:rPr>
          <w:rStyle w:val="FontStyle14"/>
          <w:rFonts w:ascii="Times New Roman" w:hAnsi="Times New Roman"/>
          <w:spacing w:val="40"/>
          <w:sz w:val="24"/>
        </w:rPr>
        <w:t xml:space="preserve">КУБАН. </w:t>
      </w:r>
      <w:r w:rsidRPr="00EF29D5">
        <w:rPr>
          <w:rStyle w:val="FontStyle14"/>
          <w:rFonts w:ascii="Times New Roman" w:hAnsi="Times New Roman"/>
          <w:b/>
          <w:i/>
          <w:sz w:val="24"/>
        </w:rPr>
        <w:t>Кубанские пословицы и поговорки.</w:t>
      </w:r>
    </w:p>
    <w:p w:rsidR="00D967D5" w:rsidRPr="00EF29D5" w:rsidRDefault="00D967D5" w:rsidP="00EF29D5">
      <w:pPr>
        <w:rPr>
          <w:rStyle w:val="FontStyle14"/>
          <w:rFonts w:ascii="Times New Roman" w:hAnsi="Times New Roman"/>
          <w:sz w:val="24"/>
        </w:rPr>
      </w:pPr>
      <w:r w:rsidRPr="00EF29D5">
        <w:rPr>
          <w:rStyle w:val="FontStyle14"/>
          <w:rFonts w:ascii="Times New Roman" w:hAnsi="Times New Roman"/>
          <w:spacing w:val="40"/>
          <w:sz w:val="24"/>
        </w:rPr>
        <w:t>Теориялитературы.</w:t>
      </w:r>
      <w:r w:rsidRPr="00EF29D5">
        <w:rPr>
          <w:rStyle w:val="FontStyle14"/>
          <w:rFonts w:ascii="Times New Roman" w:hAnsi="Times New Roman"/>
          <w:sz w:val="24"/>
        </w:rPr>
        <w:t xml:space="preserve"> Фольклор. Устное народ</w:t>
      </w:r>
      <w:r w:rsidRPr="00EF29D5">
        <w:rPr>
          <w:rStyle w:val="FontStyle14"/>
          <w:rFonts w:ascii="Times New Roman" w:hAnsi="Times New Roman"/>
          <w:sz w:val="24"/>
        </w:rPr>
        <w:softHyphen/>
        <w:t>ное творчество (развитие представлений).</w:t>
      </w:r>
    </w:p>
    <w:p w:rsidR="00D967D5" w:rsidRPr="00EF29D5" w:rsidRDefault="00D967D5" w:rsidP="00EF29D5"/>
    <w:p w:rsidR="00D967D5" w:rsidRPr="00EF29D5" w:rsidRDefault="00D967D5" w:rsidP="00EF29D5">
      <w:pPr>
        <w:rPr>
          <w:rStyle w:val="FontStyle11"/>
          <w:rFonts w:ascii="Times New Roman" w:hAnsi="Times New Roman"/>
          <w:bCs/>
          <w:sz w:val="24"/>
        </w:rPr>
      </w:pPr>
      <w:r w:rsidRPr="00EF29D5">
        <w:rPr>
          <w:rStyle w:val="FontStyle11"/>
          <w:rFonts w:ascii="Times New Roman" w:hAnsi="Times New Roman"/>
          <w:bCs/>
          <w:sz w:val="24"/>
        </w:rPr>
        <w:t xml:space="preserve">Русские народные сказки </w:t>
      </w:r>
    </w:p>
    <w:p w:rsidR="00D967D5" w:rsidRPr="00EF29D5" w:rsidRDefault="00D967D5" w:rsidP="00EF29D5">
      <w:pPr>
        <w:jc w:val="both"/>
        <w:rPr>
          <w:rStyle w:val="FontStyle14"/>
          <w:rFonts w:ascii="Times New Roman" w:hAnsi="Times New Roman"/>
          <w:sz w:val="24"/>
        </w:rPr>
      </w:pPr>
      <w:r w:rsidRPr="00EF29D5">
        <w:rPr>
          <w:rStyle w:val="FontStyle14"/>
          <w:rFonts w:ascii="Times New Roman" w:hAnsi="Times New Roman"/>
          <w:sz w:val="24"/>
        </w:rPr>
        <w:t>Сказки как вид народной прозы. Сказки о животных, волшебные, бытовые (анекдотические, новеллистиче</w:t>
      </w:r>
      <w:r w:rsidRPr="00EF29D5">
        <w:rPr>
          <w:rStyle w:val="FontStyle14"/>
          <w:rFonts w:ascii="Times New Roman" w:hAnsi="Times New Roman"/>
          <w:sz w:val="24"/>
        </w:rPr>
        <w:softHyphen/>
        <w:t>ские). Нравоучительный и философский характер ска</w:t>
      </w:r>
      <w:r w:rsidRPr="00EF29D5">
        <w:rPr>
          <w:rStyle w:val="FontStyle14"/>
          <w:rFonts w:ascii="Times New Roman" w:hAnsi="Times New Roman"/>
          <w:sz w:val="24"/>
        </w:rPr>
        <w:softHyphen/>
        <w:t>зок. Сказители. Собиратели сказок. (Обзор.)</w:t>
      </w:r>
    </w:p>
    <w:p w:rsidR="00D967D5" w:rsidRPr="00EF29D5" w:rsidRDefault="00D967D5" w:rsidP="00EF29D5">
      <w:pPr>
        <w:jc w:val="both"/>
        <w:rPr>
          <w:rStyle w:val="FontStyle14"/>
          <w:rFonts w:ascii="Times New Roman" w:hAnsi="Times New Roman"/>
          <w:sz w:val="24"/>
        </w:rPr>
      </w:pPr>
      <w:r w:rsidRPr="00EF29D5">
        <w:rPr>
          <w:rStyle w:val="FontStyle13"/>
          <w:rFonts w:ascii="Times New Roman" w:hAnsi="Times New Roman"/>
          <w:bCs/>
          <w:iCs/>
          <w:sz w:val="24"/>
        </w:rPr>
        <w:t xml:space="preserve">«Царевна-лягушка». </w:t>
      </w:r>
      <w:r w:rsidRPr="00EF29D5">
        <w:rPr>
          <w:rStyle w:val="FontStyle14"/>
          <w:rFonts w:ascii="Times New Roman" w:hAnsi="Times New Roman"/>
          <w:sz w:val="24"/>
        </w:rPr>
        <w:t>Народная мораль в характере и поступках героев. Образ невесты-волшебницы. «Вели</w:t>
      </w:r>
      <w:r w:rsidRPr="00EF29D5">
        <w:rPr>
          <w:rStyle w:val="FontStyle14"/>
          <w:rFonts w:ascii="Times New Roman" w:hAnsi="Times New Roman"/>
          <w:sz w:val="24"/>
        </w:rPr>
        <w:softHyphen/>
        <w:t>чественная простота, презрение к позе, мягкая гордость собою, недюжинный ум и глубокое, полное неисся</w:t>
      </w:r>
      <w:r w:rsidRPr="00EF29D5">
        <w:rPr>
          <w:rStyle w:val="FontStyle14"/>
          <w:rFonts w:ascii="Times New Roman" w:hAnsi="Times New Roman"/>
          <w:sz w:val="24"/>
        </w:rPr>
        <w:softHyphen/>
        <w:t>каемой любви сердце, спокойная готовность жертво</w:t>
      </w:r>
      <w:r w:rsidRPr="00EF29D5">
        <w:rPr>
          <w:rStyle w:val="FontStyle14"/>
          <w:rFonts w:ascii="Times New Roman" w:hAnsi="Times New Roman"/>
          <w:sz w:val="24"/>
        </w:rPr>
        <w:softHyphen/>
        <w:t>вать собою ради торжества своей мечты — вот духов</w:t>
      </w:r>
      <w:r w:rsidRPr="00EF29D5">
        <w:rPr>
          <w:rStyle w:val="FontStyle14"/>
          <w:rFonts w:ascii="Times New Roman" w:hAnsi="Times New Roman"/>
          <w:sz w:val="24"/>
        </w:rPr>
        <w:softHyphen/>
        <w:t>ные данные Василисы Премудрой...» (М. Горький). Иван Царевич — победитель житейских невзгод. Животные-помощники. Особая роль чудесных противников — Ба</w:t>
      </w:r>
      <w:r w:rsidRPr="00EF29D5">
        <w:rPr>
          <w:rStyle w:val="FontStyle14"/>
          <w:rFonts w:ascii="Times New Roman" w:hAnsi="Times New Roman"/>
          <w:sz w:val="24"/>
        </w:rPr>
        <w:softHyphen/>
        <w:t>бы-яги, Кощея Бессмертного. Народная мораль в сказ</w:t>
      </w:r>
      <w:r w:rsidRPr="00EF29D5">
        <w:rPr>
          <w:rStyle w:val="FontStyle14"/>
          <w:rFonts w:ascii="Times New Roman" w:hAnsi="Times New Roman"/>
          <w:sz w:val="24"/>
        </w:rPr>
        <w:softHyphen/>
        <w:t>ке: добро торжествует, зло наказывается. Поэтика вол</w:t>
      </w:r>
      <w:r w:rsidRPr="00EF29D5">
        <w:rPr>
          <w:rStyle w:val="FontStyle14"/>
          <w:rFonts w:ascii="Times New Roman" w:hAnsi="Times New Roman"/>
          <w:sz w:val="24"/>
        </w:rPr>
        <w:softHyphen/>
        <w:t>шебной сказки. Связь сказочных формул с древними мифами. Изобразительный характер формул волшебной сказки. Фантастика в волшебной сказке.</w:t>
      </w:r>
    </w:p>
    <w:p w:rsidR="00D967D5" w:rsidRPr="00EF29D5" w:rsidRDefault="00D967D5" w:rsidP="00EF29D5">
      <w:pPr>
        <w:pStyle w:val="NoSpacing"/>
        <w:jc w:val="both"/>
        <w:rPr>
          <w:rStyle w:val="FontStyle14"/>
          <w:rFonts w:ascii="Times New Roman" w:hAnsi="Times New Roman" w:cs="Times New Roman"/>
          <w:sz w:val="24"/>
        </w:rPr>
      </w:pPr>
      <w:r w:rsidRPr="00EF29D5">
        <w:rPr>
          <w:rStyle w:val="FontStyle12"/>
          <w:rFonts w:ascii="Times New Roman" w:hAnsi="Times New Roman" w:cs="Times New Roman"/>
          <w:bCs/>
          <w:sz w:val="24"/>
        </w:rPr>
        <w:t xml:space="preserve">«Иван — крестьянский сын и чудо-юдо». </w:t>
      </w:r>
      <w:r w:rsidRPr="00EF29D5">
        <w:rPr>
          <w:rStyle w:val="FontStyle14"/>
          <w:rFonts w:ascii="Times New Roman" w:hAnsi="Times New Roman" w:cs="Times New Roman"/>
          <w:sz w:val="24"/>
        </w:rPr>
        <w:t>Волшеб</w:t>
      </w:r>
      <w:r w:rsidRPr="00EF29D5">
        <w:rPr>
          <w:rStyle w:val="FontStyle14"/>
          <w:rFonts w:ascii="Times New Roman" w:hAnsi="Times New Roman" w:cs="Times New Roman"/>
          <w:sz w:val="24"/>
        </w:rPr>
        <w:softHyphen/>
        <w:t>ная богатырская сказка героического содержания. Тема мирного труда и защиты родной земли. Иван — кресть</w:t>
      </w:r>
      <w:r w:rsidRPr="00EF29D5">
        <w:rPr>
          <w:rStyle w:val="FontStyle14"/>
          <w:rFonts w:ascii="Times New Roman" w:hAnsi="Times New Roman" w:cs="Times New Roman"/>
          <w:sz w:val="24"/>
        </w:rPr>
        <w:softHyphen/>
        <w:t>янский сын как выразитель основной мысли сказки. Нравственное превосходство главного героя. Герои сказ</w:t>
      </w:r>
      <w:r w:rsidRPr="00EF29D5">
        <w:rPr>
          <w:rStyle w:val="FontStyle14"/>
          <w:rFonts w:ascii="Times New Roman" w:hAnsi="Times New Roman" w:cs="Times New Roman"/>
          <w:sz w:val="24"/>
        </w:rPr>
        <w:softHyphen/>
        <w:t>ки в оценке автора-народа. Особенности сюжета.</w:t>
      </w:r>
    </w:p>
    <w:p w:rsidR="00D967D5" w:rsidRPr="00EF29D5" w:rsidRDefault="00D967D5" w:rsidP="00EF29D5">
      <w:pPr>
        <w:pStyle w:val="NoSpacing"/>
        <w:jc w:val="both"/>
        <w:rPr>
          <w:rStyle w:val="FontStyle14"/>
          <w:rFonts w:ascii="Times New Roman" w:hAnsi="Times New Roman" w:cs="Times New Roman"/>
          <w:sz w:val="24"/>
        </w:rPr>
      </w:pPr>
      <w:r w:rsidRPr="00EF29D5">
        <w:rPr>
          <w:rStyle w:val="FontStyle12"/>
          <w:rFonts w:ascii="Times New Roman" w:hAnsi="Times New Roman" w:cs="Times New Roman"/>
          <w:bCs/>
          <w:sz w:val="24"/>
        </w:rPr>
        <w:t xml:space="preserve">«Журавль и цапля», «Солдатская шинель» — </w:t>
      </w:r>
      <w:r w:rsidRPr="00EF29D5">
        <w:rPr>
          <w:rStyle w:val="FontStyle14"/>
          <w:rFonts w:ascii="Times New Roman" w:hAnsi="Times New Roman" w:cs="Times New Roman"/>
          <w:sz w:val="24"/>
        </w:rPr>
        <w:t>на</w:t>
      </w:r>
      <w:r w:rsidRPr="00EF29D5">
        <w:rPr>
          <w:rStyle w:val="FontStyle14"/>
          <w:rFonts w:ascii="Times New Roman" w:hAnsi="Times New Roman" w:cs="Times New Roman"/>
          <w:sz w:val="24"/>
        </w:rPr>
        <w:softHyphen/>
        <w:t>родные представления о справедливости, добре и зле в сказках о животных и бытовых сказках.</w:t>
      </w:r>
    </w:p>
    <w:p w:rsidR="00D967D5" w:rsidRPr="00EF29D5" w:rsidRDefault="00D967D5" w:rsidP="00EF29D5">
      <w:pPr>
        <w:pStyle w:val="NoSpacing"/>
        <w:jc w:val="both"/>
        <w:rPr>
          <w:rStyle w:val="FontStyle14"/>
          <w:rFonts w:ascii="Times New Roman" w:hAnsi="Times New Roman" w:cs="Times New Roman"/>
          <w:b/>
          <w:i/>
          <w:sz w:val="24"/>
        </w:rPr>
      </w:pPr>
      <w:r w:rsidRPr="00EF29D5">
        <w:rPr>
          <w:rStyle w:val="FontStyle14"/>
          <w:rFonts w:ascii="Times New Roman" w:hAnsi="Times New Roman" w:cs="Times New Roman"/>
          <w:spacing w:val="40"/>
          <w:sz w:val="24"/>
        </w:rPr>
        <w:t xml:space="preserve">КУБАН. </w:t>
      </w:r>
      <w:r w:rsidRPr="00EF29D5">
        <w:rPr>
          <w:rStyle w:val="FontStyle14"/>
          <w:rFonts w:ascii="Times New Roman" w:hAnsi="Times New Roman" w:cs="Times New Roman"/>
          <w:b/>
          <w:i/>
          <w:sz w:val="24"/>
        </w:rPr>
        <w:t>Кубанские сказки.</w:t>
      </w:r>
    </w:p>
    <w:p w:rsidR="00D967D5" w:rsidRPr="00EF29D5" w:rsidRDefault="00D967D5" w:rsidP="00EF29D5">
      <w:pPr>
        <w:pStyle w:val="NoSpacing"/>
        <w:jc w:val="both"/>
        <w:rPr>
          <w:rStyle w:val="FontStyle14"/>
          <w:rFonts w:ascii="Times New Roman" w:hAnsi="Times New Roman" w:cs="Times New Roman"/>
          <w:b/>
          <w:i/>
          <w:sz w:val="24"/>
        </w:rPr>
      </w:pPr>
      <w:r w:rsidRPr="00EF29D5">
        <w:rPr>
          <w:rStyle w:val="FontStyle14"/>
          <w:rFonts w:ascii="Times New Roman" w:hAnsi="Times New Roman" w:cs="Times New Roman"/>
          <w:b/>
          <w:i/>
          <w:sz w:val="24"/>
        </w:rPr>
        <w:t>УМК «Вокруг тебя – мир». «Общее счастье» (из фольклора народов Северного Кавказа)</w:t>
      </w:r>
    </w:p>
    <w:p w:rsidR="00D967D5" w:rsidRPr="00EF29D5" w:rsidRDefault="00D967D5" w:rsidP="00EF29D5">
      <w:pPr>
        <w:pStyle w:val="NoSpacing"/>
        <w:jc w:val="both"/>
        <w:rPr>
          <w:rStyle w:val="FontStyle14"/>
          <w:rFonts w:ascii="Times New Roman" w:hAnsi="Times New Roman" w:cs="Times New Roman"/>
          <w:b/>
          <w:i/>
          <w:sz w:val="24"/>
        </w:rPr>
      </w:pPr>
      <w:r w:rsidRPr="00EF29D5">
        <w:rPr>
          <w:rStyle w:val="FontStyle14"/>
          <w:rFonts w:ascii="Times New Roman" w:hAnsi="Times New Roman" w:cs="Times New Roman"/>
          <w:b/>
          <w:i/>
          <w:sz w:val="24"/>
        </w:rPr>
        <w:t>Сказки народов мира.</w:t>
      </w:r>
    </w:p>
    <w:p w:rsidR="00D967D5" w:rsidRPr="00EF29D5" w:rsidRDefault="00D967D5" w:rsidP="00EF29D5">
      <w:pPr>
        <w:pStyle w:val="NoSpacing"/>
        <w:jc w:val="both"/>
        <w:rPr>
          <w:rStyle w:val="FontStyle14"/>
          <w:rFonts w:ascii="Times New Roman" w:hAnsi="Times New Roman" w:cs="Times New Roman"/>
          <w:sz w:val="24"/>
        </w:rPr>
      </w:pPr>
      <w:r w:rsidRPr="00EF29D5">
        <w:rPr>
          <w:rStyle w:val="FontStyle14"/>
          <w:rFonts w:ascii="Times New Roman" w:hAnsi="Times New Roman" w:cs="Times New Roman"/>
          <w:spacing w:val="40"/>
          <w:sz w:val="24"/>
        </w:rPr>
        <w:t>Теориялитературы.</w:t>
      </w:r>
      <w:r w:rsidRPr="00EF29D5">
        <w:rPr>
          <w:rStyle w:val="FontStyle14"/>
          <w:rFonts w:ascii="Times New Roman" w:hAnsi="Times New Roman" w:cs="Times New Roman"/>
          <w:sz w:val="24"/>
        </w:rPr>
        <w:t xml:space="preserve"> Сказка. Виды сказок (за</w:t>
      </w:r>
      <w:r w:rsidRPr="00EF29D5">
        <w:rPr>
          <w:rStyle w:val="FontStyle14"/>
          <w:rFonts w:ascii="Times New Roman" w:hAnsi="Times New Roman" w:cs="Times New Roman"/>
          <w:sz w:val="24"/>
        </w:rPr>
        <w:softHyphen/>
        <w:t>крепление представлений). Постоянные эпитеты. Гипер</w:t>
      </w:r>
      <w:r w:rsidRPr="00EF29D5">
        <w:rPr>
          <w:rStyle w:val="FontStyle14"/>
          <w:rFonts w:ascii="Times New Roman" w:hAnsi="Times New Roman" w:cs="Times New Roman"/>
          <w:sz w:val="24"/>
        </w:rPr>
        <w:softHyphen/>
        <w:t>бола (начальное представление). Сказочные формулы. Вариативность народных сказок (начальные представ</w:t>
      </w:r>
      <w:r w:rsidRPr="00EF29D5">
        <w:rPr>
          <w:rStyle w:val="FontStyle14"/>
          <w:rFonts w:ascii="Times New Roman" w:hAnsi="Times New Roman" w:cs="Times New Roman"/>
          <w:sz w:val="24"/>
        </w:rPr>
        <w:softHyphen/>
        <w:t>ления). Сравнение.</w:t>
      </w:r>
    </w:p>
    <w:p w:rsidR="00D967D5" w:rsidRPr="00EF29D5" w:rsidRDefault="00D967D5" w:rsidP="00EF29D5">
      <w:pPr>
        <w:pStyle w:val="NoSpacing"/>
        <w:jc w:val="both"/>
        <w:rPr>
          <w:rFonts w:ascii="Times New Roman" w:hAnsi="Times New Roman" w:cs="Times New Roman"/>
        </w:rPr>
      </w:pPr>
    </w:p>
    <w:p w:rsidR="00D967D5" w:rsidRPr="00EF29D5" w:rsidRDefault="00D967D5" w:rsidP="00EF29D5">
      <w:pPr>
        <w:pStyle w:val="NoSpacing"/>
        <w:jc w:val="center"/>
        <w:rPr>
          <w:rStyle w:val="FontStyle11"/>
          <w:rFonts w:ascii="Times New Roman" w:hAnsi="Times New Roman" w:cs="Times New Roman"/>
          <w:bCs/>
          <w:sz w:val="24"/>
        </w:rPr>
      </w:pPr>
      <w:r w:rsidRPr="00EF29D5">
        <w:rPr>
          <w:rStyle w:val="FontStyle11"/>
          <w:rFonts w:ascii="Times New Roman" w:hAnsi="Times New Roman" w:cs="Times New Roman"/>
          <w:bCs/>
          <w:sz w:val="24"/>
        </w:rPr>
        <w:t>Из древнерусской литературы – 2 часа.</w:t>
      </w:r>
    </w:p>
    <w:p w:rsidR="00D967D5" w:rsidRPr="00EF29D5" w:rsidRDefault="00D967D5" w:rsidP="00EF29D5">
      <w:pPr>
        <w:pStyle w:val="NoSpacing"/>
        <w:jc w:val="both"/>
        <w:rPr>
          <w:rStyle w:val="FontStyle14"/>
          <w:rFonts w:ascii="Times New Roman" w:hAnsi="Times New Roman" w:cs="Times New Roman"/>
          <w:sz w:val="24"/>
        </w:rPr>
      </w:pPr>
      <w:r w:rsidRPr="00EF29D5">
        <w:rPr>
          <w:rStyle w:val="FontStyle14"/>
          <w:rFonts w:ascii="Times New Roman" w:hAnsi="Times New Roman" w:cs="Times New Roman"/>
          <w:sz w:val="24"/>
        </w:rPr>
        <w:t>Начало письменности у восточных славян и возник</w:t>
      </w:r>
      <w:r w:rsidRPr="00EF29D5">
        <w:rPr>
          <w:rStyle w:val="FontStyle14"/>
          <w:rFonts w:ascii="Times New Roman" w:hAnsi="Times New Roman" w:cs="Times New Roman"/>
          <w:sz w:val="24"/>
        </w:rPr>
        <w:softHyphen/>
        <w:t>новение древнерусской литературы. Культурные и лите</w:t>
      </w:r>
      <w:r w:rsidRPr="00EF29D5">
        <w:rPr>
          <w:rStyle w:val="FontStyle14"/>
          <w:rFonts w:ascii="Times New Roman" w:hAnsi="Times New Roman" w:cs="Times New Roman"/>
          <w:sz w:val="24"/>
        </w:rPr>
        <w:softHyphen/>
        <w:t>ратурные связи Руси с Византией. Древнехристианская книжность на Руси. (Обзор.)</w:t>
      </w:r>
    </w:p>
    <w:p w:rsidR="00D967D5" w:rsidRPr="00EF29D5" w:rsidRDefault="00D967D5" w:rsidP="00EF29D5">
      <w:pPr>
        <w:pStyle w:val="NoSpacing"/>
        <w:jc w:val="both"/>
        <w:rPr>
          <w:rStyle w:val="FontStyle14"/>
          <w:rFonts w:ascii="Times New Roman" w:hAnsi="Times New Roman" w:cs="Times New Roman"/>
          <w:sz w:val="24"/>
        </w:rPr>
      </w:pPr>
      <w:r w:rsidRPr="00EF29D5">
        <w:rPr>
          <w:rStyle w:val="FontStyle12"/>
          <w:rFonts w:ascii="Times New Roman" w:hAnsi="Times New Roman" w:cs="Times New Roman"/>
          <w:bCs/>
          <w:sz w:val="24"/>
        </w:rPr>
        <w:t xml:space="preserve">«Повесть временных лет» </w:t>
      </w:r>
      <w:r w:rsidRPr="00EF29D5">
        <w:rPr>
          <w:rStyle w:val="FontStyle14"/>
          <w:rFonts w:ascii="Times New Roman" w:hAnsi="Times New Roman" w:cs="Times New Roman"/>
          <w:sz w:val="24"/>
        </w:rPr>
        <w:t>как литературный памят</w:t>
      </w:r>
      <w:r w:rsidRPr="00EF29D5">
        <w:rPr>
          <w:rStyle w:val="FontStyle14"/>
          <w:rFonts w:ascii="Times New Roman" w:hAnsi="Times New Roman" w:cs="Times New Roman"/>
          <w:sz w:val="24"/>
        </w:rPr>
        <w:softHyphen/>
        <w:t xml:space="preserve">ник. </w:t>
      </w:r>
      <w:r w:rsidRPr="00EF29D5">
        <w:rPr>
          <w:rStyle w:val="FontStyle12"/>
          <w:rFonts w:ascii="Times New Roman" w:hAnsi="Times New Roman" w:cs="Times New Roman"/>
          <w:bCs/>
          <w:sz w:val="24"/>
        </w:rPr>
        <w:t xml:space="preserve">«Подвиг отрока-киевлянина и хитрость воеводы Претича». </w:t>
      </w:r>
      <w:r w:rsidRPr="00EF29D5">
        <w:rPr>
          <w:rStyle w:val="FontStyle14"/>
          <w:rFonts w:ascii="Times New Roman" w:hAnsi="Times New Roman" w:cs="Times New Roman"/>
          <w:sz w:val="24"/>
        </w:rPr>
        <w:t>Отзвуки фольклора в летописи. Герои ста</w:t>
      </w:r>
      <w:r w:rsidRPr="00EF29D5">
        <w:rPr>
          <w:rStyle w:val="FontStyle14"/>
          <w:rFonts w:ascii="Times New Roman" w:hAnsi="Times New Roman" w:cs="Times New Roman"/>
          <w:sz w:val="24"/>
        </w:rPr>
        <w:softHyphen/>
        <w:t>ринных «Повестей...» и их подвиги во имя мира на род</w:t>
      </w:r>
      <w:r w:rsidRPr="00EF29D5">
        <w:rPr>
          <w:rStyle w:val="FontStyle14"/>
          <w:rFonts w:ascii="Times New Roman" w:hAnsi="Times New Roman" w:cs="Times New Roman"/>
          <w:sz w:val="24"/>
        </w:rPr>
        <w:softHyphen/>
        <w:t>ной земле.</w:t>
      </w:r>
    </w:p>
    <w:p w:rsidR="00D967D5" w:rsidRPr="00EF29D5" w:rsidRDefault="00D967D5" w:rsidP="00EF29D5">
      <w:pPr>
        <w:pStyle w:val="NoSpacing"/>
        <w:jc w:val="both"/>
        <w:rPr>
          <w:rStyle w:val="FontStyle14"/>
          <w:rFonts w:ascii="Times New Roman" w:hAnsi="Times New Roman" w:cs="Times New Roman"/>
          <w:sz w:val="24"/>
        </w:rPr>
      </w:pPr>
      <w:r w:rsidRPr="00EF29D5">
        <w:rPr>
          <w:rStyle w:val="FontStyle14"/>
          <w:rFonts w:ascii="Times New Roman" w:hAnsi="Times New Roman" w:cs="Times New Roman"/>
          <w:spacing w:val="40"/>
          <w:sz w:val="24"/>
        </w:rPr>
        <w:t xml:space="preserve">КУБАН. </w:t>
      </w:r>
      <w:r w:rsidRPr="00EF29D5">
        <w:rPr>
          <w:rStyle w:val="FontStyle14"/>
          <w:rFonts w:ascii="Times New Roman" w:hAnsi="Times New Roman" w:cs="Times New Roman"/>
          <w:b/>
          <w:i/>
          <w:sz w:val="24"/>
        </w:rPr>
        <w:t>А. Пивень «Кто такие казаки?»</w:t>
      </w:r>
    </w:p>
    <w:p w:rsidR="00D967D5" w:rsidRPr="00EF29D5" w:rsidRDefault="00D967D5" w:rsidP="00EF29D5">
      <w:pPr>
        <w:pStyle w:val="NoSpacing"/>
        <w:jc w:val="both"/>
        <w:rPr>
          <w:rStyle w:val="FontStyle14"/>
          <w:rFonts w:ascii="Times New Roman" w:hAnsi="Times New Roman" w:cs="Times New Roman"/>
          <w:sz w:val="24"/>
        </w:rPr>
      </w:pPr>
      <w:r w:rsidRPr="00EF29D5">
        <w:rPr>
          <w:rStyle w:val="FontStyle14"/>
          <w:rFonts w:ascii="Times New Roman" w:hAnsi="Times New Roman" w:cs="Times New Roman"/>
          <w:spacing w:val="40"/>
          <w:sz w:val="24"/>
        </w:rPr>
        <w:t>Теориялитературы.</w:t>
      </w:r>
      <w:r w:rsidRPr="00EF29D5">
        <w:rPr>
          <w:rStyle w:val="FontStyle14"/>
          <w:rFonts w:ascii="Times New Roman" w:hAnsi="Times New Roman" w:cs="Times New Roman"/>
          <w:sz w:val="24"/>
        </w:rPr>
        <w:t xml:space="preserve"> Летопись (начальные пред</w:t>
      </w:r>
      <w:r w:rsidRPr="00EF29D5">
        <w:rPr>
          <w:rStyle w:val="FontStyle14"/>
          <w:rFonts w:ascii="Times New Roman" w:hAnsi="Times New Roman" w:cs="Times New Roman"/>
          <w:sz w:val="24"/>
        </w:rPr>
        <w:softHyphen/>
        <w:t>ставления).</w:t>
      </w:r>
    </w:p>
    <w:p w:rsidR="00D967D5" w:rsidRPr="00EF29D5" w:rsidRDefault="00D967D5" w:rsidP="00EF29D5">
      <w:pPr>
        <w:pStyle w:val="NoSpacing"/>
        <w:jc w:val="both"/>
        <w:rPr>
          <w:rFonts w:ascii="Times New Roman" w:hAnsi="Times New Roman" w:cs="Times New Roman"/>
        </w:rPr>
      </w:pPr>
    </w:p>
    <w:p w:rsidR="00D967D5" w:rsidRPr="00EF29D5" w:rsidRDefault="00D967D5" w:rsidP="00EF29D5">
      <w:pPr>
        <w:pStyle w:val="NoSpacing"/>
        <w:jc w:val="center"/>
        <w:rPr>
          <w:rStyle w:val="FontStyle11"/>
          <w:rFonts w:ascii="Times New Roman" w:hAnsi="Times New Roman" w:cs="Times New Roman"/>
          <w:bCs/>
          <w:sz w:val="24"/>
        </w:rPr>
      </w:pPr>
      <w:r w:rsidRPr="00EF29D5">
        <w:rPr>
          <w:rStyle w:val="FontStyle11"/>
          <w:rFonts w:ascii="Times New Roman" w:hAnsi="Times New Roman" w:cs="Times New Roman"/>
          <w:bCs/>
          <w:sz w:val="24"/>
        </w:rPr>
        <w:t>Из литературы XVIII века – 2 часа.</w:t>
      </w:r>
    </w:p>
    <w:p w:rsidR="00D967D5" w:rsidRPr="00EF29D5" w:rsidRDefault="00D967D5" w:rsidP="00EF29D5">
      <w:pPr>
        <w:pStyle w:val="NoSpacing"/>
        <w:jc w:val="both"/>
        <w:rPr>
          <w:rStyle w:val="FontStyle14"/>
          <w:rFonts w:ascii="Times New Roman" w:hAnsi="Times New Roman" w:cs="Times New Roman"/>
          <w:sz w:val="24"/>
        </w:rPr>
      </w:pPr>
      <w:r w:rsidRPr="00EF29D5">
        <w:rPr>
          <w:rStyle w:val="FontStyle13"/>
          <w:rFonts w:ascii="Times New Roman" w:hAnsi="Times New Roman" w:cs="Times New Roman"/>
          <w:bCs/>
          <w:iCs/>
          <w:sz w:val="24"/>
        </w:rPr>
        <w:t xml:space="preserve">Михаил Васильевич Ломоносов. </w:t>
      </w:r>
      <w:r w:rsidRPr="00EF29D5">
        <w:rPr>
          <w:rStyle w:val="FontStyle14"/>
          <w:rFonts w:ascii="Times New Roman" w:hAnsi="Times New Roman" w:cs="Times New Roman"/>
          <w:sz w:val="24"/>
        </w:rPr>
        <w:t>Краткий рассказ о жизни писателя (детство и годы учения, начало лите</w:t>
      </w:r>
      <w:r w:rsidRPr="00EF29D5">
        <w:rPr>
          <w:rStyle w:val="FontStyle14"/>
          <w:rFonts w:ascii="Times New Roman" w:hAnsi="Times New Roman" w:cs="Times New Roman"/>
          <w:sz w:val="24"/>
        </w:rPr>
        <w:softHyphen/>
        <w:t>ратурной деятельности). Ломоносов — ученый, поэт, ху</w:t>
      </w:r>
      <w:r w:rsidRPr="00EF29D5">
        <w:rPr>
          <w:rStyle w:val="FontStyle14"/>
          <w:rFonts w:ascii="Times New Roman" w:hAnsi="Times New Roman" w:cs="Times New Roman"/>
          <w:sz w:val="24"/>
        </w:rPr>
        <w:softHyphen/>
        <w:t>дожник, гражданин.</w:t>
      </w:r>
    </w:p>
    <w:p w:rsidR="00D967D5" w:rsidRPr="00EF29D5" w:rsidRDefault="00D967D5" w:rsidP="00EF29D5">
      <w:pPr>
        <w:pStyle w:val="NoSpacing"/>
        <w:jc w:val="both"/>
        <w:rPr>
          <w:rStyle w:val="FontStyle14"/>
          <w:rFonts w:ascii="Times New Roman" w:hAnsi="Times New Roman" w:cs="Times New Roman"/>
          <w:sz w:val="24"/>
        </w:rPr>
      </w:pPr>
      <w:r w:rsidRPr="00EF29D5">
        <w:rPr>
          <w:rStyle w:val="FontStyle12"/>
          <w:rFonts w:ascii="Times New Roman" w:hAnsi="Times New Roman" w:cs="Times New Roman"/>
          <w:bCs/>
          <w:sz w:val="24"/>
        </w:rPr>
        <w:t xml:space="preserve">«Случились вместе два астронома в пиру...» — </w:t>
      </w:r>
      <w:r w:rsidRPr="00EF29D5">
        <w:rPr>
          <w:rStyle w:val="FontStyle14"/>
          <w:rFonts w:ascii="Times New Roman" w:hAnsi="Times New Roman" w:cs="Times New Roman"/>
          <w:sz w:val="24"/>
        </w:rPr>
        <w:t>научные истины в поэтической форме. Юмор стихотво</w:t>
      </w:r>
      <w:r w:rsidRPr="00EF29D5">
        <w:rPr>
          <w:rStyle w:val="FontStyle14"/>
          <w:rFonts w:ascii="Times New Roman" w:hAnsi="Times New Roman" w:cs="Times New Roman"/>
          <w:sz w:val="24"/>
        </w:rPr>
        <w:softHyphen/>
        <w:t>рения.</w:t>
      </w:r>
    </w:p>
    <w:p w:rsidR="00D967D5" w:rsidRPr="00EF29D5" w:rsidRDefault="00D967D5" w:rsidP="00EF29D5">
      <w:pPr>
        <w:pStyle w:val="NoSpacing"/>
        <w:jc w:val="both"/>
        <w:rPr>
          <w:rStyle w:val="FontStyle14"/>
          <w:rFonts w:ascii="Times New Roman" w:hAnsi="Times New Roman" w:cs="Times New Roman"/>
          <w:sz w:val="24"/>
        </w:rPr>
      </w:pPr>
      <w:r w:rsidRPr="00EF29D5">
        <w:rPr>
          <w:rStyle w:val="FontStyle14"/>
          <w:rFonts w:ascii="Times New Roman" w:hAnsi="Times New Roman" w:cs="Times New Roman"/>
          <w:spacing w:val="40"/>
          <w:sz w:val="24"/>
        </w:rPr>
        <w:t>Теориялитературы.</w:t>
      </w:r>
      <w:r w:rsidRPr="00EF29D5">
        <w:rPr>
          <w:rStyle w:val="FontStyle14"/>
          <w:rFonts w:ascii="Times New Roman" w:hAnsi="Times New Roman" w:cs="Times New Roman"/>
          <w:sz w:val="24"/>
        </w:rPr>
        <w:t xml:space="preserve"> Роды литературы: эпос, лирика, драма. Жанры литературы (начальные пред</w:t>
      </w:r>
      <w:r w:rsidRPr="00EF29D5">
        <w:rPr>
          <w:rStyle w:val="FontStyle14"/>
          <w:rFonts w:ascii="Times New Roman" w:hAnsi="Times New Roman" w:cs="Times New Roman"/>
          <w:sz w:val="24"/>
        </w:rPr>
        <w:softHyphen/>
        <w:t>ставления).</w:t>
      </w:r>
    </w:p>
    <w:p w:rsidR="00D967D5" w:rsidRPr="00EF29D5" w:rsidRDefault="00D967D5" w:rsidP="00EF29D5">
      <w:pPr>
        <w:pStyle w:val="NoSpacing"/>
        <w:jc w:val="center"/>
        <w:rPr>
          <w:rStyle w:val="FontStyle13"/>
          <w:rFonts w:ascii="Times New Roman" w:hAnsi="Times New Roman" w:cs="Times New Roman"/>
          <w:bCs/>
          <w:iCs/>
          <w:sz w:val="24"/>
        </w:rPr>
      </w:pPr>
      <w:r w:rsidRPr="00EF29D5">
        <w:rPr>
          <w:rStyle w:val="FontStyle11"/>
          <w:rFonts w:ascii="Times New Roman" w:hAnsi="Times New Roman" w:cs="Times New Roman"/>
          <w:bCs/>
          <w:sz w:val="24"/>
        </w:rPr>
        <w:t xml:space="preserve">Из литературы XIX века </w:t>
      </w:r>
      <w:r w:rsidRPr="00EF29D5">
        <w:rPr>
          <w:rStyle w:val="FontStyle13"/>
          <w:rFonts w:ascii="Times New Roman" w:hAnsi="Times New Roman" w:cs="Times New Roman"/>
          <w:bCs/>
          <w:iCs/>
          <w:sz w:val="24"/>
        </w:rPr>
        <w:t>- 43 часа.</w:t>
      </w:r>
    </w:p>
    <w:p w:rsidR="00D967D5" w:rsidRPr="00EF29D5" w:rsidRDefault="00D967D5" w:rsidP="00EF29D5">
      <w:pPr>
        <w:pStyle w:val="NoSpacing"/>
        <w:jc w:val="both"/>
        <w:rPr>
          <w:rStyle w:val="FontStyle14"/>
          <w:rFonts w:ascii="Times New Roman" w:hAnsi="Times New Roman" w:cs="Times New Roman"/>
          <w:sz w:val="24"/>
        </w:rPr>
      </w:pPr>
      <w:r w:rsidRPr="00EF29D5">
        <w:rPr>
          <w:rStyle w:val="FontStyle14"/>
          <w:rFonts w:ascii="Times New Roman" w:hAnsi="Times New Roman" w:cs="Times New Roman"/>
          <w:sz w:val="24"/>
        </w:rPr>
        <w:t>Жанр басни. Истоки басенного жанра (Эзоп, Лафон-тен, русские баснописцы XVIII века). (Обзор.)</w:t>
      </w:r>
    </w:p>
    <w:p w:rsidR="00D967D5" w:rsidRPr="00EF29D5" w:rsidRDefault="00D967D5" w:rsidP="00EF29D5">
      <w:pPr>
        <w:pStyle w:val="NoSpacing"/>
        <w:jc w:val="both"/>
        <w:rPr>
          <w:rStyle w:val="FontStyle14"/>
          <w:rFonts w:ascii="Times New Roman" w:hAnsi="Times New Roman" w:cs="Times New Roman"/>
          <w:sz w:val="24"/>
        </w:rPr>
      </w:pPr>
      <w:r w:rsidRPr="00EF29D5">
        <w:rPr>
          <w:rStyle w:val="FontStyle13"/>
          <w:rFonts w:ascii="Times New Roman" w:hAnsi="Times New Roman" w:cs="Times New Roman"/>
          <w:bCs/>
          <w:iCs/>
          <w:sz w:val="24"/>
        </w:rPr>
        <w:t xml:space="preserve">Иван Андреевич Крылов. </w:t>
      </w:r>
      <w:r w:rsidRPr="00EF29D5">
        <w:rPr>
          <w:rStyle w:val="FontStyle14"/>
          <w:rFonts w:ascii="Times New Roman" w:hAnsi="Times New Roman" w:cs="Times New Roman"/>
          <w:sz w:val="24"/>
        </w:rPr>
        <w:t>Краткий рассказ о басно</w:t>
      </w:r>
      <w:r w:rsidRPr="00EF29D5">
        <w:rPr>
          <w:rStyle w:val="FontStyle14"/>
          <w:rFonts w:ascii="Times New Roman" w:hAnsi="Times New Roman" w:cs="Times New Roman"/>
          <w:sz w:val="24"/>
        </w:rPr>
        <w:softHyphen/>
        <w:t xml:space="preserve">писце (детство, начало литературной деятельности). </w:t>
      </w:r>
      <w:r w:rsidRPr="00EF29D5">
        <w:rPr>
          <w:rStyle w:val="FontStyle12"/>
          <w:rFonts w:ascii="Times New Roman" w:hAnsi="Times New Roman" w:cs="Times New Roman"/>
          <w:bCs/>
          <w:sz w:val="24"/>
        </w:rPr>
        <w:t xml:space="preserve">«Ворона и Лисица», «Волк и Ягненок», «Свинья под Дубом» </w:t>
      </w:r>
      <w:r w:rsidRPr="00EF29D5">
        <w:rPr>
          <w:rStyle w:val="FontStyle14"/>
          <w:rFonts w:ascii="Times New Roman" w:hAnsi="Times New Roman" w:cs="Times New Roman"/>
          <w:sz w:val="24"/>
        </w:rPr>
        <w:t xml:space="preserve">(на выбор). Осмеяние пороков — грубой силы, жадности, неблагодарности, хитрости и </w:t>
      </w:r>
      <w:r w:rsidRPr="00EF29D5">
        <w:rPr>
          <w:rStyle w:val="FontStyle14"/>
          <w:rFonts w:ascii="Times New Roman" w:hAnsi="Times New Roman" w:cs="Times New Roman"/>
          <w:spacing w:val="-20"/>
          <w:sz w:val="24"/>
        </w:rPr>
        <w:t>т.</w:t>
      </w:r>
      <w:r w:rsidRPr="00EF29D5">
        <w:rPr>
          <w:rStyle w:val="FontStyle14"/>
          <w:rFonts w:ascii="Times New Roman" w:hAnsi="Times New Roman" w:cs="Times New Roman"/>
          <w:sz w:val="24"/>
        </w:rPr>
        <w:t xml:space="preserve"> д. </w:t>
      </w:r>
      <w:r w:rsidRPr="00EF29D5">
        <w:rPr>
          <w:rStyle w:val="FontStyle12"/>
          <w:rFonts w:ascii="Times New Roman" w:hAnsi="Times New Roman" w:cs="Times New Roman"/>
          <w:bCs/>
          <w:sz w:val="24"/>
        </w:rPr>
        <w:t xml:space="preserve">«Волк на псарне» — </w:t>
      </w:r>
      <w:r w:rsidRPr="00EF29D5">
        <w:rPr>
          <w:rStyle w:val="FontStyle14"/>
          <w:rFonts w:ascii="Times New Roman" w:hAnsi="Times New Roman" w:cs="Times New Roman"/>
          <w:sz w:val="24"/>
        </w:rPr>
        <w:t>отражение исторических событий в басне; патриотическая позиция автора.</w:t>
      </w:r>
    </w:p>
    <w:p w:rsidR="00D967D5" w:rsidRPr="00EF29D5" w:rsidRDefault="00D967D5" w:rsidP="00EF29D5">
      <w:pPr>
        <w:pStyle w:val="NoSpacing"/>
        <w:jc w:val="both"/>
        <w:rPr>
          <w:rStyle w:val="FontStyle14"/>
          <w:rFonts w:ascii="Times New Roman" w:hAnsi="Times New Roman" w:cs="Times New Roman"/>
          <w:sz w:val="24"/>
        </w:rPr>
      </w:pPr>
      <w:r w:rsidRPr="00EF29D5">
        <w:rPr>
          <w:rStyle w:val="FontStyle14"/>
          <w:rFonts w:ascii="Times New Roman" w:hAnsi="Times New Roman" w:cs="Times New Roman"/>
          <w:sz w:val="24"/>
        </w:rPr>
        <w:t>Рассказ и мораль в басне. Аллегория. Выразитель</w:t>
      </w:r>
      <w:r w:rsidRPr="00EF29D5">
        <w:rPr>
          <w:rStyle w:val="FontStyle14"/>
          <w:rFonts w:ascii="Times New Roman" w:hAnsi="Times New Roman" w:cs="Times New Roman"/>
          <w:sz w:val="24"/>
        </w:rPr>
        <w:softHyphen/>
        <w:t>ное чтение басен (индивидуальное, по ролям, инсцени</w:t>
      </w:r>
      <w:r w:rsidRPr="00EF29D5">
        <w:rPr>
          <w:rStyle w:val="FontStyle14"/>
          <w:rFonts w:ascii="Times New Roman" w:hAnsi="Times New Roman" w:cs="Times New Roman"/>
          <w:sz w:val="24"/>
        </w:rPr>
        <w:softHyphen/>
        <w:t>рование).</w:t>
      </w:r>
    </w:p>
    <w:p w:rsidR="00D967D5" w:rsidRPr="00EF29D5" w:rsidRDefault="00D967D5" w:rsidP="00EF29D5">
      <w:pPr>
        <w:pStyle w:val="NoSpacing"/>
        <w:jc w:val="both"/>
        <w:rPr>
          <w:rStyle w:val="FontStyle14"/>
          <w:rFonts w:ascii="Times New Roman" w:hAnsi="Times New Roman" w:cs="Times New Roman"/>
          <w:sz w:val="24"/>
        </w:rPr>
      </w:pPr>
      <w:r w:rsidRPr="00EF29D5">
        <w:rPr>
          <w:rStyle w:val="FontStyle14"/>
          <w:rFonts w:ascii="Times New Roman" w:hAnsi="Times New Roman" w:cs="Times New Roman"/>
          <w:spacing w:val="40"/>
          <w:sz w:val="24"/>
        </w:rPr>
        <w:t>Теориялитературы.</w:t>
      </w:r>
      <w:r w:rsidRPr="00EF29D5">
        <w:rPr>
          <w:rStyle w:val="FontStyle14"/>
          <w:rFonts w:ascii="Times New Roman" w:hAnsi="Times New Roman" w:cs="Times New Roman"/>
          <w:sz w:val="24"/>
        </w:rPr>
        <w:t xml:space="preserve"> Басня (развитие представ</w:t>
      </w:r>
      <w:r w:rsidRPr="00EF29D5">
        <w:rPr>
          <w:rStyle w:val="FontStyle14"/>
          <w:rFonts w:ascii="Times New Roman" w:hAnsi="Times New Roman" w:cs="Times New Roman"/>
          <w:sz w:val="24"/>
        </w:rPr>
        <w:softHyphen/>
        <w:t>лений), аллегория (начальные представления). Понятие об эзоповом языке.</w:t>
      </w:r>
    </w:p>
    <w:p w:rsidR="00D967D5" w:rsidRPr="00EF29D5" w:rsidRDefault="00D967D5" w:rsidP="00EF29D5">
      <w:pPr>
        <w:pStyle w:val="NoSpacing"/>
        <w:jc w:val="both"/>
        <w:rPr>
          <w:rStyle w:val="FontStyle14"/>
          <w:rFonts w:ascii="Times New Roman" w:hAnsi="Times New Roman" w:cs="Times New Roman"/>
          <w:sz w:val="24"/>
        </w:rPr>
      </w:pPr>
      <w:r w:rsidRPr="00EF29D5">
        <w:rPr>
          <w:rStyle w:val="FontStyle13"/>
          <w:rFonts w:ascii="Times New Roman" w:hAnsi="Times New Roman" w:cs="Times New Roman"/>
          <w:bCs/>
          <w:iCs/>
          <w:sz w:val="24"/>
        </w:rPr>
        <w:t xml:space="preserve">Василий Андреевич Жуковский. </w:t>
      </w:r>
      <w:r w:rsidRPr="00EF29D5">
        <w:rPr>
          <w:rStyle w:val="FontStyle14"/>
          <w:rFonts w:ascii="Times New Roman" w:hAnsi="Times New Roman" w:cs="Times New Roman"/>
          <w:sz w:val="24"/>
        </w:rPr>
        <w:t>Краткий рассказ о поэте (детство и начало творчества, Жуковский-сказоч</w:t>
      </w:r>
      <w:r w:rsidRPr="00EF29D5">
        <w:rPr>
          <w:rStyle w:val="FontStyle14"/>
          <w:rFonts w:ascii="Times New Roman" w:hAnsi="Times New Roman" w:cs="Times New Roman"/>
          <w:sz w:val="24"/>
        </w:rPr>
        <w:softHyphen/>
        <w:t>ник).</w:t>
      </w:r>
    </w:p>
    <w:p w:rsidR="00D967D5" w:rsidRPr="00EF29D5" w:rsidRDefault="00D967D5" w:rsidP="00EF29D5">
      <w:pPr>
        <w:pStyle w:val="NoSpacing"/>
        <w:jc w:val="both"/>
        <w:rPr>
          <w:rStyle w:val="FontStyle14"/>
          <w:rFonts w:ascii="Times New Roman" w:hAnsi="Times New Roman" w:cs="Times New Roman"/>
          <w:sz w:val="24"/>
        </w:rPr>
      </w:pPr>
      <w:r w:rsidRPr="00EF29D5">
        <w:rPr>
          <w:rStyle w:val="FontStyle12"/>
          <w:rFonts w:ascii="Times New Roman" w:hAnsi="Times New Roman" w:cs="Times New Roman"/>
          <w:bCs/>
          <w:sz w:val="24"/>
        </w:rPr>
        <w:t xml:space="preserve">«Спящая царевна». </w:t>
      </w:r>
      <w:r w:rsidRPr="00EF29D5">
        <w:rPr>
          <w:rStyle w:val="FontStyle14"/>
          <w:rFonts w:ascii="Times New Roman" w:hAnsi="Times New Roman" w:cs="Times New Roman"/>
          <w:sz w:val="24"/>
        </w:rPr>
        <w:t>Сходные и различные черты сказки Жуковского и народной сказки. Герои литератур</w:t>
      </w:r>
      <w:r w:rsidRPr="00EF29D5">
        <w:rPr>
          <w:rStyle w:val="FontStyle14"/>
          <w:rFonts w:ascii="Times New Roman" w:hAnsi="Times New Roman" w:cs="Times New Roman"/>
          <w:sz w:val="24"/>
        </w:rPr>
        <w:softHyphen/>
        <w:t>ной сказки, особенности сюжета.</w:t>
      </w:r>
    </w:p>
    <w:p w:rsidR="00D967D5" w:rsidRPr="00EF29D5" w:rsidRDefault="00D967D5" w:rsidP="00EF29D5">
      <w:pPr>
        <w:pStyle w:val="NoSpacing"/>
        <w:jc w:val="both"/>
        <w:rPr>
          <w:rStyle w:val="FontStyle14"/>
          <w:rFonts w:ascii="Times New Roman" w:hAnsi="Times New Roman" w:cs="Times New Roman"/>
          <w:sz w:val="24"/>
        </w:rPr>
      </w:pPr>
      <w:r w:rsidRPr="00EF29D5">
        <w:rPr>
          <w:rStyle w:val="FontStyle12"/>
          <w:rFonts w:ascii="Times New Roman" w:hAnsi="Times New Roman" w:cs="Times New Roman"/>
          <w:bCs/>
          <w:sz w:val="24"/>
        </w:rPr>
        <w:t xml:space="preserve">«Кубок». </w:t>
      </w:r>
      <w:r w:rsidRPr="00EF29D5">
        <w:rPr>
          <w:rStyle w:val="FontStyle14"/>
          <w:rFonts w:ascii="Times New Roman" w:hAnsi="Times New Roman" w:cs="Times New Roman"/>
          <w:sz w:val="24"/>
        </w:rPr>
        <w:t>Благородство и жестокость. Герои баллады.</w:t>
      </w:r>
    </w:p>
    <w:p w:rsidR="00D967D5" w:rsidRPr="00EF29D5" w:rsidRDefault="00D967D5" w:rsidP="00EF29D5">
      <w:pPr>
        <w:pStyle w:val="NoSpacing"/>
        <w:jc w:val="both"/>
        <w:rPr>
          <w:rStyle w:val="FontStyle14"/>
          <w:rFonts w:ascii="Times New Roman" w:hAnsi="Times New Roman" w:cs="Times New Roman"/>
          <w:b/>
          <w:i/>
          <w:sz w:val="24"/>
        </w:rPr>
      </w:pPr>
      <w:r w:rsidRPr="00EF29D5">
        <w:rPr>
          <w:rStyle w:val="FontStyle14"/>
          <w:rFonts w:ascii="Times New Roman" w:hAnsi="Times New Roman" w:cs="Times New Roman"/>
          <w:b/>
          <w:i/>
          <w:sz w:val="24"/>
        </w:rPr>
        <w:t>УМК «Вокруг тебя – мир». Сказка Т. Александровой «Светофорчик»</w:t>
      </w:r>
    </w:p>
    <w:p w:rsidR="00D967D5" w:rsidRPr="00EF29D5" w:rsidRDefault="00D967D5" w:rsidP="00EF29D5">
      <w:pPr>
        <w:pStyle w:val="NoSpacing"/>
        <w:jc w:val="both"/>
        <w:rPr>
          <w:rStyle w:val="FontStyle14"/>
          <w:rFonts w:ascii="Times New Roman" w:hAnsi="Times New Roman" w:cs="Times New Roman"/>
          <w:sz w:val="24"/>
        </w:rPr>
      </w:pPr>
      <w:r w:rsidRPr="00EF29D5">
        <w:rPr>
          <w:rStyle w:val="FontStyle14"/>
          <w:rFonts w:ascii="Times New Roman" w:hAnsi="Times New Roman" w:cs="Times New Roman"/>
          <w:spacing w:val="40"/>
          <w:sz w:val="24"/>
        </w:rPr>
        <w:t>Теориялитературы.</w:t>
      </w:r>
      <w:r w:rsidRPr="00EF29D5">
        <w:rPr>
          <w:rStyle w:val="FontStyle14"/>
          <w:rFonts w:ascii="Times New Roman" w:hAnsi="Times New Roman" w:cs="Times New Roman"/>
          <w:sz w:val="24"/>
        </w:rPr>
        <w:t xml:space="preserve"> Баллада (начальные пред</w:t>
      </w:r>
      <w:r w:rsidRPr="00EF29D5">
        <w:rPr>
          <w:rStyle w:val="FontStyle14"/>
          <w:rFonts w:ascii="Times New Roman" w:hAnsi="Times New Roman" w:cs="Times New Roman"/>
          <w:sz w:val="24"/>
        </w:rPr>
        <w:softHyphen/>
        <w:t>ставления).</w:t>
      </w:r>
    </w:p>
    <w:p w:rsidR="00D967D5" w:rsidRPr="00EF29D5" w:rsidRDefault="00D967D5" w:rsidP="00EF29D5">
      <w:pPr>
        <w:pStyle w:val="NoSpacing"/>
        <w:jc w:val="both"/>
        <w:rPr>
          <w:rStyle w:val="FontStyle14"/>
          <w:rFonts w:ascii="Times New Roman" w:hAnsi="Times New Roman" w:cs="Times New Roman"/>
          <w:sz w:val="24"/>
        </w:rPr>
      </w:pPr>
      <w:r w:rsidRPr="00EF29D5">
        <w:rPr>
          <w:rStyle w:val="FontStyle13"/>
          <w:rFonts w:ascii="Times New Roman" w:hAnsi="Times New Roman" w:cs="Times New Roman"/>
          <w:bCs/>
          <w:iCs/>
          <w:sz w:val="24"/>
        </w:rPr>
        <w:t xml:space="preserve">Александр Сергеевич Пушкин. </w:t>
      </w:r>
      <w:r w:rsidRPr="00EF29D5">
        <w:rPr>
          <w:rStyle w:val="FontStyle14"/>
          <w:rFonts w:ascii="Times New Roman" w:hAnsi="Times New Roman" w:cs="Times New Roman"/>
          <w:sz w:val="24"/>
        </w:rPr>
        <w:t>Краткий рассказ о жизни поэта (детство, годы учения).</w:t>
      </w:r>
    </w:p>
    <w:p w:rsidR="00D967D5" w:rsidRPr="00EF29D5" w:rsidRDefault="00D967D5" w:rsidP="00EF29D5">
      <w:pPr>
        <w:pStyle w:val="NoSpacing"/>
        <w:jc w:val="both"/>
        <w:rPr>
          <w:rStyle w:val="FontStyle14"/>
          <w:rFonts w:ascii="Times New Roman" w:hAnsi="Times New Roman" w:cs="Times New Roman"/>
          <w:sz w:val="24"/>
        </w:rPr>
      </w:pPr>
      <w:r w:rsidRPr="00EF29D5">
        <w:rPr>
          <w:rStyle w:val="FontStyle14"/>
          <w:rFonts w:ascii="Times New Roman" w:hAnsi="Times New Roman" w:cs="Times New Roman"/>
          <w:sz w:val="24"/>
        </w:rPr>
        <w:t xml:space="preserve">Стихотворение </w:t>
      </w:r>
      <w:r w:rsidRPr="00EF29D5">
        <w:rPr>
          <w:rStyle w:val="FontStyle12"/>
          <w:rFonts w:ascii="Times New Roman" w:hAnsi="Times New Roman" w:cs="Times New Roman"/>
          <w:bCs/>
          <w:sz w:val="24"/>
        </w:rPr>
        <w:t xml:space="preserve">«Няне» — </w:t>
      </w:r>
      <w:r w:rsidRPr="00EF29D5">
        <w:rPr>
          <w:rStyle w:val="FontStyle14"/>
          <w:rFonts w:ascii="Times New Roman" w:hAnsi="Times New Roman" w:cs="Times New Roman"/>
          <w:sz w:val="24"/>
        </w:rPr>
        <w:t>поэтизация образа няни; мотивы одиночества и грусти, скрашиваемые любовью няни, ее сказками и песнями.</w:t>
      </w:r>
    </w:p>
    <w:p w:rsidR="00D967D5" w:rsidRPr="00EF29D5" w:rsidRDefault="00D967D5" w:rsidP="00EF29D5">
      <w:pPr>
        <w:pStyle w:val="NoSpacing"/>
        <w:jc w:val="both"/>
        <w:rPr>
          <w:rStyle w:val="FontStyle14"/>
          <w:rFonts w:ascii="Times New Roman" w:hAnsi="Times New Roman" w:cs="Times New Roman"/>
          <w:sz w:val="24"/>
        </w:rPr>
      </w:pPr>
      <w:r w:rsidRPr="00EF29D5">
        <w:rPr>
          <w:rStyle w:val="FontStyle12"/>
          <w:rFonts w:ascii="Times New Roman" w:hAnsi="Times New Roman" w:cs="Times New Roman"/>
          <w:bCs/>
          <w:sz w:val="24"/>
        </w:rPr>
        <w:t xml:space="preserve">«У лукоморья дуб зеленый...». </w:t>
      </w:r>
      <w:r w:rsidRPr="00EF29D5">
        <w:rPr>
          <w:rStyle w:val="FontStyle14"/>
          <w:rFonts w:ascii="Times New Roman" w:hAnsi="Times New Roman" w:cs="Times New Roman"/>
          <w:sz w:val="24"/>
        </w:rPr>
        <w:t>Пролог к поэме «Руслан и Людмила» —- собирательная картина сюже</w:t>
      </w:r>
      <w:r w:rsidRPr="00EF29D5">
        <w:rPr>
          <w:rStyle w:val="FontStyle14"/>
          <w:rFonts w:ascii="Times New Roman" w:hAnsi="Times New Roman" w:cs="Times New Roman"/>
          <w:sz w:val="24"/>
        </w:rPr>
        <w:softHyphen/>
        <w:t>тов, образов и событий народных сказок, мотивы и сю</w:t>
      </w:r>
      <w:r w:rsidRPr="00EF29D5">
        <w:rPr>
          <w:rStyle w:val="FontStyle14"/>
          <w:rFonts w:ascii="Times New Roman" w:hAnsi="Times New Roman" w:cs="Times New Roman"/>
          <w:sz w:val="24"/>
        </w:rPr>
        <w:softHyphen/>
        <w:t>жеты пушкинского произведения.</w:t>
      </w:r>
    </w:p>
    <w:p w:rsidR="00D967D5" w:rsidRPr="00EF29D5" w:rsidRDefault="00D967D5" w:rsidP="00EF29D5">
      <w:pPr>
        <w:pStyle w:val="NoSpacing"/>
        <w:jc w:val="both"/>
        <w:rPr>
          <w:rStyle w:val="FontStyle12"/>
          <w:rFonts w:ascii="Times New Roman" w:hAnsi="Times New Roman" w:cs="Times New Roman"/>
          <w:b w:val="0"/>
          <w:bCs/>
          <w:sz w:val="24"/>
        </w:rPr>
      </w:pPr>
      <w:r w:rsidRPr="00EF29D5">
        <w:rPr>
          <w:rStyle w:val="FontStyle12"/>
          <w:rFonts w:ascii="Times New Roman" w:hAnsi="Times New Roman" w:cs="Times New Roman"/>
          <w:bCs/>
          <w:sz w:val="24"/>
        </w:rPr>
        <w:t>«Сказка о мертвой царевне и о семи богаты</w:t>
      </w:r>
      <w:r w:rsidRPr="00EF29D5">
        <w:rPr>
          <w:rStyle w:val="FontStyle12"/>
          <w:rFonts w:ascii="Times New Roman" w:hAnsi="Times New Roman" w:cs="Times New Roman"/>
          <w:bCs/>
          <w:sz w:val="24"/>
        </w:rPr>
        <w:softHyphen/>
        <w:t xml:space="preserve">рях» — </w:t>
      </w:r>
      <w:r w:rsidRPr="00EF29D5">
        <w:rPr>
          <w:rStyle w:val="FontStyle14"/>
          <w:rFonts w:ascii="Times New Roman" w:hAnsi="Times New Roman" w:cs="Times New Roman"/>
          <w:sz w:val="24"/>
        </w:rPr>
        <w:t>ее истоки (сопоставление с русскими народными сказками, сказкой Жуковского «Спящая царевна», со сказками братьев Гримм; «бродячие сюжеты»). Противо</w:t>
      </w:r>
      <w:r w:rsidRPr="00EF29D5">
        <w:rPr>
          <w:rStyle w:val="FontStyle14"/>
          <w:rFonts w:ascii="Times New Roman" w:hAnsi="Times New Roman" w:cs="Times New Roman"/>
          <w:sz w:val="24"/>
        </w:rPr>
        <w:softHyphen/>
        <w:t xml:space="preserve">стояние добрых и злых сил в сказке. Царица и царевна, мачеха и падчерица. Помощники царевны. Елисей и богатыри. Соколко. Сходство и различие </w:t>
      </w:r>
      <w:r w:rsidRPr="00EF29D5">
        <w:rPr>
          <w:rStyle w:val="FontStyle12"/>
          <w:rFonts w:ascii="Times New Roman" w:hAnsi="Times New Roman" w:cs="Times New Roman"/>
          <w:b w:val="0"/>
          <w:bCs/>
          <w:sz w:val="24"/>
        </w:rPr>
        <w:t>литературной пуш</w:t>
      </w:r>
      <w:r w:rsidRPr="00EF29D5">
        <w:rPr>
          <w:rStyle w:val="FontStyle12"/>
          <w:rFonts w:ascii="Times New Roman" w:hAnsi="Times New Roman" w:cs="Times New Roman"/>
          <w:b w:val="0"/>
          <w:bCs/>
          <w:sz w:val="24"/>
        </w:rPr>
        <w:softHyphen/>
        <w:t>кинской сказки и сказки народной. Народная мораль, нравственность — красота внешняя и внутренняя, победа добра над злом, гармоничность положительных героев. Поэтичность, музыкальность пушкинской сказки</w:t>
      </w:r>
      <w:r w:rsidRPr="00EF29D5">
        <w:rPr>
          <w:rStyle w:val="FontStyle12"/>
          <w:rFonts w:ascii="Times New Roman" w:hAnsi="Times New Roman" w:cs="Times New Roman"/>
          <w:bCs/>
          <w:sz w:val="24"/>
        </w:rPr>
        <w:t xml:space="preserve">. </w:t>
      </w:r>
      <w:r w:rsidRPr="00EF29D5">
        <w:rPr>
          <w:rStyle w:val="FontStyle12"/>
          <w:rFonts w:ascii="Times New Roman" w:hAnsi="Times New Roman" w:cs="Times New Roman"/>
          <w:b w:val="0"/>
          <w:bCs/>
          <w:spacing w:val="20"/>
          <w:sz w:val="24"/>
        </w:rPr>
        <w:t>Теория литературы.</w:t>
      </w:r>
      <w:r w:rsidRPr="00EF29D5">
        <w:rPr>
          <w:rStyle w:val="FontStyle12"/>
          <w:rFonts w:ascii="Times New Roman" w:hAnsi="Times New Roman" w:cs="Times New Roman"/>
          <w:b w:val="0"/>
          <w:bCs/>
          <w:sz w:val="24"/>
        </w:rPr>
        <w:t xml:space="preserve"> Лирическое послание (начальные представления). Пролог (начальные представления).</w:t>
      </w:r>
    </w:p>
    <w:p w:rsidR="00D967D5" w:rsidRPr="00EF29D5" w:rsidRDefault="00D967D5" w:rsidP="00EF29D5">
      <w:pPr>
        <w:pStyle w:val="NoSpacing"/>
        <w:jc w:val="both"/>
        <w:rPr>
          <w:rFonts w:ascii="Times New Roman" w:hAnsi="Times New Roman" w:cs="Times New Roman"/>
        </w:rPr>
      </w:pPr>
      <w:r w:rsidRPr="00EF29D5">
        <w:rPr>
          <w:rStyle w:val="FontStyle14"/>
          <w:rFonts w:ascii="Times New Roman" w:hAnsi="Times New Roman" w:cs="Times New Roman"/>
          <w:b/>
          <w:i/>
          <w:sz w:val="24"/>
        </w:rPr>
        <w:t xml:space="preserve">УМК «Вокруг тебя – мир». </w:t>
      </w:r>
      <w:r w:rsidRPr="00EF29D5">
        <w:rPr>
          <w:rFonts w:ascii="Times New Roman" w:hAnsi="Times New Roman" w:cs="Times New Roman"/>
        </w:rPr>
        <w:t>Е.Носов «Трудный хлеб»</w:t>
      </w:r>
    </w:p>
    <w:p w:rsidR="00D967D5" w:rsidRPr="00EF29D5" w:rsidRDefault="00D967D5" w:rsidP="00EF29D5">
      <w:pPr>
        <w:pStyle w:val="NoSpacing"/>
        <w:jc w:val="both"/>
        <w:rPr>
          <w:rFonts w:ascii="Times New Roman" w:hAnsi="Times New Roman" w:cs="Times New Roman"/>
          <w:b/>
          <w:i/>
        </w:rPr>
      </w:pPr>
      <w:r w:rsidRPr="00EF29D5">
        <w:rPr>
          <w:rFonts w:ascii="Times New Roman" w:hAnsi="Times New Roman" w:cs="Times New Roman"/>
          <w:b/>
          <w:i/>
        </w:rPr>
        <w:t>Вн. чт. Художественный мир пушкинских сказок.</w:t>
      </w:r>
    </w:p>
    <w:p w:rsidR="00D967D5" w:rsidRPr="00EF29D5" w:rsidRDefault="00D967D5" w:rsidP="00EF29D5">
      <w:pPr>
        <w:pStyle w:val="NoSpacing"/>
        <w:rPr>
          <w:rStyle w:val="FontStyle11"/>
          <w:rFonts w:ascii="Times New Roman" w:hAnsi="Times New Roman" w:cs="Times New Roman"/>
          <w:bCs/>
          <w:sz w:val="24"/>
        </w:rPr>
      </w:pPr>
      <w:r w:rsidRPr="00EF29D5">
        <w:rPr>
          <w:rStyle w:val="FontStyle11"/>
          <w:rFonts w:ascii="Times New Roman" w:hAnsi="Times New Roman" w:cs="Times New Roman"/>
          <w:bCs/>
          <w:sz w:val="24"/>
        </w:rPr>
        <w:t>Русская литературная сказка 19 века</w:t>
      </w:r>
    </w:p>
    <w:p w:rsidR="00D967D5" w:rsidRPr="00EF29D5" w:rsidRDefault="00D967D5" w:rsidP="00EF29D5">
      <w:pPr>
        <w:pStyle w:val="NoSpacing"/>
        <w:jc w:val="both"/>
        <w:rPr>
          <w:rStyle w:val="FontStyle12"/>
          <w:rFonts w:ascii="Times New Roman" w:hAnsi="Times New Roman" w:cs="Times New Roman"/>
          <w:b w:val="0"/>
          <w:bCs/>
          <w:sz w:val="24"/>
        </w:rPr>
      </w:pPr>
      <w:r w:rsidRPr="00EF29D5">
        <w:rPr>
          <w:rStyle w:val="FontStyle11"/>
          <w:rFonts w:ascii="Times New Roman" w:hAnsi="Times New Roman" w:cs="Times New Roman"/>
          <w:bCs/>
          <w:sz w:val="24"/>
        </w:rPr>
        <w:t xml:space="preserve">Антоний Погорельский. </w:t>
      </w:r>
      <w:r w:rsidRPr="00EF29D5">
        <w:rPr>
          <w:rStyle w:val="FontStyle13"/>
          <w:rFonts w:ascii="Times New Roman" w:hAnsi="Times New Roman" w:cs="Times New Roman"/>
          <w:bCs/>
          <w:iCs/>
          <w:sz w:val="24"/>
        </w:rPr>
        <w:t>«Черная курица, или Под</w:t>
      </w:r>
      <w:r w:rsidRPr="00EF29D5">
        <w:rPr>
          <w:rStyle w:val="FontStyle13"/>
          <w:rFonts w:ascii="Times New Roman" w:hAnsi="Times New Roman" w:cs="Times New Roman"/>
          <w:bCs/>
          <w:iCs/>
          <w:sz w:val="24"/>
        </w:rPr>
        <w:softHyphen/>
        <w:t xml:space="preserve">земные жители». </w:t>
      </w:r>
      <w:r w:rsidRPr="00EF29D5">
        <w:rPr>
          <w:rStyle w:val="FontStyle12"/>
          <w:rFonts w:ascii="Times New Roman" w:hAnsi="Times New Roman" w:cs="Times New Roman"/>
          <w:b w:val="0"/>
          <w:bCs/>
          <w:sz w:val="24"/>
        </w:rPr>
        <w:t>Сказочно-условное, фантастическое и достоверно-реальное в литературной сказке. Нравоучи</w:t>
      </w:r>
      <w:r w:rsidRPr="00EF29D5">
        <w:rPr>
          <w:rStyle w:val="FontStyle12"/>
          <w:rFonts w:ascii="Times New Roman" w:hAnsi="Times New Roman" w:cs="Times New Roman"/>
          <w:b w:val="0"/>
          <w:bCs/>
          <w:sz w:val="24"/>
        </w:rPr>
        <w:softHyphen/>
        <w:t>тельное содержание и причудливый сюжет произведе</w:t>
      </w:r>
      <w:r w:rsidRPr="00EF29D5">
        <w:rPr>
          <w:rStyle w:val="FontStyle12"/>
          <w:rFonts w:ascii="Times New Roman" w:hAnsi="Times New Roman" w:cs="Times New Roman"/>
          <w:b w:val="0"/>
          <w:bCs/>
          <w:sz w:val="24"/>
        </w:rPr>
        <w:softHyphen/>
        <w:t>ния.</w:t>
      </w:r>
    </w:p>
    <w:p w:rsidR="00D967D5" w:rsidRPr="00EF29D5" w:rsidRDefault="00D967D5" w:rsidP="00EF29D5">
      <w:pPr>
        <w:pStyle w:val="NoSpacing"/>
        <w:jc w:val="both"/>
        <w:rPr>
          <w:rStyle w:val="FontStyle12"/>
          <w:rFonts w:ascii="Times New Roman" w:hAnsi="Times New Roman" w:cs="Times New Roman"/>
          <w:bCs/>
          <w:sz w:val="24"/>
        </w:rPr>
      </w:pPr>
      <w:r w:rsidRPr="00EF29D5">
        <w:rPr>
          <w:rStyle w:val="FontStyle12"/>
          <w:rFonts w:ascii="Times New Roman" w:hAnsi="Times New Roman" w:cs="Times New Roman"/>
          <w:bCs/>
          <w:sz w:val="24"/>
        </w:rPr>
        <w:t>Петр Павлович Ершов. «Конек-горбунок».</w:t>
      </w:r>
      <w:r w:rsidRPr="00EF29D5">
        <w:rPr>
          <w:rStyle w:val="FontStyle12"/>
          <w:rFonts w:ascii="Times New Roman" w:hAnsi="Times New Roman" w:cs="Times New Roman"/>
          <w:b w:val="0"/>
          <w:bCs/>
          <w:sz w:val="24"/>
        </w:rPr>
        <w:t xml:space="preserve"> (для внеклассного чтения.)Соединение сказочно-фантастических ситуаций, художественного вымысла с реалистической правдивостью, с верным изображением картин народного быта, народный юмор, красочность и яркость языка.</w:t>
      </w:r>
    </w:p>
    <w:p w:rsidR="00D967D5" w:rsidRPr="00EF29D5" w:rsidRDefault="00D967D5" w:rsidP="00EF29D5">
      <w:pPr>
        <w:pStyle w:val="NoSpacing"/>
        <w:jc w:val="both"/>
        <w:rPr>
          <w:rStyle w:val="FontStyle12"/>
          <w:rFonts w:ascii="Times New Roman" w:hAnsi="Times New Roman" w:cs="Times New Roman"/>
          <w:b w:val="0"/>
          <w:bCs/>
          <w:sz w:val="24"/>
        </w:rPr>
      </w:pPr>
      <w:r w:rsidRPr="00EF29D5">
        <w:rPr>
          <w:rStyle w:val="FontStyle11"/>
          <w:rFonts w:ascii="Times New Roman" w:hAnsi="Times New Roman" w:cs="Times New Roman"/>
          <w:bCs/>
          <w:sz w:val="24"/>
        </w:rPr>
        <w:t xml:space="preserve">Всеволод Михайлович Гаршин. </w:t>
      </w:r>
      <w:r w:rsidRPr="00EF29D5">
        <w:rPr>
          <w:rStyle w:val="FontStyle13"/>
          <w:rFonts w:ascii="Times New Roman" w:hAnsi="Times New Roman" w:cs="Times New Roman"/>
          <w:bCs/>
          <w:iCs/>
          <w:sz w:val="24"/>
        </w:rPr>
        <w:t>«</w:t>
      </w:r>
      <w:r w:rsidRPr="00EF29D5">
        <w:rPr>
          <w:rStyle w:val="FontStyle13"/>
          <w:rFonts w:ascii="Times New Roman" w:hAnsi="Times New Roman" w:cs="Times New Roman"/>
          <w:bCs/>
          <w:iCs/>
          <w:sz w:val="24"/>
          <w:lang w:val="en-US"/>
        </w:rPr>
        <w:t>AttaleaPrin</w:t>
      </w:r>
      <w:r w:rsidRPr="00EF29D5">
        <w:rPr>
          <w:rStyle w:val="FontStyle13"/>
          <w:rFonts w:ascii="Times New Roman" w:hAnsi="Times New Roman" w:cs="Times New Roman"/>
          <w:bCs/>
          <w:iCs/>
          <w:sz w:val="24"/>
        </w:rPr>
        <w:t>-</w:t>
      </w:r>
      <w:r w:rsidRPr="00EF29D5">
        <w:rPr>
          <w:rStyle w:val="FontStyle13"/>
          <w:rFonts w:ascii="Times New Roman" w:hAnsi="Times New Roman" w:cs="Times New Roman"/>
          <w:bCs/>
          <w:iCs/>
          <w:sz w:val="24"/>
          <w:lang w:val="en-US"/>
        </w:rPr>
        <w:t>ceps</w:t>
      </w:r>
      <w:r w:rsidRPr="00EF29D5">
        <w:rPr>
          <w:rStyle w:val="FontStyle13"/>
          <w:rFonts w:ascii="Times New Roman" w:hAnsi="Times New Roman" w:cs="Times New Roman"/>
          <w:bCs/>
          <w:iCs/>
          <w:sz w:val="24"/>
        </w:rPr>
        <w:t xml:space="preserve">». </w:t>
      </w:r>
      <w:r w:rsidRPr="00EF29D5">
        <w:rPr>
          <w:rStyle w:val="FontStyle12"/>
          <w:rFonts w:ascii="Times New Roman" w:hAnsi="Times New Roman" w:cs="Times New Roman"/>
          <w:b w:val="0"/>
          <w:bCs/>
          <w:sz w:val="24"/>
        </w:rPr>
        <w:t>Героическое и обыденное в сказке. Трагический финал и жизнеутверждающий пафос произведения.</w:t>
      </w:r>
    </w:p>
    <w:p w:rsidR="00D967D5" w:rsidRPr="00EF29D5" w:rsidRDefault="00D967D5" w:rsidP="00EF29D5">
      <w:pPr>
        <w:pStyle w:val="NoSpacing"/>
        <w:jc w:val="both"/>
        <w:rPr>
          <w:rStyle w:val="FontStyle12"/>
          <w:rFonts w:ascii="Times New Roman" w:hAnsi="Times New Roman" w:cs="Times New Roman"/>
          <w:bCs/>
          <w:sz w:val="24"/>
        </w:rPr>
      </w:pPr>
      <w:r w:rsidRPr="00EF29D5">
        <w:rPr>
          <w:rStyle w:val="FontStyle14"/>
          <w:rFonts w:ascii="Times New Roman" w:hAnsi="Times New Roman" w:cs="Times New Roman"/>
          <w:b/>
          <w:i/>
          <w:sz w:val="24"/>
        </w:rPr>
        <w:t xml:space="preserve"> УМК «Вокруг тебя – мир». </w:t>
      </w:r>
      <w:r w:rsidRPr="00EF29D5">
        <w:rPr>
          <w:rFonts w:ascii="Times New Roman" w:hAnsi="Times New Roman" w:cs="Times New Roman"/>
          <w:i/>
        </w:rPr>
        <w:t>О. Уайльд «Мальчик-звезда»</w:t>
      </w:r>
    </w:p>
    <w:p w:rsidR="00D967D5" w:rsidRPr="00EF29D5" w:rsidRDefault="00D967D5" w:rsidP="00EF29D5">
      <w:pPr>
        <w:pStyle w:val="NoSpacing"/>
        <w:jc w:val="both"/>
        <w:rPr>
          <w:rStyle w:val="FontStyle12"/>
          <w:rFonts w:ascii="Times New Roman" w:hAnsi="Times New Roman" w:cs="Times New Roman"/>
          <w:b w:val="0"/>
          <w:bCs/>
          <w:sz w:val="24"/>
        </w:rPr>
      </w:pPr>
      <w:r w:rsidRPr="00EF29D5">
        <w:rPr>
          <w:rStyle w:val="FontStyle12"/>
          <w:rFonts w:ascii="Times New Roman" w:hAnsi="Times New Roman" w:cs="Times New Roman"/>
          <w:b w:val="0"/>
          <w:bCs/>
          <w:spacing w:val="40"/>
          <w:sz w:val="24"/>
        </w:rPr>
        <w:t>Теориялитературы.</w:t>
      </w:r>
      <w:r w:rsidRPr="00EF29D5">
        <w:rPr>
          <w:rStyle w:val="FontStyle12"/>
          <w:rFonts w:ascii="Times New Roman" w:hAnsi="Times New Roman" w:cs="Times New Roman"/>
          <w:b w:val="0"/>
          <w:bCs/>
          <w:sz w:val="24"/>
        </w:rPr>
        <w:t xml:space="preserve"> Литературная сказка (на</w:t>
      </w:r>
      <w:r w:rsidRPr="00EF29D5">
        <w:rPr>
          <w:rStyle w:val="FontStyle12"/>
          <w:rFonts w:ascii="Times New Roman" w:hAnsi="Times New Roman" w:cs="Times New Roman"/>
          <w:b w:val="0"/>
          <w:bCs/>
          <w:sz w:val="24"/>
        </w:rPr>
        <w:softHyphen/>
        <w:t>чальные представления). Стихотворная и прозаическая речь. Ритм, рифма, способы рифмовки. «Бродячиесю</w:t>
      </w:r>
      <w:r w:rsidRPr="00EF29D5">
        <w:rPr>
          <w:rStyle w:val="FontStyle12"/>
          <w:rFonts w:ascii="Times New Roman" w:hAnsi="Times New Roman" w:cs="Times New Roman"/>
          <w:b w:val="0"/>
          <w:bCs/>
          <w:sz w:val="24"/>
        </w:rPr>
        <w:softHyphen/>
        <w:t>жеты» сказок разных народов.</w:t>
      </w:r>
    </w:p>
    <w:p w:rsidR="00D967D5" w:rsidRPr="00EF29D5" w:rsidRDefault="00D967D5" w:rsidP="00EF29D5">
      <w:pPr>
        <w:pStyle w:val="NoSpacing"/>
        <w:jc w:val="both"/>
        <w:rPr>
          <w:rStyle w:val="FontStyle12"/>
          <w:rFonts w:ascii="Times New Roman" w:hAnsi="Times New Roman" w:cs="Times New Roman"/>
          <w:b w:val="0"/>
          <w:bCs/>
          <w:sz w:val="24"/>
        </w:rPr>
      </w:pPr>
      <w:r w:rsidRPr="00EF29D5">
        <w:rPr>
          <w:rStyle w:val="FontStyle11"/>
          <w:rFonts w:ascii="Times New Roman" w:hAnsi="Times New Roman" w:cs="Times New Roman"/>
          <w:bCs/>
          <w:sz w:val="24"/>
        </w:rPr>
        <w:t xml:space="preserve">Михаил Юрьевич Лермонтов. </w:t>
      </w:r>
      <w:r w:rsidRPr="00EF29D5">
        <w:rPr>
          <w:rStyle w:val="FontStyle12"/>
          <w:rFonts w:ascii="Times New Roman" w:hAnsi="Times New Roman" w:cs="Times New Roman"/>
          <w:b w:val="0"/>
          <w:bCs/>
          <w:sz w:val="24"/>
        </w:rPr>
        <w:t>Краткий рассказ о поэте (детство и начало литературной деятельности, ин</w:t>
      </w:r>
      <w:r w:rsidRPr="00EF29D5">
        <w:rPr>
          <w:rStyle w:val="FontStyle12"/>
          <w:rFonts w:ascii="Times New Roman" w:hAnsi="Times New Roman" w:cs="Times New Roman"/>
          <w:b w:val="0"/>
          <w:bCs/>
          <w:sz w:val="24"/>
        </w:rPr>
        <w:softHyphen/>
        <w:t>терес к истории России).</w:t>
      </w:r>
    </w:p>
    <w:p w:rsidR="00D967D5" w:rsidRPr="00EF29D5" w:rsidRDefault="00D967D5" w:rsidP="00EF29D5">
      <w:pPr>
        <w:pStyle w:val="NoSpacing"/>
        <w:jc w:val="both"/>
        <w:rPr>
          <w:rStyle w:val="FontStyle12"/>
          <w:rFonts w:ascii="Times New Roman" w:hAnsi="Times New Roman" w:cs="Times New Roman"/>
          <w:b w:val="0"/>
          <w:bCs/>
          <w:sz w:val="24"/>
        </w:rPr>
      </w:pPr>
      <w:r w:rsidRPr="00EF29D5">
        <w:rPr>
          <w:rStyle w:val="FontStyle13"/>
          <w:rFonts w:ascii="Times New Roman" w:hAnsi="Times New Roman" w:cs="Times New Roman"/>
          <w:bCs/>
          <w:iCs/>
          <w:sz w:val="24"/>
        </w:rPr>
        <w:t xml:space="preserve">«Бородино» </w:t>
      </w:r>
      <w:r w:rsidRPr="00EF29D5">
        <w:rPr>
          <w:rStyle w:val="FontStyle12"/>
          <w:rFonts w:ascii="Times New Roman" w:hAnsi="Times New Roman" w:cs="Times New Roman"/>
          <w:b w:val="0"/>
          <w:bCs/>
          <w:sz w:val="24"/>
        </w:rPr>
        <w:t>— отклик на 25-летнюю годовщину Бо</w:t>
      </w:r>
      <w:r w:rsidRPr="00EF29D5">
        <w:rPr>
          <w:rStyle w:val="FontStyle12"/>
          <w:rFonts w:ascii="Times New Roman" w:hAnsi="Times New Roman" w:cs="Times New Roman"/>
          <w:b w:val="0"/>
          <w:bCs/>
          <w:sz w:val="24"/>
        </w:rPr>
        <w:softHyphen/>
        <w:t>родинского сражения (1837). Историческая основа сти</w:t>
      </w:r>
      <w:r w:rsidRPr="00EF29D5">
        <w:rPr>
          <w:rStyle w:val="FontStyle12"/>
          <w:rFonts w:ascii="Times New Roman" w:hAnsi="Times New Roman" w:cs="Times New Roman"/>
          <w:b w:val="0"/>
          <w:bCs/>
          <w:sz w:val="24"/>
        </w:rPr>
        <w:softHyphen/>
        <w:t>хотворения. Воспроизведение исторического события устами рядового участника сражения. Мастерство Лер</w:t>
      </w:r>
      <w:r w:rsidRPr="00EF29D5">
        <w:rPr>
          <w:rStyle w:val="FontStyle12"/>
          <w:rFonts w:ascii="Times New Roman" w:hAnsi="Times New Roman" w:cs="Times New Roman"/>
          <w:b w:val="0"/>
          <w:bCs/>
          <w:sz w:val="24"/>
        </w:rPr>
        <w:softHyphen/>
        <w:t>монтова в создании батальных сцен. Сочетание разго</w:t>
      </w:r>
      <w:r w:rsidRPr="00EF29D5">
        <w:rPr>
          <w:rStyle w:val="FontStyle12"/>
          <w:rFonts w:ascii="Times New Roman" w:hAnsi="Times New Roman" w:cs="Times New Roman"/>
          <w:b w:val="0"/>
          <w:bCs/>
          <w:sz w:val="24"/>
        </w:rPr>
        <w:softHyphen/>
        <w:t>ворных интонаций с патриотическим пафосом стихотво</w:t>
      </w:r>
      <w:r w:rsidRPr="00EF29D5">
        <w:rPr>
          <w:rStyle w:val="FontStyle12"/>
          <w:rFonts w:ascii="Times New Roman" w:hAnsi="Times New Roman" w:cs="Times New Roman"/>
          <w:b w:val="0"/>
          <w:bCs/>
          <w:sz w:val="24"/>
        </w:rPr>
        <w:softHyphen/>
        <w:t>рения.</w:t>
      </w:r>
    </w:p>
    <w:p w:rsidR="00D967D5" w:rsidRPr="00EF29D5" w:rsidRDefault="00D967D5" w:rsidP="00EF29D5">
      <w:pPr>
        <w:pStyle w:val="NoSpacing"/>
        <w:jc w:val="both"/>
        <w:rPr>
          <w:rStyle w:val="FontStyle12"/>
          <w:rFonts w:ascii="Times New Roman" w:hAnsi="Times New Roman" w:cs="Times New Roman"/>
          <w:bCs/>
          <w:i/>
          <w:sz w:val="24"/>
        </w:rPr>
      </w:pPr>
      <w:r w:rsidRPr="00EF29D5">
        <w:rPr>
          <w:rStyle w:val="FontStyle12"/>
          <w:rFonts w:ascii="Times New Roman" w:hAnsi="Times New Roman" w:cs="Times New Roman"/>
          <w:bCs/>
          <w:i/>
          <w:sz w:val="24"/>
        </w:rPr>
        <w:t>КУБАН.Лермонтов на Кубани.</w:t>
      </w:r>
    </w:p>
    <w:p w:rsidR="00D967D5" w:rsidRPr="00EF29D5" w:rsidRDefault="00D967D5" w:rsidP="00EF29D5">
      <w:pPr>
        <w:pStyle w:val="NoSpacing"/>
        <w:jc w:val="both"/>
        <w:rPr>
          <w:rStyle w:val="FontStyle12"/>
          <w:rFonts w:ascii="Times New Roman" w:hAnsi="Times New Roman" w:cs="Times New Roman"/>
          <w:b w:val="0"/>
          <w:bCs/>
          <w:sz w:val="24"/>
        </w:rPr>
      </w:pPr>
      <w:r w:rsidRPr="00EF29D5">
        <w:rPr>
          <w:rStyle w:val="FontStyle14"/>
          <w:rFonts w:ascii="Times New Roman" w:hAnsi="Times New Roman" w:cs="Times New Roman"/>
          <w:b/>
          <w:i/>
          <w:sz w:val="24"/>
        </w:rPr>
        <w:t xml:space="preserve">УМК «Вокруг тебя – мир». </w:t>
      </w:r>
      <w:r w:rsidRPr="00EF29D5">
        <w:rPr>
          <w:rFonts w:ascii="Times New Roman" w:hAnsi="Times New Roman" w:cs="Times New Roman"/>
          <w:b/>
          <w:i/>
        </w:rPr>
        <w:t>Отрывки из романа Л.Н. Толстого «Война и мир»</w:t>
      </w:r>
    </w:p>
    <w:p w:rsidR="00D967D5" w:rsidRPr="00EF29D5" w:rsidRDefault="00D967D5" w:rsidP="00EF29D5">
      <w:pPr>
        <w:pStyle w:val="NoSpacing"/>
        <w:jc w:val="both"/>
        <w:rPr>
          <w:rStyle w:val="FontStyle12"/>
          <w:rFonts w:ascii="Times New Roman" w:hAnsi="Times New Roman" w:cs="Times New Roman"/>
          <w:b w:val="0"/>
          <w:bCs/>
          <w:sz w:val="24"/>
        </w:rPr>
      </w:pPr>
      <w:r w:rsidRPr="00EF29D5">
        <w:rPr>
          <w:rStyle w:val="FontStyle12"/>
          <w:rFonts w:ascii="Times New Roman" w:hAnsi="Times New Roman" w:cs="Times New Roman"/>
          <w:b w:val="0"/>
          <w:bCs/>
          <w:spacing w:val="40"/>
          <w:sz w:val="24"/>
        </w:rPr>
        <w:t>Теориялитературы.</w:t>
      </w:r>
      <w:r w:rsidRPr="00EF29D5">
        <w:rPr>
          <w:rStyle w:val="FontStyle12"/>
          <w:rFonts w:ascii="Times New Roman" w:hAnsi="Times New Roman" w:cs="Times New Roman"/>
          <w:b w:val="0"/>
          <w:bCs/>
          <w:sz w:val="24"/>
        </w:rPr>
        <w:t xml:space="preserve"> Сравнение, гипербола, эпи</w:t>
      </w:r>
      <w:r w:rsidRPr="00EF29D5">
        <w:rPr>
          <w:rStyle w:val="FontStyle12"/>
          <w:rFonts w:ascii="Times New Roman" w:hAnsi="Times New Roman" w:cs="Times New Roman"/>
          <w:b w:val="0"/>
          <w:bCs/>
          <w:sz w:val="24"/>
        </w:rPr>
        <w:softHyphen/>
        <w:t>тет (развитие представлений), метафора, звукопись, ал</w:t>
      </w:r>
      <w:r w:rsidRPr="00EF29D5">
        <w:rPr>
          <w:rStyle w:val="FontStyle12"/>
          <w:rFonts w:ascii="Times New Roman" w:hAnsi="Times New Roman" w:cs="Times New Roman"/>
          <w:b w:val="0"/>
          <w:bCs/>
          <w:sz w:val="24"/>
        </w:rPr>
        <w:softHyphen/>
        <w:t>литерация (начальные представления).</w:t>
      </w:r>
    </w:p>
    <w:p w:rsidR="00D967D5" w:rsidRPr="00EF29D5" w:rsidRDefault="00D967D5" w:rsidP="00EF29D5">
      <w:pPr>
        <w:pStyle w:val="NoSpacing"/>
        <w:jc w:val="both"/>
        <w:rPr>
          <w:rStyle w:val="FontStyle12"/>
          <w:rFonts w:ascii="Times New Roman" w:hAnsi="Times New Roman" w:cs="Times New Roman"/>
          <w:b w:val="0"/>
          <w:bCs/>
          <w:sz w:val="24"/>
        </w:rPr>
      </w:pPr>
      <w:r w:rsidRPr="00EF29D5">
        <w:rPr>
          <w:rStyle w:val="FontStyle11"/>
          <w:rFonts w:ascii="Times New Roman" w:hAnsi="Times New Roman" w:cs="Times New Roman"/>
          <w:bCs/>
          <w:sz w:val="24"/>
        </w:rPr>
        <w:t xml:space="preserve">Николай Васильевич Гоголь. </w:t>
      </w:r>
      <w:r w:rsidRPr="00EF29D5">
        <w:rPr>
          <w:rStyle w:val="FontStyle12"/>
          <w:rFonts w:ascii="Times New Roman" w:hAnsi="Times New Roman" w:cs="Times New Roman"/>
          <w:b w:val="0"/>
          <w:bCs/>
          <w:sz w:val="24"/>
        </w:rPr>
        <w:t>Краткий рассказ о пи</w:t>
      </w:r>
      <w:r w:rsidRPr="00EF29D5">
        <w:rPr>
          <w:rStyle w:val="FontStyle12"/>
          <w:rFonts w:ascii="Times New Roman" w:hAnsi="Times New Roman" w:cs="Times New Roman"/>
          <w:b w:val="0"/>
          <w:bCs/>
          <w:sz w:val="24"/>
        </w:rPr>
        <w:softHyphen/>
        <w:t>сателе (детство, годы учения, начало литературной дея</w:t>
      </w:r>
      <w:r w:rsidRPr="00EF29D5">
        <w:rPr>
          <w:rStyle w:val="FontStyle12"/>
          <w:rFonts w:ascii="Times New Roman" w:hAnsi="Times New Roman" w:cs="Times New Roman"/>
          <w:b w:val="0"/>
          <w:bCs/>
          <w:sz w:val="24"/>
        </w:rPr>
        <w:softHyphen/>
        <w:t>тельности).</w:t>
      </w:r>
    </w:p>
    <w:p w:rsidR="00D967D5" w:rsidRPr="00EF29D5" w:rsidRDefault="00D967D5" w:rsidP="00EF29D5">
      <w:pPr>
        <w:pStyle w:val="NoSpacing"/>
        <w:jc w:val="both"/>
        <w:rPr>
          <w:rStyle w:val="FontStyle12"/>
          <w:rFonts w:ascii="Times New Roman" w:hAnsi="Times New Roman" w:cs="Times New Roman"/>
          <w:b w:val="0"/>
          <w:bCs/>
          <w:sz w:val="24"/>
        </w:rPr>
      </w:pPr>
      <w:r w:rsidRPr="00EF29D5">
        <w:rPr>
          <w:rStyle w:val="FontStyle13"/>
          <w:rFonts w:ascii="Times New Roman" w:hAnsi="Times New Roman" w:cs="Times New Roman"/>
          <w:bCs/>
          <w:iCs/>
          <w:sz w:val="24"/>
        </w:rPr>
        <w:t xml:space="preserve">«Заколдованное место» </w:t>
      </w:r>
      <w:r w:rsidRPr="00EF29D5">
        <w:rPr>
          <w:rStyle w:val="FontStyle12"/>
          <w:rFonts w:ascii="Times New Roman" w:hAnsi="Times New Roman" w:cs="Times New Roman"/>
          <w:b w:val="0"/>
          <w:bCs/>
          <w:sz w:val="24"/>
        </w:rPr>
        <w:t>— повесть из книги «Вече</w:t>
      </w:r>
      <w:r w:rsidRPr="00EF29D5">
        <w:rPr>
          <w:rStyle w:val="FontStyle12"/>
          <w:rFonts w:ascii="Times New Roman" w:hAnsi="Times New Roman" w:cs="Times New Roman"/>
          <w:b w:val="0"/>
          <w:bCs/>
          <w:sz w:val="24"/>
        </w:rPr>
        <w:softHyphen/>
        <w:t>ра на хуторе близ Диканьки». Поэтизация народной жиз</w:t>
      </w:r>
      <w:r w:rsidRPr="00EF29D5">
        <w:rPr>
          <w:rStyle w:val="FontStyle12"/>
          <w:rFonts w:ascii="Times New Roman" w:hAnsi="Times New Roman" w:cs="Times New Roman"/>
          <w:b w:val="0"/>
          <w:bCs/>
          <w:sz w:val="24"/>
        </w:rPr>
        <w:softHyphen/>
        <w:t>ни, народных преданий, сочетание светлого и мрачного, комического и лирического, реального и фантастиче</w:t>
      </w:r>
      <w:r w:rsidRPr="00EF29D5">
        <w:rPr>
          <w:rStyle w:val="FontStyle12"/>
          <w:rFonts w:ascii="Times New Roman" w:hAnsi="Times New Roman" w:cs="Times New Roman"/>
          <w:b w:val="0"/>
          <w:bCs/>
          <w:sz w:val="24"/>
        </w:rPr>
        <w:softHyphen/>
        <w:t>ского.</w:t>
      </w:r>
    </w:p>
    <w:p w:rsidR="00D967D5" w:rsidRPr="00EF29D5" w:rsidRDefault="00D967D5" w:rsidP="00EF29D5">
      <w:pPr>
        <w:pStyle w:val="NoSpacing"/>
        <w:jc w:val="both"/>
        <w:rPr>
          <w:rStyle w:val="FontStyle12"/>
          <w:rFonts w:ascii="Times New Roman" w:hAnsi="Times New Roman" w:cs="Times New Roman"/>
          <w:bCs/>
          <w:i/>
          <w:sz w:val="24"/>
        </w:rPr>
      </w:pPr>
      <w:r w:rsidRPr="00EF29D5">
        <w:rPr>
          <w:rStyle w:val="FontStyle12"/>
          <w:rFonts w:ascii="Times New Roman" w:hAnsi="Times New Roman" w:cs="Times New Roman"/>
          <w:bCs/>
          <w:sz w:val="24"/>
        </w:rPr>
        <w:t>Вн. чт. «Ночь перед Рождеством».</w:t>
      </w:r>
      <w:r w:rsidRPr="00EF29D5">
        <w:rPr>
          <w:rStyle w:val="FontStyle12"/>
          <w:rFonts w:ascii="Times New Roman" w:hAnsi="Times New Roman" w:cs="Times New Roman"/>
          <w:b w:val="0"/>
          <w:bCs/>
          <w:sz w:val="24"/>
        </w:rPr>
        <w:t xml:space="preserve">(для внеклассного чтения.) Поэтические картины народной жизни (праздники, обряды, гулянья). Герои повести. Фольклорные мотивы в создании образов героев. Изображение конфликта темных и светлых </w:t>
      </w:r>
      <w:r w:rsidRPr="00EF29D5">
        <w:rPr>
          <w:rStyle w:val="FontStyle12"/>
          <w:rFonts w:ascii="Times New Roman" w:hAnsi="Times New Roman" w:cs="Times New Roman"/>
          <w:bCs/>
          <w:i/>
          <w:sz w:val="24"/>
        </w:rPr>
        <w:t xml:space="preserve">сил. </w:t>
      </w:r>
    </w:p>
    <w:p w:rsidR="00D967D5" w:rsidRPr="00EF29D5" w:rsidRDefault="00D967D5" w:rsidP="00EF29D5">
      <w:pPr>
        <w:pStyle w:val="NoSpacing"/>
        <w:jc w:val="both"/>
        <w:rPr>
          <w:rStyle w:val="FontStyle12"/>
          <w:rFonts w:ascii="Times New Roman" w:hAnsi="Times New Roman" w:cs="Times New Roman"/>
          <w:b w:val="0"/>
          <w:bCs/>
          <w:sz w:val="24"/>
        </w:rPr>
      </w:pPr>
      <w:r w:rsidRPr="00EF29D5">
        <w:rPr>
          <w:rStyle w:val="FontStyle12"/>
          <w:rFonts w:ascii="Times New Roman" w:hAnsi="Times New Roman" w:cs="Times New Roman"/>
          <w:b w:val="0"/>
          <w:bCs/>
          <w:spacing w:val="40"/>
          <w:sz w:val="24"/>
        </w:rPr>
        <w:t>Теориялитературы.</w:t>
      </w:r>
      <w:r w:rsidRPr="00EF29D5">
        <w:rPr>
          <w:rStyle w:val="FontStyle12"/>
          <w:rFonts w:ascii="Times New Roman" w:hAnsi="Times New Roman" w:cs="Times New Roman"/>
          <w:b w:val="0"/>
          <w:bCs/>
          <w:sz w:val="24"/>
        </w:rPr>
        <w:t xml:space="preserve"> Фантастика (развитие пред</w:t>
      </w:r>
      <w:r w:rsidRPr="00EF29D5">
        <w:rPr>
          <w:rStyle w:val="FontStyle12"/>
          <w:rFonts w:ascii="Times New Roman" w:hAnsi="Times New Roman" w:cs="Times New Roman"/>
          <w:b w:val="0"/>
          <w:bCs/>
          <w:sz w:val="24"/>
        </w:rPr>
        <w:softHyphen/>
        <w:t>ставлений). Юмор (развитие представлений).</w:t>
      </w:r>
    </w:p>
    <w:p w:rsidR="00D967D5" w:rsidRPr="00EF29D5" w:rsidRDefault="00D967D5" w:rsidP="00EF29D5">
      <w:pPr>
        <w:pStyle w:val="NoSpacing"/>
        <w:jc w:val="both"/>
        <w:rPr>
          <w:rStyle w:val="FontStyle12"/>
          <w:rFonts w:ascii="Times New Roman" w:hAnsi="Times New Roman" w:cs="Times New Roman"/>
          <w:b w:val="0"/>
          <w:bCs/>
          <w:sz w:val="24"/>
        </w:rPr>
      </w:pPr>
      <w:r w:rsidRPr="00EF29D5">
        <w:rPr>
          <w:rStyle w:val="FontStyle11"/>
          <w:rFonts w:ascii="Times New Roman" w:hAnsi="Times New Roman" w:cs="Times New Roman"/>
          <w:bCs/>
          <w:sz w:val="24"/>
        </w:rPr>
        <w:t xml:space="preserve">Николай Алексеевич Некрасов. </w:t>
      </w:r>
      <w:r w:rsidRPr="00EF29D5">
        <w:rPr>
          <w:rStyle w:val="FontStyle12"/>
          <w:rFonts w:ascii="Times New Roman" w:hAnsi="Times New Roman" w:cs="Times New Roman"/>
          <w:bCs/>
          <w:sz w:val="24"/>
        </w:rPr>
        <w:t xml:space="preserve">Краткий рассказ о поэте (детство и начало </w:t>
      </w:r>
      <w:r w:rsidRPr="00EF29D5">
        <w:rPr>
          <w:rStyle w:val="FontStyle12"/>
          <w:rFonts w:ascii="Times New Roman" w:hAnsi="Times New Roman" w:cs="Times New Roman"/>
          <w:b w:val="0"/>
          <w:bCs/>
          <w:sz w:val="24"/>
        </w:rPr>
        <w:t>литературной деятельности).</w:t>
      </w:r>
    </w:p>
    <w:p w:rsidR="00D967D5" w:rsidRPr="00EF29D5" w:rsidRDefault="00D967D5" w:rsidP="00EF29D5">
      <w:pPr>
        <w:pStyle w:val="NoSpacing"/>
        <w:jc w:val="both"/>
        <w:rPr>
          <w:rStyle w:val="FontStyle12"/>
          <w:rFonts w:ascii="Times New Roman" w:hAnsi="Times New Roman" w:cs="Times New Roman"/>
          <w:b w:val="0"/>
          <w:bCs/>
          <w:sz w:val="24"/>
        </w:rPr>
      </w:pPr>
      <w:r w:rsidRPr="00EF29D5">
        <w:rPr>
          <w:rStyle w:val="FontStyle13"/>
          <w:rFonts w:ascii="Times New Roman" w:hAnsi="Times New Roman" w:cs="Times New Roman"/>
          <w:bCs/>
          <w:iCs/>
          <w:sz w:val="24"/>
        </w:rPr>
        <w:t xml:space="preserve">«На Волге» </w:t>
      </w:r>
      <w:r w:rsidRPr="00EF29D5">
        <w:rPr>
          <w:rStyle w:val="FontStyle12"/>
          <w:rFonts w:ascii="Times New Roman" w:hAnsi="Times New Roman" w:cs="Times New Roman"/>
          <w:b w:val="0"/>
          <w:bCs/>
          <w:sz w:val="24"/>
        </w:rPr>
        <w:t>Картины природы. Раздумья поэта о судьбе народа. Вера в потенциальные силы народа, луч</w:t>
      </w:r>
      <w:r w:rsidRPr="00EF29D5">
        <w:rPr>
          <w:rStyle w:val="FontStyle12"/>
          <w:rFonts w:ascii="Times New Roman" w:hAnsi="Times New Roman" w:cs="Times New Roman"/>
          <w:b w:val="0"/>
          <w:bCs/>
          <w:sz w:val="24"/>
        </w:rPr>
        <w:softHyphen/>
        <w:t>шую его судьбу.</w:t>
      </w:r>
    </w:p>
    <w:p w:rsidR="00D967D5" w:rsidRPr="00EF29D5" w:rsidRDefault="00D967D5" w:rsidP="00EF29D5">
      <w:pPr>
        <w:pStyle w:val="NoSpacing"/>
        <w:jc w:val="both"/>
        <w:rPr>
          <w:rStyle w:val="FontStyle12"/>
          <w:rFonts w:ascii="Times New Roman" w:hAnsi="Times New Roman" w:cs="Times New Roman"/>
          <w:b w:val="0"/>
          <w:bCs/>
          <w:sz w:val="24"/>
        </w:rPr>
      </w:pPr>
      <w:r w:rsidRPr="00EF29D5">
        <w:rPr>
          <w:rStyle w:val="FontStyle13"/>
          <w:rFonts w:ascii="Times New Roman" w:hAnsi="Times New Roman" w:cs="Times New Roman"/>
          <w:bCs/>
          <w:iCs/>
          <w:sz w:val="24"/>
        </w:rPr>
        <w:t xml:space="preserve">«Есть женщины в русских селеньях...» </w:t>
      </w:r>
      <w:r w:rsidRPr="00EF29D5">
        <w:rPr>
          <w:rStyle w:val="FontStyle12"/>
          <w:rFonts w:ascii="Times New Roman" w:hAnsi="Times New Roman" w:cs="Times New Roman"/>
          <w:b w:val="0"/>
          <w:bCs/>
          <w:sz w:val="24"/>
        </w:rPr>
        <w:t xml:space="preserve">(отрывок из поэмы </w:t>
      </w:r>
      <w:r w:rsidRPr="00EF29D5">
        <w:rPr>
          <w:rStyle w:val="FontStyle13"/>
          <w:rFonts w:ascii="Times New Roman" w:hAnsi="Times New Roman" w:cs="Times New Roman"/>
          <w:bCs/>
          <w:iCs/>
          <w:sz w:val="24"/>
        </w:rPr>
        <w:t xml:space="preserve">«Мороз, Красный нос»). </w:t>
      </w:r>
      <w:r w:rsidRPr="00EF29D5">
        <w:rPr>
          <w:rStyle w:val="FontStyle12"/>
          <w:rFonts w:ascii="Times New Roman" w:hAnsi="Times New Roman" w:cs="Times New Roman"/>
          <w:b w:val="0"/>
          <w:bCs/>
          <w:sz w:val="24"/>
        </w:rPr>
        <w:t>Поэтический образ русской женщины.</w:t>
      </w:r>
    </w:p>
    <w:p w:rsidR="00D967D5" w:rsidRPr="00EF29D5" w:rsidRDefault="00D967D5" w:rsidP="00EF29D5">
      <w:pPr>
        <w:pStyle w:val="NoSpacing"/>
        <w:jc w:val="both"/>
        <w:rPr>
          <w:rStyle w:val="FontStyle12"/>
          <w:rFonts w:ascii="Times New Roman" w:hAnsi="Times New Roman" w:cs="Times New Roman"/>
          <w:b w:val="0"/>
          <w:bCs/>
          <w:sz w:val="24"/>
        </w:rPr>
      </w:pPr>
      <w:r w:rsidRPr="00EF29D5">
        <w:rPr>
          <w:rStyle w:val="FontStyle12"/>
          <w:rFonts w:ascii="Times New Roman" w:hAnsi="Times New Roman" w:cs="Times New Roman"/>
          <w:b w:val="0"/>
          <w:bCs/>
          <w:sz w:val="24"/>
        </w:rPr>
        <w:t xml:space="preserve">Стихотворение </w:t>
      </w:r>
      <w:r w:rsidRPr="00EF29D5">
        <w:rPr>
          <w:rStyle w:val="FontStyle13"/>
          <w:rFonts w:ascii="Times New Roman" w:hAnsi="Times New Roman" w:cs="Times New Roman"/>
          <w:bCs/>
          <w:iCs/>
          <w:sz w:val="24"/>
        </w:rPr>
        <w:t xml:space="preserve">«Крестьянские дети». </w:t>
      </w:r>
      <w:r w:rsidRPr="00EF29D5">
        <w:rPr>
          <w:rStyle w:val="FontStyle12"/>
          <w:rFonts w:ascii="Times New Roman" w:hAnsi="Times New Roman" w:cs="Times New Roman"/>
          <w:b w:val="0"/>
          <w:bCs/>
          <w:sz w:val="24"/>
        </w:rPr>
        <w:t>Картины воль</w:t>
      </w:r>
      <w:r w:rsidRPr="00EF29D5">
        <w:rPr>
          <w:rStyle w:val="FontStyle12"/>
          <w:rFonts w:ascii="Times New Roman" w:hAnsi="Times New Roman" w:cs="Times New Roman"/>
          <w:b w:val="0"/>
          <w:bCs/>
          <w:sz w:val="24"/>
        </w:rPr>
        <w:softHyphen/>
        <w:t>ной жизни крестьянских детей, их забавы, приобщение к труду взрослых. Мир детства — короткая пора в жизни крестьянина. Речевая характеристика персонажей.</w:t>
      </w:r>
    </w:p>
    <w:p w:rsidR="00D967D5" w:rsidRPr="00EF29D5" w:rsidRDefault="00D967D5" w:rsidP="00EF29D5">
      <w:pPr>
        <w:pStyle w:val="NoSpacing"/>
        <w:jc w:val="both"/>
        <w:rPr>
          <w:rStyle w:val="FontStyle12"/>
          <w:rFonts w:ascii="Times New Roman" w:hAnsi="Times New Roman" w:cs="Times New Roman"/>
          <w:bCs/>
          <w:i/>
          <w:sz w:val="24"/>
        </w:rPr>
      </w:pPr>
      <w:r w:rsidRPr="00EF29D5">
        <w:rPr>
          <w:rStyle w:val="FontStyle12"/>
          <w:rFonts w:ascii="Times New Roman" w:hAnsi="Times New Roman" w:cs="Times New Roman"/>
          <w:bCs/>
          <w:i/>
          <w:sz w:val="24"/>
        </w:rPr>
        <w:t>КУБАН. Страна детства. В. Логинов «Витюшкино детство»</w:t>
      </w:r>
    </w:p>
    <w:p w:rsidR="00D967D5" w:rsidRPr="00EF29D5" w:rsidRDefault="00D967D5" w:rsidP="00EF29D5">
      <w:pPr>
        <w:pStyle w:val="NoSpacing"/>
        <w:jc w:val="both"/>
        <w:rPr>
          <w:rStyle w:val="FontStyle12"/>
          <w:rFonts w:ascii="Times New Roman" w:hAnsi="Times New Roman" w:cs="Times New Roman"/>
          <w:b w:val="0"/>
          <w:bCs/>
          <w:sz w:val="24"/>
        </w:rPr>
      </w:pPr>
      <w:r w:rsidRPr="00EF29D5">
        <w:rPr>
          <w:rStyle w:val="FontStyle12"/>
          <w:rFonts w:ascii="Times New Roman" w:hAnsi="Times New Roman" w:cs="Times New Roman"/>
          <w:b w:val="0"/>
          <w:bCs/>
          <w:spacing w:val="40"/>
          <w:sz w:val="24"/>
        </w:rPr>
        <w:t>Теориялитературы.</w:t>
      </w:r>
      <w:r w:rsidRPr="00EF29D5">
        <w:rPr>
          <w:rStyle w:val="FontStyle12"/>
          <w:rFonts w:ascii="Times New Roman" w:hAnsi="Times New Roman" w:cs="Times New Roman"/>
          <w:b w:val="0"/>
          <w:bCs/>
          <w:sz w:val="24"/>
        </w:rPr>
        <w:t xml:space="preserve"> Эпитет (развитие пред</w:t>
      </w:r>
      <w:r w:rsidRPr="00EF29D5">
        <w:rPr>
          <w:rStyle w:val="FontStyle12"/>
          <w:rFonts w:ascii="Times New Roman" w:hAnsi="Times New Roman" w:cs="Times New Roman"/>
          <w:b w:val="0"/>
          <w:bCs/>
          <w:sz w:val="24"/>
        </w:rPr>
        <w:softHyphen/>
        <w:t>ставлений).</w:t>
      </w:r>
    </w:p>
    <w:p w:rsidR="00D967D5" w:rsidRPr="00EF29D5" w:rsidRDefault="00D967D5" w:rsidP="00EF29D5">
      <w:pPr>
        <w:pStyle w:val="NoSpacing"/>
        <w:jc w:val="both"/>
        <w:rPr>
          <w:rStyle w:val="FontStyle12"/>
          <w:rFonts w:ascii="Times New Roman" w:hAnsi="Times New Roman" w:cs="Times New Roman"/>
          <w:b w:val="0"/>
          <w:bCs/>
          <w:sz w:val="24"/>
        </w:rPr>
      </w:pPr>
      <w:r w:rsidRPr="00EF29D5">
        <w:rPr>
          <w:rStyle w:val="FontStyle11"/>
          <w:rFonts w:ascii="Times New Roman" w:hAnsi="Times New Roman" w:cs="Times New Roman"/>
          <w:bCs/>
          <w:sz w:val="24"/>
        </w:rPr>
        <w:t>Иван Сергеевич Тургенев-</w:t>
      </w:r>
      <w:r w:rsidRPr="00EF29D5">
        <w:rPr>
          <w:rStyle w:val="FontStyle12"/>
          <w:rFonts w:ascii="Times New Roman" w:hAnsi="Times New Roman" w:cs="Times New Roman"/>
          <w:b w:val="0"/>
          <w:bCs/>
          <w:sz w:val="24"/>
        </w:rPr>
        <w:t>Краткий рассказ о писа</w:t>
      </w:r>
      <w:r w:rsidRPr="00EF29D5">
        <w:rPr>
          <w:rStyle w:val="FontStyle12"/>
          <w:rFonts w:ascii="Times New Roman" w:hAnsi="Times New Roman" w:cs="Times New Roman"/>
          <w:b w:val="0"/>
          <w:bCs/>
          <w:sz w:val="24"/>
        </w:rPr>
        <w:softHyphen/>
        <w:t>теле (детство и начало литературной деятельности).</w:t>
      </w:r>
    </w:p>
    <w:p w:rsidR="00D967D5" w:rsidRPr="00EF29D5" w:rsidRDefault="00D967D5" w:rsidP="00EF29D5">
      <w:pPr>
        <w:pStyle w:val="NoSpacing"/>
        <w:jc w:val="both"/>
        <w:rPr>
          <w:rStyle w:val="FontStyle12"/>
          <w:rFonts w:ascii="Times New Roman" w:hAnsi="Times New Roman" w:cs="Times New Roman"/>
          <w:b w:val="0"/>
          <w:bCs/>
          <w:sz w:val="24"/>
        </w:rPr>
      </w:pPr>
      <w:r w:rsidRPr="00EF29D5">
        <w:rPr>
          <w:rStyle w:val="FontStyle13"/>
          <w:rFonts w:ascii="Times New Roman" w:hAnsi="Times New Roman" w:cs="Times New Roman"/>
          <w:bCs/>
          <w:iCs/>
          <w:sz w:val="24"/>
        </w:rPr>
        <w:t xml:space="preserve">«Муму» </w:t>
      </w:r>
      <w:r w:rsidRPr="00EF29D5">
        <w:rPr>
          <w:rStyle w:val="FontStyle12"/>
          <w:rFonts w:ascii="Times New Roman" w:hAnsi="Times New Roman" w:cs="Times New Roman"/>
          <w:b w:val="0"/>
          <w:bCs/>
          <w:sz w:val="24"/>
        </w:rPr>
        <w:t>— повествование о жизни в эпоху крепост</w:t>
      </w:r>
      <w:r w:rsidRPr="00EF29D5">
        <w:rPr>
          <w:rStyle w:val="FontStyle12"/>
          <w:rFonts w:ascii="Times New Roman" w:hAnsi="Times New Roman" w:cs="Times New Roman"/>
          <w:b w:val="0"/>
          <w:bCs/>
          <w:sz w:val="24"/>
        </w:rPr>
        <w:softHyphen/>
        <w:t>ного права. Духовные и нравственные качества Гера</w:t>
      </w:r>
      <w:r w:rsidRPr="00EF29D5">
        <w:rPr>
          <w:rStyle w:val="FontStyle12"/>
          <w:rFonts w:ascii="Times New Roman" w:hAnsi="Times New Roman" w:cs="Times New Roman"/>
          <w:b w:val="0"/>
          <w:bCs/>
          <w:sz w:val="24"/>
        </w:rPr>
        <w:softHyphen/>
        <w:t>сима: сила, достоинство, сострадание к окружающим, великодушие, трудолюбие. Немота главного героя — символ немого протеста крепостных крестьян.</w:t>
      </w:r>
    </w:p>
    <w:p w:rsidR="00D967D5" w:rsidRPr="00EF29D5" w:rsidRDefault="00D967D5" w:rsidP="00EF29D5">
      <w:pPr>
        <w:pStyle w:val="NoSpacing"/>
        <w:jc w:val="both"/>
        <w:rPr>
          <w:rStyle w:val="FontStyle12"/>
          <w:rFonts w:ascii="Times New Roman" w:hAnsi="Times New Roman" w:cs="Times New Roman"/>
          <w:b w:val="0"/>
          <w:bCs/>
          <w:sz w:val="24"/>
        </w:rPr>
      </w:pPr>
      <w:r w:rsidRPr="00EF29D5">
        <w:rPr>
          <w:rStyle w:val="FontStyle14"/>
          <w:rFonts w:ascii="Times New Roman" w:hAnsi="Times New Roman" w:cs="Times New Roman"/>
          <w:b/>
          <w:i/>
          <w:sz w:val="24"/>
        </w:rPr>
        <w:t xml:space="preserve">УМК «Вокруг тебя – мир». </w:t>
      </w:r>
      <w:r w:rsidRPr="00EF29D5">
        <w:rPr>
          <w:rFonts w:ascii="Times New Roman" w:hAnsi="Times New Roman" w:cs="Times New Roman"/>
          <w:b/>
          <w:i/>
        </w:rPr>
        <w:t xml:space="preserve"> А. Платонов «Неизвестный цветок»</w:t>
      </w:r>
    </w:p>
    <w:p w:rsidR="00D967D5" w:rsidRPr="00EF29D5" w:rsidRDefault="00D967D5" w:rsidP="00EF29D5">
      <w:pPr>
        <w:pStyle w:val="NoSpacing"/>
        <w:jc w:val="both"/>
        <w:rPr>
          <w:rStyle w:val="FontStyle12"/>
          <w:rFonts w:ascii="Times New Roman" w:hAnsi="Times New Roman" w:cs="Times New Roman"/>
          <w:b w:val="0"/>
          <w:bCs/>
          <w:sz w:val="24"/>
        </w:rPr>
      </w:pPr>
      <w:r w:rsidRPr="00EF29D5">
        <w:rPr>
          <w:rStyle w:val="FontStyle12"/>
          <w:rFonts w:ascii="Times New Roman" w:hAnsi="Times New Roman" w:cs="Times New Roman"/>
          <w:b w:val="0"/>
          <w:bCs/>
          <w:spacing w:val="40"/>
          <w:sz w:val="24"/>
        </w:rPr>
        <w:t>Теориялитературы.</w:t>
      </w:r>
      <w:r w:rsidRPr="00EF29D5">
        <w:rPr>
          <w:rStyle w:val="FontStyle12"/>
          <w:rFonts w:ascii="Times New Roman" w:hAnsi="Times New Roman" w:cs="Times New Roman"/>
          <w:b w:val="0"/>
          <w:bCs/>
          <w:sz w:val="24"/>
        </w:rPr>
        <w:t xml:space="preserve"> Портрет, пейзаж (развитие представлений). Литературный герой (развитие представлений).</w:t>
      </w:r>
    </w:p>
    <w:p w:rsidR="00D967D5" w:rsidRPr="00EF29D5" w:rsidRDefault="00D967D5" w:rsidP="00EF29D5">
      <w:pPr>
        <w:pStyle w:val="NoSpacing"/>
        <w:jc w:val="both"/>
        <w:rPr>
          <w:rStyle w:val="FontStyle12"/>
          <w:rFonts w:ascii="Times New Roman" w:hAnsi="Times New Roman" w:cs="Times New Roman"/>
          <w:b w:val="0"/>
          <w:bCs/>
          <w:sz w:val="24"/>
        </w:rPr>
      </w:pPr>
      <w:r w:rsidRPr="00EF29D5">
        <w:rPr>
          <w:rStyle w:val="FontStyle11"/>
          <w:rFonts w:ascii="Times New Roman" w:hAnsi="Times New Roman" w:cs="Times New Roman"/>
          <w:bCs/>
          <w:sz w:val="24"/>
        </w:rPr>
        <w:t xml:space="preserve">Афанасий Афанасьевич Фет. </w:t>
      </w:r>
      <w:r w:rsidRPr="00EF29D5">
        <w:rPr>
          <w:rStyle w:val="FontStyle12"/>
          <w:rFonts w:ascii="Times New Roman" w:hAnsi="Times New Roman" w:cs="Times New Roman"/>
          <w:b w:val="0"/>
          <w:bCs/>
          <w:sz w:val="24"/>
        </w:rPr>
        <w:t>Краткий рассказ о поэте. Стихотворение «Весенний дождь» - радостная, яркая, полная движения картина весенней природы. Краски, звуки, запахи как воплощение красоты жизни.</w:t>
      </w:r>
    </w:p>
    <w:p w:rsidR="00D967D5" w:rsidRPr="00EF29D5" w:rsidRDefault="00D967D5" w:rsidP="00EF29D5">
      <w:pPr>
        <w:pStyle w:val="NoSpacing"/>
        <w:jc w:val="both"/>
        <w:rPr>
          <w:rStyle w:val="FontStyle12"/>
          <w:rFonts w:ascii="Times New Roman" w:hAnsi="Times New Roman" w:cs="Times New Roman"/>
          <w:b w:val="0"/>
          <w:bCs/>
          <w:sz w:val="24"/>
        </w:rPr>
      </w:pPr>
      <w:r w:rsidRPr="00EF29D5">
        <w:rPr>
          <w:rStyle w:val="FontStyle11"/>
          <w:rFonts w:ascii="Times New Roman" w:hAnsi="Times New Roman" w:cs="Times New Roman"/>
          <w:bCs/>
          <w:sz w:val="24"/>
        </w:rPr>
        <w:t xml:space="preserve">Лев Николаевич Толстой. </w:t>
      </w:r>
      <w:r w:rsidRPr="00EF29D5">
        <w:rPr>
          <w:rStyle w:val="FontStyle12"/>
          <w:rFonts w:ascii="Times New Roman" w:hAnsi="Times New Roman" w:cs="Times New Roman"/>
          <w:b w:val="0"/>
          <w:bCs/>
          <w:sz w:val="24"/>
        </w:rPr>
        <w:t>Краткий рассказ о писа</w:t>
      </w:r>
      <w:r w:rsidRPr="00EF29D5">
        <w:rPr>
          <w:rStyle w:val="FontStyle12"/>
          <w:rFonts w:ascii="Times New Roman" w:hAnsi="Times New Roman" w:cs="Times New Roman"/>
          <w:b w:val="0"/>
          <w:bCs/>
          <w:sz w:val="24"/>
        </w:rPr>
        <w:softHyphen/>
        <w:t>теле (детство, начало литературной деятельности).</w:t>
      </w:r>
    </w:p>
    <w:p w:rsidR="00D967D5" w:rsidRPr="00EF29D5" w:rsidRDefault="00D967D5" w:rsidP="00EF29D5">
      <w:pPr>
        <w:pStyle w:val="NoSpacing"/>
        <w:jc w:val="both"/>
        <w:rPr>
          <w:rStyle w:val="FontStyle12"/>
          <w:rFonts w:ascii="Times New Roman" w:hAnsi="Times New Roman" w:cs="Times New Roman"/>
          <w:b w:val="0"/>
          <w:bCs/>
          <w:sz w:val="24"/>
        </w:rPr>
      </w:pPr>
      <w:r w:rsidRPr="00EF29D5">
        <w:rPr>
          <w:rStyle w:val="FontStyle13"/>
          <w:rFonts w:ascii="Times New Roman" w:hAnsi="Times New Roman" w:cs="Times New Roman"/>
          <w:bCs/>
          <w:iCs/>
          <w:sz w:val="24"/>
        </w:rPr>
        <w:t xml:space="preserve">«Кавказский пленник». </w:t>
      </w:r>
      <w:r w:rsidRPr="00EF29D5">
        <w:rPr>
          <w:rStyle w:val="FontStyle12"/>
          <w:rFonts w:ascii="Times New Roman" w:hAnsi="Times New Roman" w:cs="Times New Roman"/>
          <w:b w:val="0"/>
          <w:bCs/>
          <w:sz w:val="24"/>
        </w:rPr>
        <w:t>Бессмысленность и жесто</w:t>
      </w:r>
      <w:r w:rsidRPr="00EF29D5">
        <w:rPr>
          <w:rStyle w:val="FontStyle12"/>
          <w:rFonts w:ascii="Times New Roman" w:hAnsi="Times New Roman" w:cs="Times New Roman"/>
          <w:b w:val="0"/>
          <w:bCs/>
          <w:sz w:val="24"/>
        </w:rPr>
        <w:softHyphen/>
        <w:t>кость национальной вражды. Жилин и Костылин — два разных характера, две разные судьбы. Жилин и Дина. Душевная близость людей из враждующих лагерей. Утверждение гуманистических идеалов.</w:t>
      </w:r>
    </w:p>
    <w:p w:rsidR="00D967D5" w:rsidRPr="00EF29D5" w:rsidRDefault="00D967D5" w:rsidP="00EF29D5">
      <w:pPr>
        <w:pStyle w:val="NoSpacing"/>
        <w:jc w:val="both"/>
        <w:rPr>
          <w:rStyle w:val="FontStyle12"/>
          <w:rFonts w:ascii="Times New Roman" w:hAnsi="Times New Roman" w:cs="Times New Roman"/>
          <w:b w:val="0"/>
          <w:bCs/>
          <w:sz w:val="24"/>
        </w:rPr>
      </w:pPr>
      <w:r w:rsidRPr="00EF29D5">
        <w:rPr>
          <w:rStyle w:val="FontStyle14"/>
          <w:rFonts w:ascii="Times New Roman" w:hAnsi="Times New Roman" w:cs="Times New Roman"/>
          <w:b/>
          <w:i/>
          <w:sz w:val="24"/>
        </w:rPr>
        <w:t xml:space="preserve">УМК «Вокруг тебя – мир». </w:t>
      </w:r>
      <w:r w:rsidRPr="00EF29D5">
        <w:rPr>
          <w:rFonts w:ascii="Times New Roman" w:hAnsi="Times New Roman" w:cs="Times New Roman"/>
          <w:b/>
          <w:i/>
        </w:rPr>
        <w:t xml:space="preserve"> Отрывки из дневника Давыдова 1812 года. </w:t>
      </w:r>
    </w:p>
    <w:p w:rsidR="00D967D5" w:rsidRPr="00EF29D5" w:rsidRDefault="00D967D5" w:rsidP="00EF29D5">
      <w:pPr>
        <w:pStyle w:val="NoSpacing"/>
        <w:jc w:val="both"/>
        <w:rPr>
          <w:rStyle w:val="FontStyle12"/>
          <w:rFonts w:ascii="Times New Roman" w:hAnsi="Times New Roman" w:cs="Times New Roman"/>
          <w:b w:val="0"/>
          <w:bCs/>
          <w:sz w:val="24"/>
        </w:rPr>
      </w:pPr>
      <w:r w:rsidRPr="00EF29D5">
        <w:rPr>
          <w:rStyle w:val="FontStyle12"/>
          <w:rFonts w:ascii="Times New Roman" w:hAnsi="Times New Roman" w:cs="Times New Roman"/>
          <w:b w:val="0"/>
          <w:bCs/>
          <w:spacing w:val="40"/>
          <w:sz w:val="24"/>
        </w:rPr>
        <w:t>Теориялитературы.</w:t>
      </w:r>
      <w:r w:rsidRPr="00EF29D5">
        <w:rPr>
          <w:rStyle w:val="FontStyle12"/>
          <w:rFonts w:ascii="Times New Roman" w:hAnsi="Times New Roman" w:cs="Times New Roman"/>
          <w:b w:val="0"/>
          <w:bCs/>
          <w:sz w:val="24"/>
        </w:rPr>
        <w:t xml:space="preserve"> Сравнение (развитие по</w:t>
      </w:r>
      <w:r w:rsidRPr="00EF29D5">
        <w:rPr>
          <w:rStyle w:val="FontStyle12"/>
          <w:rFonts w:ascii="Times New Roman" w:hAnsi="Times New Roman" w:cs="Times New Roman"/>
          <w:b w:val="0"/>
          <w:bCs/>
          <w:sz w:val="24"/>
        </w:rPr>
        <w:softHyphen/>
        <w:t>нятия). Сюжет (начальное представление).</w:t>
      </w:r>
    </w:p>
    <w:p w:rsidR="00D967D5" w:rsidRPr="00EF29D5" w:rsidRDefault="00D967D5" w:rsidP="00EF29D5">
      <w:pPr>
        <w:pStyle w:val="NoSpacing"/>
        <w:jc w:val="both"/>
        <w:rPr>
          <w:rStyle w:val="FontStyle15"/>
          <w:rFonts w:ascii="Times New Roman" w:hAnsi="Times New Roman" w:cs="Times New Roman"/>
          <w:sz w:val="24"/>
        </w:rPr>
      </w:pPr>
      <w:r w:rsidRPr="00EF29D5">
        <w:rPr>
          <w:rStyle w:val="FontStyle11"/>
          <w:rFonts w:ascii="Times New Roman" w:hAnsi="Times New Roman" w:cs="Times New Roman"/>
          <w:bCs/>
          <w:sz w:val="24"/>
        </w:rPr>
        <w:t xml:space="preserve">Антон Павлович Чехов. </w:t>
      </w:r>
      <w:r w:rsidRPr="00EF29D5">
        <w:rPr>
          <w:rStyle w:val="FontStyle12"/>
          <w:rFonts w:ascii="Times New Roman" w:hAnsi="Times New Roman" w:cs="Times New Roman"/>
          <w:b w:val="0"/>
          <w:bCs/>
          <w:sz w:val="24"/>
        </w:rPr>
        <w:t>Краткий рассказ о писателе (детство и начало литературной деятельности).</w:t>
      </w:r>
      <w:r w:rsidRPr="00EF29D5">
        <w:rPr>
          <w:rStyle w:val="FontStyle14"/>
          <w:rFonts w:ascii="Times New Roman" w:hAnsi="Times New Roman" w:cs="Times New Roman"/>
          <w:sz w:val="24"/>
        </w:rPr>
        <w:t xml:space="preserve"> Хирургия» </w:t>
      </w:r>
      <w:r w:rsidRPr="00EF29D5">
        <w:rPr>
          <w:rStyle w:val="FontStyle15"/>
          <w:rFonts w:ascii="Times New Roman" w:hAnsi="Times New Roman" w:cs="Times New Roman"/>
          <w:sz w:val="24"/>
        </w:rPr>
        <w:t>— осмеяние глупости и невежества ге</w:t>
      </w:r>
      <w:r w:rsidRPr="00EF29D5">
        <w:rPr>
          <w:rStyle w:val="FontStyle15"/>
          <w:rFonts w:ascii="Times New Roman" w:hAnsi="Times New Roman" w:cs="Times New Roman"/>
          <w:sz w:val="24"/>
        </w:rPr>
        <w:softHyphen/>
        <w:t>роев рассказа. Юмор ситуации. Речь персонажей как средство их характеристики.</w:t>
      </w:r>
    </w:p>
    <w:p w:rsidR="00D967D5" w:rsidRPr="00EF29D5" w:rsidRDefault="00D967D5" w:rsidP="00EF29D5">
      <w:pPr>
        <w:pStyle w:val="NoSpacing"/>
        <w:jc w:val="both"/>
        <w:rPr>
          <w:rStyle w:val="FontStyle15"/>
          <w:rFonts w:ascii="Times New Roman" w:hAnsi="Times New Roman" w:cs="Times New Roman"/>
          <w:sz w:val="24"/>
        </w:rPr>
      </w:pPr>
      <w:r w:rsidRPr="00EF29D5">
        <w:rPr>
          <w:rStyle w:val="FontStyle15"/>
          <w:rFonts w:ascii="Times New Roman" w:hAnsi="Times New Roman" w:cs="Times New Roman"/>
          <w:spacing w:val="40"/>
          <w:sz w:val="24"/>
        </w:rPr>
        <w:t>Теориялитературы.</w:t>
      </w:r>
      <w:r w:rsidRPr="00EF29D5">
        <w:rPr>
          <w:rStyle w:val="FontStyle15"/>
          <w:rFonts w:ascii="Times New Roman" w:hAnsi="Times New Roman" w:cs="Times New Roman"/>
          <w:sz w:val="24"/>
        </w:rPr>
        <w:t xml:space="preserve"> Юмор (развитие представ</w:t>
      </w:r>
      <w:r w:rsidRPr="00EF29D5">
        <w:rPr>
          <w:rStyle w:val="FontStyle15"/>
          <w:rFonts w:ascii="Times New Roman" w:hAnsi="Times New Roman" w:cs="Times New Roman"/>
          <w:sz w:val="24"/>
        </w:rPr>
        <w:softHyphen/>
        <w:t>лений).Речевая характеристика персонажей (начальные представления). Речь героев как средство создания комической ситуации.</w:t>
      </w:r>
    </w:p>
    <w:p w:rsidR="00D967D5" w:rsidRPr="00EF29D5" w:rsidRDefault="00D967D5" w:rsidP="00EF29D5">
      <w:pPr>
        <w:pStyle w:val="NoSpacing"/>
        <w:jc w:val="both"/>
        <w:rPr>
          <w:rStyle w:val="FontStyle12"/>
          <w:rFonts w:ascii="Times New Roman" w:hAnsi="Times New Roman" w:cs="Times New Roman"/>
          <w:b w:val="0"/>
          <w:bCs/>
          <w:sz w:val="24"/>
        </w:rPr>
      </w:pPr>
    </w:p>
    <w:p w:rsidR="00D967D5" w:rsidRPr="00EF29D5" w:rsidRDefault="00D967D5" w:rsidP="00EF29D5">
      <w:pPr>
        <w:pStyle w:val="NoSpacing"/>
        <w:jc w:val="both"/>
        <w:rPr>
          <w:rStyle w:val="FontStyle13"/>
          <w:rFonts w:ascii="Times New Roman" w:hAnsi="Times New Roman" w:cs="Times New Roman"/>
          <w:bCs/>
          <w:iCs/>
          <w:sz w:val="24"/>
        </w:rPr>
      </w:pPr>
      <w:r w:rsidRPr="00EF29D5">
        <w:rPr>
          <w:rStyle w:val="FontStyle13"/>
          <w:rFonts w:ascii="Times New Roman" w:hAnsi="Times New Roman" w:cs="Times New Roman"/>
          <w:bCs/>
          <w:iCs/>
          <w:sz w:val="24"/>
        </w:rPr>
        <w:t>Поэты XIX века о Родине и родной природе (обзор).</w:t>
      </w:r>
    </w:p>
    <w:p w:rsidR="00D967D5" w:rsidRPr="00EF29D5" w:rsidRDefault="00D967D5" w:rsidP="00EF29D5">
      <w:pPr>
        <w:pStyle w:val="NoSpacing"/>
        <w:jc w:val="both"/>
        <w:rPr>
          <w:rStyle w:val="FontStyle15"/>
          <w:rFonts w:ascii="Times New Roman" w:hAnsi="Times New Roman" w:cs="Times New Roman"/>
          <w:sz w:val="24"/>
        </w:rPr>
      </w:pPr>
      <w:r w:rsidRPr="00EF29D5">
        <w:rPr>
          <w:rStyle w:val="FontStyle13"/>
          <w:rFonts w:ascii="Times New Roman" w:hAnsi="Times New Roman" w:cs="Times New Roman"/>
          <w:bCs/>
          <w:iCs/>
          <w:sz w:val="24"/>
        </w:rPr>
        <w:t xml:space="preserve">Ф. </w:t>
      </w:r>
      <w:r w:rsidRPr="00EF29D5">
        <w:rPr>
          <w:rStyle w:val="FontStyle15"/>
          <w:rFonts w:ascii="Times New Roman" w:hAnsi="Times New Roman" w:cs="Times New Roman"/>
          <w:b/>
          <w:sz w:val="24"/>
        </w:rPr>
        <w:t>И.</w:t>
      </w:r>
      <w:r w:rsidRPr="00EF29D5">
        <w:rPr>
          <w:rStyle w:val="FontStyle13"/>
          <w:rFonts w:ascii="Times New Roman" w:hAnsi="Times New Roman" w:cs="Times New Roman"/>
          <w:bCs/>
          <w:iCs/>
          <w:sz w:val="24"/>
        </w:rPr>
        <w:t xml:space="preserve">Тютчев. </w:t>
      </w:r>
      <w:r w:rsidRPr="00EF29D5">
        <w:rPr>
          <w:rStyle w:val="FontStyle11"/>
          <w:rFonts w:ascii="Times New Roman" w:hAnsi="Times New Roman" w:cs="Times New Roman"/>
          <w:bCs/>
          <w:sz w:val="24"/>
        </w:rPr>
        <w:t>«Зима недаром злится...», «Как весел грохот летних бурь...», «Есть в осени первоначаль</w:t>
      </w:r>
      <w:r w:rsidRPr="00EF29D5">
        <w:rPr>
          <w:rStyle w:val="FontStyle11"/>
          <w:rFonts w:ascii="Times New Roman" w:hAnsi="Times New Roman" w:cs="Times New Roman"/>
          <w:bCs/>
          <w:sz w:val="24"/>
        </w:rPr>
        <w:softHyphen/>
        <w:t xml:space="preserve">ной... »\ </w:t>
      </w:r>
      <w:r w:rsidRPr="00EF29D5">
        <w:rPr>
          <w:rStyle w:val="FontStyle13"/>
          <w:rFonts w:ascii="Times New Roman" w:hAnsi="Times New Roman" w:cs="Times New Roman"/>
          <w:bCs/>
          <w:iCs/>
          <w:sz w:val="24"/>
        </w:rPr>
        <w:t xml:space="preserve">А. Н. Плещеев. </w:t>
      </w:r>
      <w:r w:rsidRPr="00EF29D5">
        <w:rPr>
          <w:rStyle w:val="FontStyle11"/>
          <w:rFonts w:ascii="Times New Roman" w:hAnsi="Times New Roman" w:cs="Times New Roman"/>
          <w:bCs/>
          <w:sz w:val="24"/>
        </w:rPr>
        <w:t xml:space="preserve">«Весна» </w:t>
      </w:r>
      <w:r w:rsidRPr="00EF29D5">
        <w:rPr>
          <w:rStyle w:val="FontStyle15"/>
          <w:rFonts w:ascii="Times New Roman" w:hAnsi="Times New Roman" w:cs="Times New Roman"/>
          <w:sz w:val="24"/>
        </w:rPr>
        <w:t xml:space="preserve">(отрывок); И. </w:t>
      </w:r>
      <w:r w:rsidRPr="00EF29D5">
        <w:rPr>
          <w:rStyle w:val="FontStyle13"/>
          <w:rFonts w:ascii="Times New Roman" w:hAnsi="Times New Roman" w:cs="Times New Roman"/>
          <w:bCs/>
          <w:iCs/>
          <w:sz w:val="24"/>
        </w:rPr>
        <w:t>С. Ни</w:t>
      </w:r>
      <w:r w:rsidRPr="00EF29D5">
        <w:rPr>
          <w:rStyle w:val="FontStyle13"/>
          <w:rFonts w:ascii="Times New Roman" w:hAnsi="Times New Roman" w:cs="Times New Roman"/>
          <w:bCs/>
          <w:iCs/>
          <w:sz w:val="24"/>
        </w:rPr>
        <w:softHyphen/>
        <w:t xml:space="preserve">китин. </w:t>
      </w:r>
      <w:r w:rsidRPr="00EF29D5">
        <w:rPr>
          <w:rStyle w:val="FontStyle11"/>
          <w:rFonts w:ascii="Times New Roman" w:hAnsi="Times New Roman" w:cs="Times New Roman"/>
          <w:bCs/>
          <w:sz w:val="24"/>
        </w:rPr>
        <w:t xml:space="preserve">«Утро», «Зимняя ночь в деревне» </w:t>
      </w:r>
      <w:r w:rsidRPr="00EF29D5">
        <w:rPr>
          <w:rStyle w:val="FontStyle15"/>
          <w:rFonts w:ascii="Times New Roman" w:hAnsi="Times New Roman" w:cs="Times New Roman"/>
          <w:sz w:val="24"/>
        </w:rPr>
        <w:t xml:space="preserve">(отрывок); А. Н. </w:t>
      </w:r>
      <w:r w:rsidRPr="00EF29D5">
        <w:rPr>
          <w:rStyle w:val="FontStyle13"/>
          <w:rFonts w:ascii="Times New Roman" w:hAnsi="Times New Roman" w:cs="Times New Roman"/>
          <w:bCs/>
          <w:iCs/>
          <w:sz w:val="24"/>
        </w:rPr>
        <w:t xml:space="preserve">Майков. </w:t>
      </w:r>
      <w:r w:rsidRPr="00EF29D5">
        <w:rPr>
          <w:rStyle w:val="FontStyle11"/>
          <w:rFonts w:ascii="Times New Roman" w:hAnsi="Times New Roman" w:cs="Times New Roman"/>
          <w:bCs/>
          <w:sz w:val="24"/>
        </w:rPr>
        <w:t xml:space="preserve">«Ласточки»; </w:t>
      </w:r>
      <w:r w:rsidRPr="00EF29D5">
        <w:rPr>
          <w:rStyle w:val="FontStyle15"/>
          <w:rFonts w:ascii="Times New Roman" w:hAnsi="Times New Roman" w:cs="Times New Roman"/>
          <w:sz w:val="24"/>
        </w:rPr>
        <w:t xml:space="preserve">И. </w:t>
      </w:r>
      <w:r w:rsidRPr="00EF29D5">
        <w:rPr>
          <w:rStyle w:val="FontStyle13"/>
          <w:rFonts w:ascii="Times New Roman" w:hAnsi="Times New Roman" w:cs="Times New Roman"/>
          <w:bCs/>
          <w:iCs/>
          <w:sz w:val="24"/>
        </w:rPr>
        <w:t xml:space="preserve">3. Суриков. </w:t>
      </w:r>
      <w:r w:rsidRPr="00EF29D5">
        <w:rPr>
          <w:rStyle w:val="FontStyle11"/>
          <w:rFonts w:ascii="Times New Roman" w:hAnsi="Times New Roman" w:cs="Times New Roman"/>
          <w:bCs/>
          <w:sz w:val="24"/>
        </w:rPr>
        <w:t xml:space="preserve">«Зима» </w:t>
      </w:r>
      <w:r w:rsidRPr="00EF29D5">
        <w:rPr>
          <w:rStyle w:val="FontStyle15"/>
          <w:rFonts w:ascii="Times New Roman" w:hAnsi="Times New Roman" w:cs="Times New Roman"/>
          <w:sz w:val="24"/>
        </w:rPr>
        <w:t>(от</w:t>
      </w:r>
      <w:r w:rsidRPr="00EF29D5">
        <w:rPr>
          <w:rStyle w:val="FontStyle15"/>
          <w:rFonts w:ascii="Times New Roman" w:hAnsi="Times New Roman" w:cs="Times New Roman"/>
          <w:sz w:val="24"/>
        </w:rPr>
        <w:softHyphen/>
        <w:t xml:space="preserve">рывок); </w:t>
      </w:r>
      <w:r w:rsidRPr="00EF29D5">
        <w:rPr>
          <w:rStyle w:val="FontStyle13"/>
          <w:rFonts w:ascii="Times New Roman" w:hAnsi="Times New Roman" w:cs="Times New Roman"/>
          <w:bCs/>
          <w:iCs/>
          <w:sz w:val="24"/>
        </w:rPr>
        <w:t xml:space="preserve">А. В. Кольцов. </w:t>
      </w:r>
      <w:r w:rsidRPr="00EF29D5">
        <w:rPr>
          <w:rStyle w:val="FontStyle11"/>
          <w:rFonts w:ascii="Times New Roman" w:hAnsi="Times New Roman" w:cs="Times New Roman"/>
          <w:bCs/>
          <w:sz w:val="24"/>
        </w:rPr>
        <w:t xml:space="preserve">«В степи». </w:t>
      </w:r>
      <w:r w:rsidRPr="00EF29D5">
        <w:rPr>
          <w:rStyle w:val="FontStyle15"/>
          <w:rFonts w:ascii="Times New Roman" w:hAnsi="Times New Roman" w:cs="Times New Roman"/>
          <w:sz w:val="24"/>
        </w:rPr>
        <w:t>Выразительное чте</w:t>
      </w:r>
      <w:r w:rsidRPr="00EF29D5">
        <w:rPr>
          <w:rStyle w:val="FontStyle15"/>
          <w:rFonts w:ascii="Times New Roman" w:hAnsi="Times New Roman" w:cs="Times New Roman"/>
          <w:sz w:val="24"/>
        </w:rPr>
        <w:softHyphen/>
        <w:t>ние наизусть стихотворений (по выбору учителя и уча</w:t>
      </w:r>
      <w:r w:rsidRPr="00EF29D5">
        <w:rPr>
          <w:rStyle w:val="FontStyle15"/>
          <w:rFonts w:ascii="Times New Roman" w:hAnsi="Times New Roman" w:cs="Times New Roman"/>
          <w:sz w:val="24"/>
        </w:rPr>
        <w:softHyphen/>
        <w:t>щихся).</w:t>
      </w:r>
    </w:p>
    <w:p w:rsidR="00D967D5" w:rsidRPr="00EF29D5" w:rsidRDefault="00D967D5" w:rsidP="00EF29D5">
      <w:pPr>
        <w:pStyle w:val="NoSpacing"/>
        <w:jc w:val="both"/>
        <w:rPr>
          <w:rStyle w:val="FontStyle15"/>
          <w:rFonts w:ascii="Times New Roman" w:hAnsi="Times New Roman" w:cs="Times New Roman"/>
          <w:b/>
          <w:i/>
          <w:sz w:val="24"/>
        </w:rPr>
      </w:pPr>
      <w:r w:rsidRPr="00EF29D5">
        <w:rPr>
          <w:rStyle w:val="FontStyle15"/>
          <w:rFonts w:ascii="Times New Roman" w:hAnsi="Times New Roman" w:cs="Times New Roman"/>
          <w:b/>
          <w:i/>
          <w:sz w:val="24"/>
        </w:rPr>
        <w:t>КУБАН. Картины родной природы. В Гатилов «Аргоша»</w:t>
      </w:r>
    </w:p>
    <w:p w:rsidR="00D967D5" w:rsidRPr="00EF29D5" w:rsidRDefault="00D967D5" w:rsidP="00EF29D5">
      <w:pPr>
        <w:pStyle w:val="NoSpacing"/>
        <w:jc w:val="both"/>
        <w:rPr>
          <w:rStyle w:val="FontStyle15"/>
          <w:rFonts w:ascii="Times New Roman" w:hAnsi="Times New Roman" w:cs="Times New Roman"/>
          <w:sz w:val="24"/>
        </w:rPr>
      </w:pPr>
      <w:r w:rsidRPr="00EF29D5">
        <w:rPr>
          <w:rStyle w:val="FontStyle15"/>
          <w:rFonts w:ascii="Times New Roman" w:hAnsi="Times New Roman" w:cs="Times New Roman"/>
          <w:spacing w:val="40"/>
          <w:sz w:val="24"/>
        </w:rPr>
        <w:t>Теориялитературы.</w:t>
      </w:r>
      <w:r w:rsidRPr="00EF29D5">
        <w:rPr>
          <w:rStyle w:val="FontStyle15"/>
          <w:rFonts w:ascii="Times New Roman" w:hAnsi="Times New Roman" w:cs="Times New Roman"/>
          <w:sz w:val="24"/>
        </w:rPr>
        <w:t xml:space="preserve"> Стихотворный ритм как средство передачи эмоционального состояния, настро</w:t>
      </w:r>
      <w:r w:rsidRPr="00EF29D5">
        <w:rPr>
          <w:rStyle w:val="FontStyle15"/>
          <w:rFonts w:ascii="Times New Roman" w:hAnsi="Times New Roman" w:cs="Times New Roman"/>
          <w:sz w:val="24"/>
        </w:rPr>
        <w:softHyphen/>
        <w:t>ения.</w:t>
      </w:r>
    </w:p>
    <w:p w:rsidR="00D967D5" w:rsidRPr="00EF29D5" w:rsidRDefault="00D967D5" w:rsidP="00EF29D5">
      <w:pPr>
        <w:pStyle w:val="NoSpacing"/>
        <w:jc w:val="both"/>
        <w:rPr>
          <w:rFonts w:ascii="Times New Roman" w:hAnsi="Times New Roman" w:cs="Times New Roman"/>
        </w:rPr>
      </w:pPr>
    </w:p>
    <w:p w:rsidR="00D967D5" w:rsidRPr="00EF29D5" w:rsidRDefault="00D967D5" w:rsidP="00EF29D5">
      <w:pPr>
        <w:pStyle w:val="NoSpacing"/>
        <w:jc w:val="center"/>
        <w:rPr>
          <w:rStyle w:val="FontStyle12"/>
          <w:rFonts w:ascii="Times New Roman" w:hAnsi="Times New Roman" w:cs="Times New Roman"/>
          <w:bCs/>
          <w:sz w:val="24"/>
        </w:rPr>
      </w:pPr>
      <w:r w:rsidRPr="00EF29D5">
        <w:rPr>
          <w:rStyle w:val="FontStyle12"/>
          <w:rFonts w:ascii="Times New Roman" w:hAnsi="Times New Roman" w:cs="Times New Roman"/>
          <w:bCs/>
          <w:sz w:val="24"/>
        </w:rPr>
        <w:t>Из литературы XX века – 30 часов</w:t>
      </w:r>
    </w:p>
    <w:p w:rsidR="00D967D5" w:rsidRPr="00EF29D5" w:rsidRDefault="00D967D5" w:rsidP="00EF29D5">
      <w:pPr>
        <w:pStyle w:val="NoSpacing"/>
        <w:jc w:val="both"/>
        <w:rPr>
          <w:rStyle w:val="FontStyle15"/>
          <w:rFonts w:ascii="Times New Roman" w:hAnsi="Times New Roman" w:cs="Times New Roman"/>
          <w:sz w:val="24"/>
        </w:rPr>
      </w:pPr>
      <w:r w:rsidRPr="00EF29D5">
        <w:rPr>
          <w:rStyle w:val="FontStyle13"/>
          <w:rFonts w:ascii="Times New Roman" w:hAnsi="Times New Roman" w:cs="Times New Roman"/>
          <w:bCs/>
          <w:iCs/>
          <w:sz w:val="24"/>
        </w:rPr>
        <w:t xml:space="preserve">Иван Алексеевич Бунин. </w:t>
      </w:r>
      <w:r w:rsidRPr="00EF29D5">
        <w:rPr>
          <w:rStyle w:val="FontStyle15"/>
          <w:rFonts w:ascii="Times New Roman" w:hAnsi="Times New Roman" w:cs="Times New Roman"/>
          <w:sz w:val="24"/>
        </w:rPr>
        <w:t>Краткий рассказ о писате</w:t>
      </w:r>
      <w:r w:rsidRPr="00EF29D5">
        <w:rPr>
          <w:rStyle w:val="FontStyle15"/>
          <w:rFonts w:ascii="Times New Roman" w:hAnsi="Times New Roman" w:cs="Times New Roman"/>
          <w:sz w:val="24"/>
        </w:rPr>
        <w:softHyphen/>
        <w:t>ле (детство и начало литературной деятельности).</w:t>
      </w:r>
    </w:p>
    <w:p w:rsidR="00D967D5" w:rsidRPr="00EF29D5" w:rsidRDefault="00D967D5" w:rsidP="00EF29D5">
      <w:pPr>
        <w:pStyle w:val="NoSpacing"/>
        <w:jc w:val="both"/>
        <w:rPr>
          <w:rStyle w:val="FontStyle15"/>
          <w:rFonts w:ascii="Times New Roman" w:hAnsi="Times New Roman" w:cs="Times New Roman"/>
          <w:sz w:val="24"/>
        </w:rPr>
      </w:pPr>
      <w:r w:rsidRPr="00EF29D5">
        <w:rPr>
          <w:rStyle w:val="FontStyle14"/>
          <w:rFonts w:ascii="Times New Roman" w:hAnsi="Times New Roman" w:cs="Times New Roman"/>
          <w:sz w:val="24"/>
        </w:rPr>
        <w:t xml:space="preserve">«Косцы». </w:t>
      </w:r>
      <w:r w:rsidRPr="00EF29D5">
        <w:rPr>
          <w:rStyle w:val="FontStyle15"/>
          <w:rFonts w:ascii="Times New Roman" w:hAnsi="Times New Roman" w:cs="Times New Roman"/>
          <w:sz w:val="24"/>
        </w:rPr>
        <w:t>Восприятие прекрасного. Эстетическое и этическое в рассказе. Кровное родство героев с бес</w:t>
      </w:r>
      <w:r w:rsidRPr="00EF29D5">
        <w:rPr>
          <w:rStyle w:val="FontStyle15"/>
          <w:rFonts w:ascii="Times New Roman" w:hAnsi="Times New Roman" w:cs="Times New Roman"/>
          <w:sz w:val="24"/>
        </w:rPr>
        <w:softHyphen/>
        <w:t>крайними просторами Русской земли, душевным скла</w:t>
      </w:r>
      <w:r w:rsidRPr="00EF29D5">
        <w:rPr>
          <w:rStyle w:val="FontStyle15"/>
          <w:rFonts w:ascii="Times New Roman" w:hAnsi="Times New Roman" w:cs="Times New Roman"/>
          <w:sz w:val="24"/>
        </w:rPr>
        <w:softHyphen/>
        <w:t>дом песен и сказок, связанных между собой видимыми и тайными силами. Рассказ «Косцы» как поэтическое воспоминание о Родине. Рассказ «Подснежник» (для внеклассного чтения). Тема исторического прошлого России. Праздники и будни в жизни главного героя.</w:t>
      </w:r>
    </w:p>
    <w:p w:rsidR="00D967D5" w:rsidRPr="00EF29D5" w:rsidRDefault="00D967D5" w:rsidP="00EF29D5">
      <w:pPr>
        <w:pStyle w:val="NoSpacing"/>
        <w:jc w:val="both"/>
        <w:rPr>
          <w:rStyle w:val="FontStyle15"/>
          <w:rFonts w:ascii="Times New Roman" w:hAnsi="Times New Roman" w:cs="Times New Roman"/>
          <w:sz w:val="24"/>
        </w:rPr>
      </w:pPr>
      <w:r w:rsidRPr="00EF29D5">
        <w:rPr>
          <w:rStyle w:val="FontStyle13"/>
          <w:rFonts w:ascii="Times New Roman" w:hAnsi="Times New Roman" w:cs="Times New Roman"/>
          <w:bCs/>
          <w:iCs/>
          <w:sz w:val="24"/>
        </w:rPr>
        <w:t xml:space="preserve">Владимир Галактионович Короленко. </w:t>
      </w:r>
      <w:r w:rsidRPr="00EF29D5">
        <w:rPr>
          <w:rStyle w:val="FontStyle15"/>
          <w:rFonts w:ascii="Times New Roman" w:hAnsi="Times New Roman" w:cs="Times New Roman"/>
          <w:sz w:val="24"/>
        </w:rPr>
        <w:t>Краткий рас</w:t>
      </w:r>
      <w:r w:rsidRPr="00EF29D5">
        <w:rPr>
          <w:rStyle w:val="FontStyle15"/>
          <w:rFonts w:ascii="Times New Roman" w:hAnsi="Times New Roman" w:cs="Times New Roman"/>
          <w:sz w:val="24"/>
        </w:rPr>
        <w:softHyphen/>
        <w:t>сказ о писателе (детство и начало литературной деятель</w:t>
      </w:r>
      <w:r w:rsidRPr="00EF29D5">
        <w:rPr>
          <w:rStyle w:val="FontStyle15"/>
          <w:rFonts w:ascii="Times New Roman" w:hAnsi="Times New Roman" w:cs="Times New Roman"/>
          <w:sz w:val="24"/>
        </w:rPr>
        <w:softHyphen/>
        <w:t>ности).</w:t>
      </w:r>
    </w:p>
    <w:p w:rsidR="00D967D5" w:rsidRPr="00EF29D5" w:rsidRDefault="00D967D5" w:rsidP="00EF29D5">
      <w:pPr>
        <w:pStyle w:val="NoSpacing"/>
        <w:jc w:val="both"/>
        <w:rPr>
          <w:rStyle w:val="FontStyle15"/>
          <w:rFonts w:ascii="Times New Roman" w:hAnsi="Times New Roman" w:cs="Times New Roman"/>
          <w:sz w:val="24"/>
        </w:rPr>
      </w:pPr>
      <w:r w:rsidRPr="00EF29D5">
        <w:rPr>
          <w:rStyle w:val="FontStyle14"/>
          <w:rFonts w:ascii="Times New Roman" w:hAnsi="Times New Roman" w:cs="Times New Roman"/>
          <w:sz w:val="24"/>
        </w:rPr>
        <w:t xml:space="preserve">«В дурном обществе». </w:t>
      </w:r>
      <w:r w:rsidRPr="00EF29D5">
        <w:rPr>
          <w:rStyle w:val="FontStyle15"/>
          <w:rFonts w:ascii="Times New Roman" w:hAnsi="Times New Roman" w:cs="Times New Roman"/>
          <w:sz w:val="24"/>
        </w:rPr>
        <w:t>Жизнь детей из благополуч</w:t>
      </w:r>
      <w:r w:rsidRPr="00EF29D5">
        <w:rPr>
          <w:rStyle w:val="FontStyle15"/>
          <w:rFonts w:ascii="Times New Roman" w:hAnsi="Times New Roman" w:cs="Times New Roman"/>
          <w:sz w:val="24"/>
        </w:rPr>
        <w:softHyphen/>
        <w:t>ной и обездоленной семей. Их общение. Доброта и со</w:t>
      </w:r>
      <w:r w:rsidRPr="00EF29D5">
        <w:rPr>
          <w:rStyle w:val="FontStyle15"/>
          <w:rFonts w:ascii="Times New Roman" w:hAnsi="Times New Roman" w:cs="Times New Roman"/>
          <w:sz w:val="24"/>
        </w:rPr>
        <w:softHyphen/>
        <w:t>страдание героев повести. Образ серого, сонного горо</w:t>
      </w:r>
      <w:r w:rsidRPr="00EF29D5">
        <w:rPr>
          <w:rStyle w:val="FontStyle15"/>
          <w:rFonts w:ascii="Times New Roman" w:hAnsi="Times New Roman" w:cs="Times New Roman"/>
          <w:sz w:val="24"/>
        </w:rPr>
        <w:softHyphen/>
        <w:t>да. Равнодушие окружающих людей к беднякам. Вася, Валек, Маруся, Тыбурций. Отец и сын. Размышления ге</w:t>
      </w:r>
      <w:r w:rsidRPr="00EF29D5">
        <w:rPr>
          <w:rStyle w:val="FontStyle15"/>
          <w:rFonts w:ascii="Times New Roman" w:hAnsi="Times New Roman" w:cs="Times New Roman"/>
          <w:sz w:val="24"/>
        </w:rPr>
        <w:softHyphen/>
        <w:t>роев. «Дурное общество» и «дурные дела». Взаимопони</w:t>
      </w:r>
      <w:r w:rsidRPr="00EF29D5">
        <w:rPr>
          <w:rStyle w:val="FontStyle15"/>
          <w:rFonts w:ascii="Times New Roman" w:hAnsi="Times New Roman" w:cs="Times New Roman"/>
          <w:sz w:val="24"/>
        </w:rPr>
        <w:softHyphen/>
        <w:t>мание — основа отношений в семье.</w:t>
      </w:r>
    </w:p>
    <w:p w:rsidR="00D967D5" w:rsidRPr="00EF29D5" w:rsidRDefault="00D967D5" w:rsidP="00EF29D5">
      <w:pPr>
        <w:pStyle w:val="NoSpacing"/>
        <w:jc w:val="both"/>
        <w:rPr>
          <w:rStyle w:val="FontStyle15"/>
          <w:rFonts w:ascii="Times New Roman" w:hAnsi="Times New Roman" w:cs="Times New Roman"/>
          <w:b/>
          <w:i/>
          <w:sz w:val="24"/>
        </w:rPr>
      </w:pPr>
      <w:r w:rsidRPr="00EF29D5">
        <w:rPr>
          <w:rStyle w:val="FontStyle15"/>
          <w:rFonts w:ascii="Times New Roman" w:hAnsi="Times New Roman" w:cs="Times New Roman"/>
          <w:b/>
          <w:i/>
          <w:sz w:val="24"/>
        </w:rPr>
        <w:t>КУБАН. Короленко на Кубани.</w:t>
      </w:r>
    </w:p>
    <w:p w:rsidR="00D967D5" w:rsidRPr="00EF29D5" w:rsidRDefault="00D967D5" w:rsidP="00EF29D5">
      <w:pPr>
        <w:pStyle w:val="NoSpacing"/>
        <w:jc w:val="both"/>
        <w:rPr>
          <w:rStyle w:val="FontStyle15"/>
          <w:rFonts w:ascii="Times New Roman" w:hAnsi="Times New Roman" w:cs="Times New Roman"/>
          <w:b/>
          <w:i/>
          <w:sz w:val="24"/>
        </w:rPr>
      </w:pPr>
      <w:r w:rsidRPr="00EF29D5">
        <w:rPr>
          <w:rStyle w:val="FontStyle14"/>
          <w:rFonts w:ascii="Times New Roman" w:hAnsi="Times New Roman" w:cs="Times New Roman"/>
          <w:b/>
          <w:i/>
          <w:sz w:val="24"/>
        </w:rPr>
        <w:t xml:space="preserve">УМК «Вокруг тебя – мир». </w:t>
      </w:r>
      <w:r w:rsidRPr="00EF29D5">
        <w:rPr>
          <w:rFonts w:ascii="Times New Roman" w:hAnsi="Times New Roman" w:cs="Times New Roman"/>
          <w:b/>
          <w:i/>
        </w:rPr>
        <w:t xml:space="preserve">О деятельном сострадании А. Куприн «Чудесный доктор» </w:t>
      </w:r>
    </w:p>
    <w:p w:rsidR="00D967D5" w:rsidRPr="00EF29D5" w:rsidRDefault="00D967D5" w:rsidP="00EF29D5">
      <w:pPr>
        <w:pStyle w:val="NoSpacing"/>
        <w:jc w:val="both"/>
        <w:rPr>
          <w:rStyle w:val="FontStyle15"/>
          <w:rFonts w:ascii="Times New Roman" w:hAnsi="Times New Roman" w:cs="Times New Roman"/>
          <w:sz w:val="24"/>
        </w:rPr>
      </w:pPr>
      <w:r w:rsidRPr="00EF29D5">
        <w:rPr>
          <w:rStyle w:val="FontStyle15"/>
          <w:rFonts w:ascii="Times New Roman" w:hAnsi="Times New Roman" w:cs="Times New Roman"/>
          <w:spacing w:val="40"/>
          <w:sz w:val="24"/>
        </w:rPr>
        <w:t>Теориялитературы.</w:t>
      </w:r>
      <w:r w:rsidRPr="00EF29D5">
        <w:rPr>
          <w:rStyle w:val="FontStyle15"/>
          <w:rFonts w:ascii="Times New Roman" w:hAnsi="Times New Roman" w:cs="Times New Roman"/>
          <w:sz w:val="24"/>
        </w:rPr>
        <w:t xml:space="preserve"> Портрет (развитие пред</w:t>
      </w:r>
      <w:r w:rsidRPr="00EF29D5">
        <w:rPr>
          <w:rStyle w:val="FontStyle15"/>
          <w:rFonts w:ascii="Times New Roman" w:hAnsi="Times New Roman" w:cs="Times New Roman"/>
          <w:sz w:val="24"/>
        </w:rPr>
        <w:softHyphen/>
        <w:t>ставлений). Композиция литературного произведения (начальные понятия).</w:t>
      </w:r>
    </w:p>
    <w:p w:rsidR="00D967D5" w:rsidRPr="00EF29D5" w:rsidRDefault="00D967D5" w:rsidP="00EF29D5">
      <w:pPr>
        <w:pStyle w:val="NoSpacing"/>
        <w:jc w:val="both"/>
        <w:rPr>
          <w:rStyle w:val="FontStyle15"/>
          <w:rFonts w:ascii="Times New Roman" w:hAnsi="Times New Roman" w:cs="Times New Roman"/>
          <w:sz w:val="24"/>
        </w:rPr>
      </w:pPr>
      <w:r w:rsidRPr="00EF29D5">
        <w:rPr>
          <w:rStyle w:val="FontStyle13"/>
          <w:rFonts w:ascii="Times New Roman" w:hAnsi="Times New Roman" w:cs="Times New Roman"/>
          <w:bCs/>
          <w:iCs/>
          <w:sz w:val="24"/>
        </w:rPr>
        <w:t xml:space="preserve">Сергей Александрович Есенин. </w:t>
      </w:r>
      <w:r w:rsidRPr="00EF29D5">
        <w:rPr>
          <w:rStyle w:val="FontStyle15"/>
          <w:rFonts w:ascii="Times New Roman" w:hAnsi="Times New Roman" w:cs="Times New Roman"/>
          <w:sz w:val="24"/>
        </w:rPr>
        <w:t xml:space="preserve">Краткий рассказ о поэте.(детство, юность, начало творческого пути).  Стихотворения </w:t>
      </w:r>
      <w:r w:rsidRPr="00EF29D5">
        <w:rPr>
          <w:rStyle w:val="FontStyle14"/>
          <w:rFonts w:ascii="Times New Roman" w:hAnsi="Times New Roman" w:cs="Times New Roman"/>
          <w:sz w:val="24"/>
        </w:rPr>
        <w:t xml:space="preserve">«Я покинул родимый дом...» </w:t>
      </w:r>
      <w:r w:rsidRPr="00EF29D5">
        <w:rPr>
          <w:rStyle w:val="FontStyle15"/>
          <w:rFonts w:ascii="Times New Roman" w:hAnsi="Times New Roman" w:cs="Times New Roman"/>
          <w:sz w:val="24"/>
        </w:rPr>
        <w:t xml:space="preserve">и </w:t>
      </w:r>
      <w:r w:rsidRPr="00EF29D5">
        <w:rPr>
          <w:rStyle w:val="FontStyle14"/>
          <w:rFonts w:ascii="Times New Roman" w:hAnsi="Times New Roman" w:cs="Times New Roman"/>
          <w:sz w:val="24"/>
        </w:rPr>
        <w:t>«Низкий дом с голубыми ставнями...» — поэтизация картин малой родины как исток художественного образа России. Особенности поэтического языка С.А. Есенина.</w:t>
      </w:r>
    </w:p>
    <w:p w:rsidR="00D967D5" w:rsidRPr="00EF29D5" w:rsidRDefault="00D967D5" w:rsidP="00EF29D5">
      <w:pPr>
        <w:pStyle w:val="NoSpacing"/>
        <w:jc w:val="both"/>
        <w:rPr>
          <w:rStyle w:val="FontStyle15"/>
          <w:rFonts w:ascii="Times New Roman" w:hAnsi="Times New Roman" w:cs="Times New Roman"/>
          <w:b/>
          <w:i/>
          <w:sz w:val="24"/>
        </w:rPr>
      </w:pPr>
      <w:r w:rsidRPr="00EF29D5">
        <w:rPr>
          <w:rStyle w:val="FontStyle15"/>
          <w:rFonts w:ascii="Times New Roman" w:hAnsi="Times New Roman" w:cs="Times New Roman"/>
          <w:b/>
          <w:i/>
          <w:sz w:val="24"/>
        </w:rPr>
        <w:t>КУБАН. К. Обойщиков «Кубань – земля такая»</w:t>
      </w:r>
    </w:p>
    <w:p w:rsidR="00D967D5" w:rsidRPr="00EF29D5" w:rsidRDefault="00D967D5" w:rsidP="00EF29D5">
      <w:pPr>
        <w:pStyle w:val="NoSpacing"/>
        <w:jc w:val="both"/>
        <w:rPr>
          <w:rStyle w:val="FontStyle15"/>
          <w:rFonts w:ascii="Times New Roman" w:hAnsi="Times New Roman" w:cs="Times New Roman"/>
          <w:b/>
          <w:i/>
          <w:sz w:val="24"/>
        </w:rPr>
      </w:pPr>
      <w:r w:rsidRPr="00EF29D5">
        <w:rPr>
          <w:rStyle w:val="FontStyle15"/>
          <w:rFonts w:ascii="Times New Roman" w:hAnsi="Times New Roman" w:cs="Times New Roman"/>
          <w:b/>
          <w:i/>
          <w:sz w:val="24"/>
        </w:rPr>
        <w:t>В. Подкопаев «Край наш тополиный»</w:t>
      </w:r>
    </w:p>
    <w:p w:rsidR="00D967D5" w:rsidRPr="00EF29D5" w:rsidRDefault="00D967D5" w:rsidP="00EF29D5">
      <w:pPr>
        <w:pStyle w:val="NoSpacing"/>
        <w:jc w:val="both"/>
        <w:rPr>
          <w:rStyle w:val="FontStyle15"/>
          <w:rFonts w:ascii="Times New Roman" w:hAnsi="Times New Roman" w:cs="Times New Roman"/>
          <w:b/>
          <w:i/>
          <w:sz w:val="24"/>
        </w:rPr>
      </w:pPr>
    </w:p>
    <w:p w:rsidR="00D967D5" w:rsidRPr="00EF29D5" w:rsidRDefault="00D967D5" w:rsidP="00EF29D5">
      <w:pPr>
        <w:pStyle w:val="NoSpacing"/>
        <w:jc w:val="both"/>
        <w:rPr>
          <w:rStyle w:val="FontStyle15"/>
          <w:rFonts w:ascii="Times New Roman" w:hAnsi="Times New Roman" w:cs="Times New Roman"/>
          <w:b/>
          <w:i/>
          <w:sz w:val="24"/>
        </w:rPr>
      </w:pPr>
      <w:r w:rsidRPr="00EF29D5">
        <w:rPr>
          <w:rStyle w:val="FontStyle15"/>
          <w:rFonts w:ascii="Times New Roman" w:hAnsi="Times New Roman" w:cs="Times New Roman"/>
          <w:b/>
          <w:i/>
          <w:sz w:val="24"/>
        </w:rPr>
        <w:t>Русская литературная сказка 20 века.</w:t>
      </w:r>
    </w:p>
    <w:p w:rsidR="00D967D5" w:rsidRPr="00EF29D5" w:rsidRDefault="00D967D5" w:rsidP="00EF29D5">
      <w:pPr>
        <w:pStyle w:val="NoSpacing"/>
        <w:jc w:val="both"/>
        <w:rPr>
          <w:rStyle w:val="FontStyle15"/>
          <w:rFonts w:ascii="Times New Roman" w:hAnsi="Times New Roman" w:cs="Times New Roman"/>
          <w:sz w:val="24"/>
        </w:rPr>
      </w:pPr>
      <w:r w:rsidRPr="00EF29D5">
        <w:rPr>
          <w:rStyle w:val="FontStyle13"/>
          <w:rFonts w:ascii="Times New Roman" w:hAnsi="Times New Roman" w:cs="Times New Roman"/>
          <w:bCs/>
          <w:iCs/>
          <w:sz w:val="24"/>
        </w:rPr>
        <w:t xml:space="preserve">Павел Петрович Бажов. </w:t>
      </w:r>
      <w:r w:rsidRPr="00EF29D5">
        <w:rPr>
          <w:rStyle w:val="FontStyle15"/>
          <w:rFonts w:ascii="Times New Roman" w:hAnsi="Times New Roman" w:cs="Times New Roman"/>
          <w:sz w:val="24"/>
        </w:rPr>
        <w:t>Краткий рассказ о писате</w:t>
      </w:r>
      <w:r w:rsidRPr="00EF29D5">
        <w:rPr>
          <w:rStyle w:val="FontStyle15"/>
          <w:rFonts w:ascii="Times New Roman" w:hAnsi="Times New Roman" w:cs="Times New Roman"/>
          <w:sz w:val="24"/>
        </w:rPr>
        <w:softHyphen/>
        <w:t>ле (детство и начало литературной деятельности).</w:t>
      </w:r>
    </w:p>
    <w:p w:rsidR="00D967D5" w:rsidRPr="00EF29D5" w:rsidRDefault="00D967D5" w:rsidP="00EF29D5">
      <w:pPr>
        <w:pStyle w:val="NoSpacing"/>
        <w:jc w:val="both"/>
        <w:rPr>
          <w:rStyle w:val="FontStyle15"/>
          <w:rFonts w:ascii="Times New Roman" w:hAnsi="Times New Roman" w:cs="Times New Roman"/>
          <w:sz w:val="24"/>
        </w:rPr>
      </w:pPr>
      <w:r w:rsidRPr="00EF29D5">
        <w:rPr>
          <w:rStyle w:val="FontStyle14"/>
          <w:rFonts w:ascii="Times New Roman" w:hAnsi="Times New Roman" w:cs="Times New Roman"/>
          <w:sz w:val="24"/>
        </w:rPr>
        <w:t xml:space="preserve">«Медной горы Хозяйка». </w:t>
      </w:r>
      <w:r w:rsidRPr="00EF29D5">
        <w:rPr>
          <w:rStyle w:val="FontStyle15"/>
          <w:rFonts w:ascii="Times New Roman" w:hAnsi="Times New Roman" w:cs="Times New Roman"/>
          <w:sz w:val="24"/>
        </w:rPr>
        <w:t>Реальность и фантастика в сказе. Честность, добросовестность, трудолюбие и та</w:t>
      </w:r>
      <w:r w:rsidRPr="00EF29D5">
        <w:rPr>
          <w:rStyle w:val="FontStyle15"/>
          <w:rFonts w:ascii="Times New Roman" w:hAnsi="Times New Roman" w:cs="Times New Roman"/>
          <w:sz w:val="24"/>
        </w:rPr>
        <w:softHyphen/>
        <w:t>лант главного героя. Стремление к совершенному мас</w:t>
      </w:r>
      <w:r w:rsidRPr="00EF29D5">
        <w:rPr>
          <w:rStyle w:val="FontStyle15"/>
          <w:rFonts w:ascii="Times New Roman" w:hAnsi="Times New Roman" w:cs="Times New Roman"/>
          <w:sz w:val="24"/>
        </w:rPr>
        <w:softHyphen/>
        <w:t>терству. Тайны мастерства. Своеобразие языка, интона</w:t>
      </w:r>
      <w:r w:rsidRPr="00EF29D5">
        <w:rPr>
          <w:rStyle w:val="FontStyle15"/>
          <w:rFonts w:ascii="Times New Roman" w:hAnsi="Times New Roman" w:cs="Times New Roman"/>
          <w:sz w:val="24"/>
        </w:rPr>
        <w:softHyphen/>
        <w:t>ции сказа.</w:t>
      </w:r>
    </w:p>
    <w:p w:rsidR="00D967D5" w:rsidRPr="00EF29D5" w:rsidRDefault="00D967D5" w:rsidP="00EF29D5">
      <w:pPr>
        <w:pStyle w:val="NoSpacing"/>
        <w:jc w:val="both"/>
        <w:rPr>
          <w:rStyle w:val="FontStyle15"/>
          <w:rFonts w:ascii="Times New Roman" w:hAnsi="Times New Roman" w:cs="Times New Roman"/>
          <w:b/>
          <w:i/>
          <w:sz w:val="24"/>
        </w:rPr>
      </w:pPr>
      <w:r w:rsidRPr="00EF29D5">
        <w:rPr>
          <w:rStyle w:val="FontStyle15"/>
          <w:rFonts w:ascii="Times New Roman" w:hAnsi="Times New Roman" w:cs="Times New Roman"/>
          <w:b/>
          <w:i/>
          <w:sz w:val="24"/>
        </w:rPr>
        <w:t>КУБАН. Казачьи были и легенды. Сказы.</w:t>
      </w:r>
    </w:p>
    <w:p w:rsidR="00D967D5" w:rsidRPr="00EF29D5" w:rsidRDefault="00D967D5" w:rsidP="00EF29D5">
      <w:pPr>
        <w:pStyle w:val="NoSpacing"/>
        <w:jc w:val="both"/>
        <w:rPr>
          <w:rStyle w:val="FontStyle15"/>
          <w:rFonts w:ascii="Times New Roman" w:hAnsi="Times New Roman" w:cs="Times New Roman"/>
          <w:sz w:val="24"/>
        </w:rPr>
      </w:pPr>
      <w:r w:rsidRPr="00EF29D5">
        <w:rPr>
          <w:rStyle w:val="FontStyle15"/>
          <w:rFonts w:ascii="Times New Roman" w:hAnsi="Times New Roman" w:cs="Times New Roman"/>
          <w:spacing w:val="40"/>
          <w:sz w:val="24"/>
        </w:rPr>
        <w:t>Теориялитературы.</w:t>
      </w:r>
      <w:r w:rsidRPr="00EF29D5">
        <w:rPr>
          <w:rStyle w:val="FontStyle15"/>
          <w:rFonts w:ascii="Times New Roman" w:hAnsi="Times New Roman" w:cs="Times New Roman"/>
          <w:sz w:val="24"/>
        </w:rPr>
        <w:t xml:space="preserve"> Сказ как жанр литературы (начальные представления). Сказ и сказка (общее и раз</w:t>
      </w:r>
      <w:r w:rsidRPr="00EF29D5">
        <w:rPr>
          <w:rStyle w:val="FontStyle15"/>
          <w:rFonts w:ascii="Times New Roman" w:hAnsi="Times New Roman" w:cs="Times New Roman"/>
          <w:sz w:val="24"/>
        </w:rPr>
        <w:softHyphen/>
        <w:t>личное).</w:t>
      </w:r>
    </w:p>
    <w:p w:rsidR="00D967D5" w:rsidRPr="00EF29D5" w:rsidRDefault="00D967D5" w:rsidP="00EF29D5">
      <w:pPr>
        <w:pStyle w:val="NoSpacing"/>
        <w:jc w:val="both"/>
        <w:rPr>
          <w:rStyle w:val="FontStyle15"/>
          <w:rFonts w:ascii="Times New Roman" w:hAnsi="Times New Roman" w:cs="Times New Roman"/>
          <w:sz w:val="24"/>
        </w:rPr>
      </w:pPr>
      <w:r w:rsidRPr="00EF29D5">
        <w:rPr>
          <w:rStyle w:val="FontStyle13"/>
          <w:rFonts w:ascii="Times New Roman" w:hAnsi="Times New Roman" w:cs="Times New Roman"/>
          <w:bCs/>
          <w:iCs/>
          <w:sz w:val="24"/>
        </w:rPr>
        <w:t xml:space="preserve">Константин Георгиевич Паустовский. </w:t>
      </w:r>
      <w:r w:rsidRPr="00EF29D5">
        <w:rPr>
          <w:rStyle w:val="FontStyle15"/>
          <w:rFonts w:ascii="Times New Roman" w:hAnsi="Times New Roman" w:cs="Times New Roman"/>
          <w:sz w:val="24"/>
        </w:rPr>
        <w:t>Краткий рас</w:t>
      </w:r>
      <w:r w:rsidRPr="00EF29D5">
        <w:rPr>
          <w:rStyle w:val="FontStyle15"/>
          <w:rFonts w:ascii="Times New Roman" w:hAnsi="Times New Roman" w:cs="Times New Roman"/>
          <w:sz w:val="24"/>
        </w:rPr>
        <w:softHyphen/>
        <w:t xml:space="preserve">сказ о писателе. </w:t>
      </w:r>
      <w:r w:rsidRPr="00EF29D5">
        <w:rPr>
          <w:rStyle w:val="FontStyle14"/>
          <w:rFonts w:ascii="Times New Roman" w:hAnsi="Times New Roman" w:cs="Times New Roman"/>
          <w:sz w:val="24"/>
        </w:rPr>
        <w:t xml:space="preserve">«Теплый хлеб», «Заячьи лапы». </w:t>
      </w:r>
      <w:r w:rsidRPr="00EF29D5">
        <w:rPr>
          <w:rStyle w:val="FontStyle15"/>
          <w:rFonts w:ascii="Times New Roman" w:hAnsi="Times New Roman" w:cs="Times New Roman"/>
          <w:sz w:val="24"/>
        </w:rPr>
        <w:t>Добро</w:t>
      </w:r>
      <w:r w:rsidRPr="00EF29D5">
        <w:rPr>
          <w:rStyle w:val="FontStyle15"/>
          <w:rFonts w:ascii="Times New Roman" w:hAnsi="Times New Roman" w:cs="Times New Roman"/>
          <w:sz w:val="24"/>
        </w:rPr>
        <w:softHyphen/>
        <w:t>та и сострадание, реальное и фантастическое в сказках Паустовского.</w:t>
      </w:r>
    </w:p>
    <w:p w:rsidR="00D967D5" w:rsidRPr="00EF29D5" w:rsidRDefault="00D967D5" w:rsidP="00EF29D5">
      <w:pPr>
        <w:pStyle w:val="NoSpacing"/>
        <w:jc w:val="both"/>
        <w:rPr>
          <w:rStyle w:val="FontStyle15"/>
          <w:rFonts w:ascii="Times New Roman" w:hAnsi="Times New Roman" w:cs="Times New Roman"/>
          <w:sz w:val="24"/>
        </w:rPr>
      </w:pPr>
      <w:r w:rsidRPr="00EF29D5">
        <w:rPr>
          <w:rStyle w:val="FontStyle13"/>
          <w:rFonts w:ascii="Times New Roman" w:hAnsi="Times New Roman" w:cs="Times New Roman"/>
          <w:bCs/>
          <w:iCs/>
          <w:sz w:val="24"/>
        </w:rPr>
        <w:t xml:space="preserve">Самуил Яковлевич Маршак. </w:t>
      </w:r>
      <w:r w:rsidRPr="00EF29D5">
        <w:rPr>
          <w:rStyle w:val="FontStyle15"/>
          <w:rFonts w:ascii="Times New Roman" w:hAnsi="Times New Roman" w:cs="Times New Roman"/>
          <w:sz w:val="24"/>
        </w:rPr>
        <w:t>Краткий рассказ о пи</w:t>
      </w:r>
      <w:r w:rsidRPr="00EF29D5">
        <w:rPr>
          <w:rStyle w:val="FontStyle15"/>
          <w:rFonts w:ascii="Times New Roman" w:hAnsi="Times New Roman" w:cs="Times New Roman"/>
          <w:sz w:val="24"/>
        </w:rPr>
        <w:softHyphen/>
        <w:t>сателе. Сказки С. Я. Маршака.</w:t>
      </w:r>
    </w:p>
    <w:p w:rsidR="00D967D5" w:rsidRPr="00EF29D5" w:rsidRDefault="00D967D5" w:rsidP="00EF29D5">
      <w:pPr>
        <w:pStyle w:val="NoSpacing"/>
        <w:jc w:val="both"/>
        <w:rPr>
          <w:rStyle w:val="FontStyle15"/>
          <w:rFonts w:ascii="Times New Roman" w:hAnsi="Times New Roman" w:cs="Times New Roman"/>
          <w:sz w:val="24"/>
        </w:rPr>
      </w:pPr>
      <w:r w:rsidRPr="00EF29D5">
        <w:rPr>
          <w:rStyle w:val="FontStyle14"/>
          <w:rFonts w:ascii="Times New Roman" w:hAnsi="Times New Roman" w:cs="Times New Roman"/>
          <w:sz w:val="24"/>
        </w:rPr>
        <w:t xml:space="preserve">«Двенадцать месяцев» — </w:t>
      </w:r>
      <w:r w:rsidRPr="00EF29D5">
        <w:rPr>
          <w:rStyle w:val="FontStyle15"/>
          <w:rFonts w:ascii="Times New Roman" w:hAnsi="Times New Roman" w:cs="Times New Roman"/>
          <w:sz w:val="24"/>
        </w:rPr>
        <w:t>пьеса-сказка. Положи</w:t>
      </w:r>
      <w:r w:rsidRPr="00EF29D5">
        <w:rPr>
          <w:rStyle w:val="FontStyle15"/>
          <w:rFonts w:ascii="Times New Roman" w:hAnsi="Times New Roman" w:cs="Times New Roman"/>
          <w:sz w:val="24"/>
        </w:rPr>
        <w:softHyphen/>
        <w:t>тельные и отрицательные герои. Победа добра над злом — традиция русских народных сказок. Художест</w:t>
      </w:r>
      <w:r w:rsidRPr="00EF29D5">
        <w:rPr>
          <w:rStyle w:val="FontStyle15"/>
          <w:rFonts w:ascii="Times New Roman" w:hAnsi="Times New Roman" w:cs="Times New Roman"/>
          <w:sz w:val="24"/>
        </w:rPr>
        <w:softHyphen/>
        <w:t>венные особенности пьесы-сказки.</w:t>
      </w:r>
    </w:p>
    <w:p w:rsidR="00D967D5" w:rsidRPr="00EF29D5" w:rsidRDefault="00D967D5" w:rsidP="00EF29D5">
      <w:pPr>
        <w:pStyle w:val="NoSpacing"/>
        <w:jc w:val="both"/>
        <w:rPr>
          <w:rStyle w:val="FontStyle15"/>
          <w:rFonts w:ascii="Times New Roman" w:hAnsi="Times New Roman" w:cs="Times New Roman"/>
          <w:sz w:val="24"/>
        </w:rPr>
      </w:pPr>
      <w:r w:rsidRPr="00EF29D5">
        <w:rPr>
          <w:rStyle w:val="FontStyle15"/>
          <w:rFonts w:ascii="Times New Roman" w:hAnsi="Times New Roman" w:cs="Times New Roman"/>
          <w:spacing w:val="40"/>
          <w:sz w:val="24"/>
        </w:rPr>
        <w:t>Теориялитературы.</w:t>
      </w:r>
      <w:r w:rsidRPr="00EF29D5">
        <w:rPr>
          <w:rStyle w:val="FontStyle15"/>
          <w:rFonts w:ascii="Times New Roman" w:hAnsi="Times New Roman" w:cs="Times New Roman"/>
          <w:sz w:val="24"/>
        </w:rPr>
        <w:t xml:space="preserve"> Развитие жанра литературной сказки в 20 веке. Драма как род литературы ( начальные представления). Пьеса-сказка.</w:t>
      </w:r>
    </w:p>
    <w:p w:rsidR="00D967D5" w:rsidRPr="00EF29D5" w:rsidRDefault="00D967D5" w:rsidP="00EF29D5">
      <w:pPr>
        <w:pStyle w:val="NoSpacing"/>
        <w:jc w:val="both"/>
        <w:rPr>
          <w:rStyle w:val="FontStyle15"/>
          <w:rFonts w:ascii="Times New Roman" w:hAnsi="Times New Roman" w:cs="Times New Roman"/>
          <w:sz w:val="24"/>
        </w:rPr>
      </w:pPr>
      <w:r w:rsidRPr="00EF29D5">
        <w:rPr>
          <w:rStyle w:val="FontStyle13"/>
          <w:rFonts w:ascii="Times New Roman" w:hAnsi="Times New Roman" w:cs="Times New Roman"/>
          <w:bCs/>
          <w:iCs/>
          <w:sz w:val="24"/>
        </w:rPr>
        <w:t xml:space="preserve">Андрей Платонович Платонов. </w:t>
      </w:r>
      <w:r w:rsidRPr="00EF29D5">
        <w:rPr>
          <w:rStyle w:val="FontStyle15"/>
          <w:rFonts w:ascii="Times New Roman" w:hAnsi="Times New Roman" w:cs="Times New Roman"/>
          <w:sz w:val="24"/>
        </w:rPr>
        <w:t>Краткий рассказ о писателе (детство, начало литературной деятельности).</w:t>
      </w:r>
    </w:p>
    <w:p w:rsidR="00D967D5" w:rsidRPr="00EF29D5" w:rsidRDefault="00D967D5" w:rsidP="00EF29D5">
      <w:pPr>
        <w:pStyle w:val="NoSpacing"/>
        <w:jc w:val="both"/>
        <w:rPr>
          <w:rStyle w:val="FontStyle15"/>
          <w:rFonts w:ascii="Times New Roman" w:hAnsi="Times New Roman" w:cs="Times New Roman"/>
          <w:sz w:val="24"/>
        </w:rPr>
      </w:pPr>
      <w:r w:rsidRPr="00EF29D5">
        <w:rPr>
          <w:rStyle w:val="FontStyle14"/>
          <w:rFonts w:ascii="Times New Roman" w:hAnsi="Times New Roman" w:cs="Times New Roman"/>
          <w:sz w:val="24"/>
        </w:rPr>
        <w:t xml:space="preserve">«Никита». </w:t>
      </w:r>
      <w:r w:rsidRPr="00EF29D5">
        <w:rPr>
          <w:rStyle w:val="FontStyle15"/>
          <w:rFonts w:ascii="Times New Roman" w:hAnsi="Times New Roman" w:cs="Times New Roman"/>
          <w:sz w:val="24"/>
        </w:rPr>
        <w:t>Быль и фантастика. Главный герой расска</w:t>
      </w:r>
      <w:r w:rsidRPr="00EF29D5">
        <w:rPr>
          <w:rStyle w:val="FontStyle15"/>
          <w:rFonts w:ascii="Times New Roman" w:hAnsi="Times New Roman" w:cs="Times New Roman"/>
          <w:sz w:val="24"/>
        </w:rPr>
        <w:softHyphen/>
        <w:t>за, единство героя с природой, одухотворение природы в его воображении — жизнь как борьба добра и зла, смена радости и грусти, страдания и счастья. Оптими</w:t>
      </w:r>
      <w:r w:rsidRPr="00EF29D5">
        <w:rPr>
          <w:rStyle w:val="FontStyle15"/>
          <w:rFonts w:ascii="Times New Roman" w:hAnsi="Times New Roman" w:cs="Times New Roman"/>
          <w:sz w:val="24"/>
        </w:rPr>
        <w:softHyphen/>
        <w:t>стическое восприятие окружающего мира.</w:t>
      </w:r>
    </w:p>
    <w:p w:rsidR="00D967D5" w:rsidRPr="00EF29D5" w:rsidRDefault="00D967D5" w:rsidP="00EF29D5">
      <w:pPr>
        <w:pStyle w:val="NoSpacing"/>
        <w:jc w:val="both"/>
        <w:rPr>
          <w:rStyle w:val="FontStyle15"/>
          <w:rFonts w:ascii="Times New Roman" w:hAnsi="Times New Roman" w:cs="Times New Roman"/>
          <w:sz w:val="24"/>
        </w:rPr>
      </w:pPr>
      <w:r w:rsidRPr="00EF29D5">
        <w:rPr>
          <w:rStyle w:val="FontStyle15"/>
          <w:rFonts w:ascii="Times New Roman" w:hAnsi="Times New Roman" w:cs="Times New Roman"/>
          <w:spacing w:val="40"/>
          <w:sz w:val="24"/>
        </w:rPr>
        <w:t>Теориялитературы.</w:t>
      </w:r>
      <w:r w:rsidRPr="00EF29D5">
        <w:rPr>
          <w:rStyle w:val="FontStyle15"/>
          <w:rFonts w:ascii="Times New Roman" w:hAnsi="Times New Roman" w:cs="Times New Roman"/>
          <w:sz w:val="24"/>
        </w:rPr>
        <w:t xml:space="preserve"> Фантастика в литератур</w:t>
      </w:r>
      <w:r w:rsidRPr="00EF29D5">
        <w:rPr>
          <w:rStyle w:val="FontStyle15"/>
          <w:rFonts w:ascii="Times New Roman" w:hAnsi="Times New Roman" w:cs="Times New Roman"/>
          <w:sz w:val="24"/>
        </w:rPr>
        <w:softHyphen/>
        <w:t>ном произведении (развитие представлений).</w:t>
      </w:r>
    </w:p>
    <w:p w:rsidR="00D967D5" w:rsidRPr="00EF29D5" w:rsidRDefault="00D967D5" w:rsidP="00EF29D5">
      <w:pPr>
        <w:pStyle w:val="NoSpacing"/>
        <w:jc w:val="both"/>
        <w:rPr>
          <w:rStyle w:val="FontStyle15"/>
          <w:rFonts w:ascii="Times New Roman" w:hAnsi="Times New Roman" w:cs="Times New Roman"/>
          <w:sz w:val="24"/>
        </w:rPr>
      </w:pPr>
      <w:r w:rsidRPr="00EF29D5">
        <w:rPr>
          <w:rStyle w:val="FontStyle13"/>
          <w:rFonts w:ascii="Times New Roman" w:hAnsi="Times New Roman" w:cs="Times New Roman"/>
          <w:bCs/>
          <w:iCs/>
          <w:sz w:val="24"/>
        </w:rPr>
        <w:t xml:space="preserve">Виктор Петрович Астафьев. </w:t>
      </w:r>
      <w:r w:rsidRPr="00EF29D5">
        <w:rPr>
          <w:rStyle w:val="FontStyle15"/>
          <w:rFonts w:ascii="Times New Roman" w:hAnsi="Times New Roman" w:cs="Times New Roman"/>
          <w:sz w:val="24"/>
        </w:rPr>
        <w:t>Краткий рассказ о пи</w:t>
      </w:r>
      <w:r w:rsidRPr="00EF29D5">
        <w:rPr>
          <w:rStyle w:val="FontStyle15"/>
          <w:rFonts w:ascii="Times New Roman" w:hAnsi="Times New Roman" w:cs="Times New Roman"/>
          <w:sz w:val="24"/>
        </w:rPr>
        <w:softHyphen/>
        <w:t>сателе (детство, начало литературной деятельности).</w:t>
      </w:r>
    </w:p>
    <w:p w:rsidR="00D967D5" w:rsidRPr="00EF29D5" w:rsidRDefault="00D967D5" w:rsidP="00EF29D5">
      <w:pPr>
        <w:pStyle w:val="NoSpacing"/>
        <w:jc w:val="both"/>
        <w:rPr>
          <w:rStyle w:val="FontStyle15"/>
          <w:rFonts w:ascii="Times New Roman" w:hAnsi="Times New Roman" w:cs="Times New Roman"/>
          <w:sz w:val="24"/>
        </w:rPr>
      </w:pPr>
      <w:r w:rsidRPr="00EF29D5">
        <w:rPr>
          <w:rStyle w:val="FontStyle14"/>
          <w:rFonts w:ascii="Times New Roman" w:hAnsi="Times New Roman" w:cs="Times New Roman"/>
          <w:sz w:val="24"/>
        </w:rPr>
        <w:t xml:space="preserve">«Васюткино озеро». </w:t>
      </w:r>
      <w:r w:rsidRPr="00EF29D5">
        <w:rPr>
          <w:rStyle w:val="FontStyle15"/>
          <w:rFonts w:ascii="Times New Roman" w:hAnsi="Times New Roman" w:cs="Times New Roman"/>
          <w:sz w:val="24"/>
        </w:rPr>
        <w:t>Бесстрашие, терпение, любовь к природе и ее понимание, находчивость в экстремальных обстоятельствах. Поведение героя в лесу. Основные черты характера героя. «Открытие» Васюткой нового озера. Становление характера юного героя через испы</w:t>
      </w:r>
      <w:r w:rsidRPr="00EF29D5">
        <w:rPr>
          <w:rStyle w:val="FontStyle15"/>
          <w:rFonts w:ascii="Times New Roman" w:hAnsi="Times New Roman" w:cs="Times New Roman"/>
          <w:sz w:val="24"/>
        </w:rPr>
        <w:softHyphen/>
        <w:t>тания, преодоление сложных жизненных ситуаций.</w:t>
      </w:r>
    </w:p>
    <w:p w:rsidR="00D967D5" w:rsidRPr="00EF29D5" w:rsidRDefault="00D967D5" w:rsidP="00EF29D5">
      <w:pPr>
        <w:pStyle w:val="NoSpacing"/>
        <w:jc w:val="both"/>
        <w:rPr>
          <w:rStyle w:val="FontStyle15"/>
          <w:rFonts w:ascii="Times New Roman" w:hAnsi="Times New Roman" w:cs="Times New Roman"/>
          <w:sz w:val="24"/>
        </w:rPr>
      </w:pPr>
      <w:r w:rsidRPr="00EF29D5">
        <w:rPr>
          <w:rStyle w:val="FontStyle15"/>
          <w:rFonts w:ascii="Times New Roman" w:hAnsi="Times New Roman" w:cs="Times New Roman"/>
          <w:spacing w:val="40"/>
          <w:sz w:val="24"/>
        </w:rPr>
        <w:t>Теориялитературы.</w:t>
      </w:r>
      <w:r w:rsidRPr="00EF29D5">
        <w:rPr>
          <w:rStyle w:val="FontStyle15"/>
          <w:rFonts w:ascii="Times New Roman" w:hAnsi="Times New Roman" w:cs="Times New Roman"/>
          <w:sz w:val="24"/>
        </w:rPr>
        <w:t xml:space="preserve"> Автобиографичность лите</w:t>
      </w:r>
      <w:r w:rsidRPr="00EF29D5">
        <w:rPr>
          <w:rStyle w:val="FontStyle15"/>
          <w:rFonts w:ascii="Times New Roman" w:hAnsi="Times New Roman" w:cs="Times New Roman"/>
          <w:sz w:val="24"/>
        </w:rPr>
        <w:softHyphen/>
        <w:t>ратурного произведения (начальные представления).</w:t>
      </w:r>
    </w:p>
    <w:p w:rsidR="00D967D5" w:rsidRPr="00EF29D5" w:rsidRDefault="00D967D5" w:rsidP="00EF29D5">
      <w:pPr>
        <w:pStyle w:val="NoSpacing"/>
        <w:jc w:val="center"/>
        <w:rPr>
          <w:rStyle w:val="FontStyle11"/>
          <w:rFonts w:ascii="Times New Roman" w:hAnsi="Times New Roman" w:cs="Times New Roman"/>
          <w:bCs/>
          <w:sz w:val="24"/>
        </w:rPr>
      </w:pPr>
      <w:r w:rsidRPr="00EF29D5">
        <w:rPr>
          <w:rStyle w:val="FontStyle11"/>
          <w:rFonts w:ascii="Times New Roman" w:hAnsi="Times New Roman" w:cs="Times New Roman"/>
          <w:bCs/>
          <w:sz w:val="24"/>
        </w:rPr>
        <w:t>«Ради жизни на Земле...»</w:t>
      </w:r>
    </w:p>
    <w:p w:rsidR="00D967D5" w:rsidRPr="00EF29D5" w:rsidRDefault="00D967D5" w:rsidP="00EF29D5">
      <w:pPr>
        <w:pStyle w:val="NoSpacing"/>
        <w:jc w:val="both"/>
        <w:rPr>
          <w:rStyle w:val="FontStyle15"/>
          <w:rFonts w:ascii="Times New Roman" w:hAnsi="Times New Roman" w:cs="Times New Roman"/>
          <w:sz w:val="24"/>
        </w:rPr>
      </w:pPr>
      <w:r w:rsidRPr="00EF29D5">
        <w:rPr>
          <w:rStyle w:val="FontStyle15"/>
          <w:rFonts w:ascii="Times New Roman" w:hAnsi="Times New Roman" w:cs="Times New Roman"/>
          <w:sz w:val="24"/>
        </w:rPr>
        <w:t>Стихотворные произведения о войне. Патриотиче</w:t>
      </w:r>
      <w:r w:rsidRPr="00EF29D5">
        <w:rPr>
          <w:rStyle w:val="FontStyle15"/>
          <w:rFonts w:ascii="Times New Roman" w:hAnsi="Times New Roman" w:cs="Times New Roman"/>
          <w:sz w:val="24"/>
        </w:rPr>
        <w:softHyphen/>
        <w:t>ские подвиги в годы Великой Отечественной войны.</w:t>
      </w:r>
    </w:p>
    <w:p w:rsidR="00D967D5" w:rsidRPr="00EF29D5" w:rsidRDefault="00D967D5" w:rsidP="00EF29D5">
      <w:pPr>
        <w:pStyle w:val="NoSpacing"/>
        <w:jc w:val="both"/>
        <w:rPr>
          <w:rStyle w:val="FontStyle14"/>
          <w:rFonts w:ascii="Times New Roman" w:hAnsi="Times New Roman" w:cs="Times New Roman"/>
          <w:sz w:val="24"/>
        </w:rPr>
      </w:pPr>
      <w:r w:rsidRPr="00EF29D5">
        <w:rPr>
          <w:rStyle w:val="FontStyle11"/>
          <w:rFonts w:ascii="Times New Roman" w:hAnsi="Times New Roman" w:cs="Times New Roman"/>
          <w:bCs/>
          <w:sz w:val="24"/>
        </w:rPr>
        <w:t xml:space="preserve">К. М. Симонов. </w:t>
      </w:r>
      <w:r w:rsidRPr="00EF29D5">
        <w:rPr>
          <w:rStyle w:val="FontStyle14"/>
          <w:rFonts w:ascii="Times New Roman" w:hAnsi="Times New Roman" w:cs="Times New Roman"/>
          <w:sz w:val="24"/>
        </w:rPr>
        <w:t>«Майор привез мальчишку на ла</w:t>
      </w:r>
      <w:r w:rsidRPr="00EF29D5">
        <w:rPr>
          <w:rStyle w:val="FontStyle14"/>
          <w:rFonts w:ascii="Times New Roman" w:hAnsi="Times New Roman" w:cs="Times New Roman"/>
          <w:sz w:val="24"/>
        </w:rPr>
        <w:softHyphen/>
        <w:t xml:space="preserve">фете...»; </w:t>
      </w:r>
      <w:r w:rsidRPr="00EF29D5">
        <w:rPr>
          <w:rStyle w:val="FontStyle11"/>
          <w:rFonts w:ascii="Times New Roman" w:hAnsi="Times New Roman" w:cs="Times New Roman"/>
          <w:bCs/>
          <w:sz w:val="24"/>
        </w:rPr>
        <w:t xml:space="preserve">А. Т. Твардовский. </w:t>
      </w:r>
      <w:r w:rsidRPr="00EF29D5">
        <w:rPr>
          <w:rStyle w:val="FontStyle14"/>
          <w:rFonts w:ascii="Times New Roman" w:hAnsi="Times New Roman" w:cs="Times New Roman"/>
          <w:sz w:val="24"/>
        </w:rPr>
        <w:t>«Рассказ танкиста».</w:t>
      </w:r>
    </w:p>
    <w:p w:rsidR="00D967D5" w:rsidRPr="00EF29D5" w:rsidRDefault="00D967D5" w:rsidP="00EF29D5">
      <w:pPr>
        <w:pStyle w:val="NoSpacing"/>
        <w:jc w:val="both"/>
        <w:rPr>
          <w:rStyle w:val="FontStyle15"/>
          <w:rFonts w:ascii="Times New Roman" w:hAnsi="Times New Roman" w:cs="Times New Roman"/>
          <w:sz w:val="24"/>
        </w:rPr>
      </w:pPr>
      <w:r w:rsidRPr="00EF29D5">
        <w:rPr>
          <w:rStyle w:val="FontStyle15"/>
          <w:rFonts w:ascii="Times New Roman" w:hAnsi="Times New Roman" w:cs="Times New Roman"/>
          <w:sz w:val="24"/>
        </w:rPr>
        <w:t>Война и дети — обостренно трагическая и героиче</w:t>
      </w:r>
      <w:r w:rsidRPr="00EF29D5">
        <w:rPr>
          <w:rStyle w:val="FontStyle15"/>
          <w:rFonts w:ascii="Times New Roman" w:hAnsi="Times New Roman" w:cs="Times New Roman"/>
          <w:sz w:val="24"/>
        </w:rPr>
        <w:softHyphen/>
        <w:t>ская тема произведений о Великой Отечественной войне.</w:t>
      </w:r>
    </w:p>
    <w:p w:rsidR="00D967D5" w:rsidRPr="00EF29D5" w:rsidRDefault="00D967D5" w:rsidP="00EF29D5">
      <w:pPr>
        <w:pStyle w:val="NoSpacing"/>
        <w:jc w:val="center"/>
        <w:rPr>
          <w:rStyle w:val="FontStyle11"/>
          <w:rFonts w:ascii="Times New Roman" w:hAnsi="Times New Roman" w:cs="Times New Roman"/>
          <w:bCs/>
          <w:sz w:val="24"/>
        </w:rPr>
      </w:pPr>
    </w:p>
    <w:p w:rsidR="00D967D5" w:rsidRPr="00EF29D5" w:rsidRDefault="00D967D5" w:rsidP="00EF29D5">
      <w:pPr>
        <w:pStyle w:val="NoSpacing"/>
        <w:jc w:val="center"/>
        <w:rPr>
          <w:rStyle w:val="FontStyle11"/>
          <w:rFonts w:ascii="Times New Roman" w:hAnsi="Times New Roman" w:cs="Times New Roman"/>
          <w:bCs/>
          <w:sz w:val="24"/>
        </w:rPr>
      </w:pPr>
      <w:r w:rsidRPr="00EF29D5">
        <w:rPr>
          <w:rStyle w:val="FontStyle11"/>
          <w:rFonts w:ascii="Times New Roman" w:hAnsi="Times New Roman" w:cs="Times New Roman"/>
          <w:bCs/>
          <w:sz w:val="24"/>
        </w:rPr>
        <w:t>Произведения о Родине и родной природе</w:t>
      </w:r>
    </w:p>
    <w:p w:rsidR="00D967D5" w:rsidRPr="00EF29D5" w:rsidRDefault="00D967D5" w:rsidP="00EF29D5">
      <w:pPr>
        <w:pStyle w:val="NoSpacing"/>
        <w:jc w:val="both"/>
        <w:rPr>
          <w:rStyle w:val="FontStyle11"/>
          <w:rFonts w:ascii="Times New Roman" w:hAnsi="Times New Roman" w:cs="Times New Roman"/>
          <w:bCs/>
          <w:sz w:val="24"/>
        </w:rPr>
      </w:pPr>
    </w:p>
    <w:p w:rsidR="00D967D5" w:rsidRPr="00EF29D5" w:rsidRDefault="00D967D5" w:rsidP="00EF29D5">
      <w:pPr>
        <w:pStyle w:val="NoSpacing"/>
        <w:jc w:val="both"/>
        <w:rPr>
          <w:rStyle w:val="FontStyle12"/>
          <w:rFonts w:ascii="Times New Roman" w:hAnsi="Times New Roman" w:cs="Times New Roman"/>
          <w:bCs/>
          <w:sz w:val="24"/>
        </w:rPr>
      </w:pPr>
      <w:r w:rsidRPr="00EF29D5">
        <w:rPr>
          <w:rStyle w:val="FontStyle11"/>
          <w:rFonts w:ascii="Times New Roman" w:hAnsi="Times New Roman" w:cs="Times New Roman"/>
          <w:bCs/>
          <w:sz w:val="24"/>
        </w:rPr>
        <w:t xml:space="preserve">И. Бунин. </w:t>
      </w:r>
      <w:r w:rsidRPr="00EF29D5">
        <w:rPr>
          <w:rStyle w:val="FontStyle12"/>
          <w:rFonts w:ascii="Times New Roman" w:hAnsi="Times New Roman" w:cs="Times New Roman"/>
          <w:bCs/>
          <w:sz w:val="24"/>
        </w:rPr>
        <w:t>«Помню—долгий зимний вечер...»]</w:t>
      </w:r>
      <w:r w:rsidRPr="00EF29D5">
        <w:rPr>
          <w:rStyle w:val="FontStyle11"/>
          <w:rFonts w:ascii="Times New Roman" w:hAnsi="Times New Roman" w:cs="Times New Roman"/>
          <w:bCs/>
          <w:sz w:val="24"/>
        </w:rPr>
        <w:t xml:space="preserve">А. Прокофьев. </w:t>
      </w:r>
      <w:r w:rsidRPr="00EF29D5">
        <w:rPr>
          <w:rStyle w:val="FontStyle12"/>
          <w:rFonts w:ascii="Times New Roman" w:hAnsi="Times New Roman" w:cs="Times New Roman"/>
          <w:bCs/>
          <w:sz w:val="24"/>
        </w:rPr>
        <w:t xml:space="preserve">«Аленушка»] </w:t>
      </w:r>
      <w:r w:rsidRPr="00EF29D5">
        <w:rPr>
          <w:rStyle w:val="FontStyle11"/>
          <w:rFonts w:ascii="Times New Roman" w:hAnsi="Times New Roman" w:cs="Times New Roman"/>
          <w:bCs/>
          <w:sz w:val="24"/>
        </w:rPr>
        <w:t>Д. Кедрин.</w:t>
      </w:r>
      <w:r w:rsidRPr="00EF29D5">
        <w:rPr>
          <w:rStyle w:val="FontStyle12"/>
          <w:rFonts w:ascii="Times New Roman" w:hAnsi="Times New Roman" w:cs="Times New Roman"/>
          <w:bCs/>
          <w:sz w:val="24"/>
        </w:rPr>
        <w:t xml:space="preserve">«Аленушка»] </w:t>
      </w:r>
      <w:r w:rsidRPr="00EF29D5">
        <w:rPr>
          <w:rStyle w:val="FontStyle11"/>
          <w:rFonts w:ascii="Times New Roman" w:hAnsi="Times New Roman" w:cs="Times New Roman"/>
          <w:bCs/>
          <w:sz w:val="24"/>
        </w:rPr>
        <w:t>Н. Рубцов.</w:t>
      </w:r>
      <w:r w:rsidRPr="00EF29D5">
        <w:rPr>
          <w:rStyle w:val="FontStyle12"/>
          <w:rFonts w:ascii="Times New Roman" w:hAnsi="Times New Roman" w:cs="Times New Roman"/>
          <w:bCs/>
          <w:sz w:val="24"/>
        </w:rPr>
        <w:t xml:space="preserve">«Родная деревня», </w:t>
      </w:r>
      <w:r w:rsidRPr="00EF29D5">
        <w:rPr>
          <w:rStyle w:val="FontStyle11"/>
          <w:rFonts w:ascii="Times New Roman" w:hAnsi="Times New Roman" w:cs="Times New Roman"/>
          <w:bCs/>
          <w:sz w:val="24"/>
        </w:rPr>
        <w:t xml:space="preserve">Дон-Аминадо. </w:t>
      </w:r>
      <w:r w:rsidRPr="00EF29D5">
        <w:rPr>
          <w:rStyle w:val="FontStyle12"/>
          <w:rFonts w:ascii="Times New Roman" w:hAnsi="Times New Roman" w:cs="Times New Roman"/>
          <w:bCs/>
          <w:sz w:val="24"/>
        </w:rPr>
        <w:t>«Города и годы».</w:t>
      </w:r>
    </w:p>
    <w:p w:rsidR="00D967D5" w:rsidRPr="00EF29D5" w:rsidRDefault="00D967D5" w:rsidP="00EF29D5">
      <w:pPr>
        <w:pStyle w:val="NoSpacing"/>
        <w:jc w:val="both"/>
        <w:rPr>
          <w:rStyle w:val="FontStyle15"/>
          <w:rFonts w:ascii="Times New Roman" w:hAnsi="Times New Roman" w:cs="Times New Roman"/>
          <w:sz w:val="24"/>
        </w:rPr>
      </w:pPr>
      <w:r w:rsidRPr="00EF29D5">
        <w:rPr>
          <w:rStyle w:val="FontStyle15"/>
          <w:rFonts w:ascii="Times New Roman" w:hAnsi="Times New Roman" w:cs="Times New Roman"/>
          <w:sz w:val="24"/>
        </w:rPr>
        <w:t>Стихотворные лирические произведения о Родине, родной природе как выражение поэтического восприя</w:t>
      </w:r>
      <w:r w:rsidRPr="00EF29D5">
        <w:rPr>
          <w:rStyle w:val="FontStyle15"/>
          <w:rFonts w:ascii="Times New Roman" w:hAnsi="Times New Roman" w:cs="Times New Roman"/>
          <w:sz w:val="24"/>
        </w:rPr>
        <w:softHyphen/>
        <w:t>тия окружающего мира и осмысление собственного ми</w:t>
      </w:r>
      <w:r w:rsidRPr="00EF29D5">
        <w:rPr>
          <w:rStyle w:val="FontStyle15"/>
          <w:rFonts w:ascii="Times New Roman" w:hAnsi="Times New Roman" w:cs="Times New Roman"/>
          <w:sz w:val="24"/>
        </w:rPr>
        <w:softHyphen/>
        <w:t>роощущения, настроения. Конкретные пейзажные зари</w:t>
      </w:r>
      <w:r w:rsidRPr="00EF29D5">
        <w:rPr>
          <w:rStyle w:val="FontStyle15"/>
          <w:rFonts w:ascii="Times New Roman" w:hAnsi="Times New Roman" w:cs="Times New Roman"/>
          <w:sz w:val="24"/>
        </w:rPr>
        <w:softHyphen/>
        <w:t>совки и обобщенный образ России. Сближение образов волшебных сказок и русской природы в лирических сти</w:t>
      </w:r>
      <w:r w:rsidRPr="00EF29D5">
        <w:rPr>
          <w:rStyle w:val="FontStyle15"/>
          <w:rFonts w:ascii="Times New Roman" w:hAnsi="Times New Roman" w:cs="Times New Roman"/>
          <w:sz w:val="24"/>
        </w:rPr>
        <w:softHyphen/>
        <w:t>хотворениях.</w:t>
      </w:r>
    </w:p>
    <w:p w:rsidR="00D967D5" w:rsidRPr="00EF29D5" w:rsidRDefault="00D967D5" w:rsidP="00EF29D5">
      <w:pPr>
        <w:pStyle w:val="NoSpacing"/>
        <w:jc w:val="both"/>
        <w:rPr>
          <w:rStyle w:val="FontStyle15"/>
          <w:rFonts w:ascii="Times New Roman" w:hAnsi="Times New Roman" w:cs="Times New Roman"/>
          <w:b/>
          <w:i/>
          <w:sz w:val="24"/>
        </w:rPr>
      </w:pPr>
      <w:r w:rsidRPr="00EF29D5">
        <w:rPr>
          <w:rStyle w:val="FontStyle15"/>
          <w:rFonts w:ascii="Times New Roman" w:hAnsi="Times New Roman" w:cs="Times New Roman"/>
          <w:b/>
          <w:i/>
          <w:sz w:val="24"/>
        </w:rPr>
        <w:t xml:space="preserve">КУБАН. Отличные люди, прославленный край. В. Гончаров, К. Обойщиков, В Неподоба. Стихи.    </w:t>
      </w:r>
    </w:p>
    <w:p w:rsidR="00D967D5" w:rsidRPr="00EF29D5" w:rsidRDefault="00D967D5" w:rsidP="00EF29D5">
      <w:pPr>
        <w:pStyle w:val="NoSpacing"/>
        <w:jc w:val="both"/>
        <w:rPr>
          <w:rStyle w:val="FontStyle11"/>
          <w:rFonts w:ascii="Times New Roman" w:hAnsi="Times New Roman" w:cs="Times New Roman"/>
          <w:bCs/>
          <w:sz w:val="24"/>
        </w:rPr>
      </w:pPr>
    </w:p>
    <w:p w:rsidR="00D967D5" w:rsidRPr="00EF29D5" w:rsidRDefault="00D967D5" w:rsidP="00EF29D5">
      <w:pPr>
        <w:pStyle w:val="NoSpacing"/>
        <w:jc w:val="both"/>
        <w:rPr>
          <w:rStyle w:val="FontStyle11"/>
          <w:rFonts w:ascii="Times New Roman" w:hAnsi="Times New Roman" w:cs="Times New Roman"/>
          <w:bCs/>
          <w:sz w:val="24"/>
        </w:rPr>
      </w:pPr>
      <w:r w:rsidRPr="00EF29D5">
        <w:rPr>
          <w:rStyle w:val="FontStyle11"/>
          <w:rFonts w:ascii="Times New Roman" w:hAnsi="Times New Roman" w:cs="Times New Roman"/>
          <w:bCs/>
          <w:sz w:val="24"/>
        </w:rPr>
        <w:t xml:space="preserve">Писатели улыбаются </w:t>
      </w:r>
    </w:p>
    <w:p w:rsidR="00D967D5" w:rsidRPr="00EF29D5" w:rsidRDefault="00D967D5" w:rsidP="00EF29D5">
      <w:pPr>
        <w:pStyle w:val="NoSpacing"/>
        <w:jc w:val="both"/>
        <w:rPr>
          <w:rStyle w:val="FontStyle15"/>
          <w:rFonts w:ascii="Times New Roman" w:hAnsi="Times New Roman" w:cs="Times New Roman"/>
          <w:sz w:val="24"/>
        </w:rPr>
      </w:pPr>
      <w:r w:rsidRPr="00EF29D5">
        <w:rPr>
          <w:rStyle w:val="FontStyle11"/>
          <w:rFonts w:ascii="Times New Roman" w:hAnsi="Times New Roman" w:cs="Times New Roman"/>
          <w:bCs/>
          <w:sz w:val="24"/>
        </w:rPr>
        <w:t xml:space="preserve">Саша Черный. </w:t>
      </w:r>
      <w:r w:rsidRPr="00EF29D5">
        <w:rPr>
          <w:rStyle w:val="FontStyle12"/>
          <w:rFonts w:ascii="Times New Roman" w:hAnsi="Times New Roman" w:cs="Times New Roman"/>
          <w:bCs/>
          <w:sz w:val="24"/>
        </w:rPr>
        <w:t>«Кавказский пленник», «Игорь-Ро</w:t>
      </w:r>
      <w:r w:rsidRPr="00EF29D5">
        <w:rPr>
          <w:rStyle w:val="FontStyle12"/>
          <w:rFonts w:ascii="Times New Roman" w:hAnsi="Times New Roman" w:cs="Times New Roman"/>
          <w:bCs/>
          <w:sz w:val="24"/>
        </w:rPr>
        <w:softHyphen/>
        <w:t xml:space="preserve">бинзон». </w:t>
      </w:r>
      <w:r w:rsidRPr="00EF29D5">
        <w:rPr>
          <w:rStyle w:val="FontStyle15"/>
          <w:rFonts w:ascii="Times New Roman" w:hAnsi="Times New Roman" w:cs="Times New Roman"/>
          <w:sz w:val="24"/>
        </w:rPr>
        <w:t>Образы и сюжеты литературной классики как темы произведений для детей,</w:t>
      </w:r>
    </w:p>
    <w:p w:rsidR="00D967D5" w:rsidRPr="00EF29D5" w:rsidRDefault="00D967D5" w:rsidP="00EF29D5">
      <w:pPr>
        <w:pStyle w:val="NoSpacing"/>
        <w:jc w:val="both"/>
        <w:rPr>
          <w:rStyle w:val="FontStyle15"/>
          <w:rFonts w:ascii="Times New Roman" w:hAnsi="Times New Roman" w:cs="Times New Roman"/>
          <w:sz w:val="24"/>
        </w:rPr>
      </w:pPr>
      <w:r w:rsidRPr="00EF29D5">
        <w:rPr>
          <w:rStyle w:val="FontStyle15"/>
          <w:rFonts w:ascii="Times New Roman" w:hAnsi="Times New Roman" w:cs="Times New Roman"/>
          <w:spacing w:val="40"/>
          <w:sz w:val="24"/>
        </w:rPr>
        <w:t>Теориялитературы.</w:t>
      </w:r>
      <w:r w:rsidRPr="00EF29D5">
        <w:rPr>
          <w:rStyle w:val="FontStyle15"/>
          <w:rFonts w:ascii="Times New Roman" w:hAnsi="Times New Roman" w:cs="Times New Roman"/>
          <w:sz w:val="24"/>
        </w:rPr>
        <w:t xml:space="preserve"> Юмор (развитие понятия).</w:t>
      </w:r>
    </w:p>
    <w:p w:rsidR="00D967D5" w:rsidRPr="00EF29D5" w:rsidRDefault="00D967D5" w:rsidP="00EF29D5">
      <w:pPr>
        <w:pStyle w:val="NoSpacing"/>
        <w:jc w:val="both"/>
        <w:rPr>
          <w:rFonts w:ascii="Times New Roman" w:hAnsi="Times New Roman" w:cs="Times New Roman"/>
        </w:rPr>
      </w:pPr>
    </w:p>
    <w:p w:rsidR="00D967D5" w:rsidRPr="00EF29D5" w:rsidRDefault="00D967D5" w:rsidP="00EF29D5">
      <w:pPr>
        <w:pStyle w:val="NoSpacing"/>
        <w:jc w:val="center"/>
        <w:rPr>
          <w:rStyle w:val="FontStyle13"/>
          <w:rFonts w:ascii="Times New Roman" w:hAnsi="Times New Roman" w:cs="Times New Roman"/>
          <w:bCs/>
          <w:iCs/>
          <w:sz w:val="24"/>
        </w:rPr>
      </w:pPr>
      <w:r w:rsidRPr="00EF29D5">
        <w:rPr>
          <w:rStyle w:val="FontStyle13"/>
          <w:rFonts w:ascii="Times New Roman" w:hAnsi="Times New Roman" w:cs="Times New Roman"/>
          <w:bCs/>
          <w:iCs/>
          <w:sz w:val="24"/>
        </w:rPr>
        <w:t>Из зарубежной литературы – 15 часов.</w:t>
      </w:r>
    </w:p>
    <w:p w:rsidR="00D967D5" w:rsidRPr="00EF29D5" w:rsidRDefault="00D967D5" w:rsidP="00EF29D5">
      <w:pPr>
        <w:pStyle w:val="NoSpacing"/>
        <w:jc w:val="both"/>
        <w:rPr>
          <w:rStyle w:val="FontStyle15"/>
          <w:rFonts w:ascii="Times New Roman" w:hAnsi="Times New Roman" w:cs="Times New Roman"/>
          <w:sz w:val="24"/>
        </w:rPr>
      </w:pPr>
      <w:r w:rsidRPr="00EF29D5">
        <w:rPr>
          <w:rStyle w:val="FontStyle11"/>
          <w:rFonts w:ascii="Times New Roman" w:hAnsi="Times New Roman" w:cs="Times New Roman"/>
          <w:bCs/>
          <w:sz w:val="24"/>
        </w:rPr>
        <w:t xml:space="preserve">Роберт Льюис Стивенсон. </w:t>
      </w:r>
      <w:r w:rsidRPr="00EF29D5">
        <w:rPr>
          <w:rStyle w:val="FontStyle15"/>
          <w:rFonts w:ascii="Times New Roman" w:hAnsi="Times New Roman" w:cs="Times New Roman"/>
          <w:sz w:val="24"/>
        </w:rPr>
        <w:t>Краткий рассказ о пи</w:t>
      </w:r>
      <w:r w:rsidRPr="00EF29D5">
        <w:rPr>
          <w:rStyle w:val="FontStyle15"/>
          <w:rFonts w:ascii="Times New Roman" w:hAnsi="Times New Roman" w:cs="Times New Roman"/>
          <w:sz w:val="24"/>
        </w:rPr>
        <w:softHyphen/>
        <w:t>сателе.</w:t>
      </w:r>
    </w:p>
    <w:p w:rsidR="00D967D5" w:rsidRPr="00EF29D5" w:rsidRDefault="00D967D5" w:rsidP="00EF29D5">
      <w:pPr>
        <w:pStyle w:val="NoSpacing"/>
        <w:jc w:val="both"/>
        <w:rPr>
          <w:rStyle w:val="FontStyle15"/>
          <w:rFonts w:ascii="Times New Roman" w:hAnsi="Times New Roman" w:cs="Times New Roman"/>
          <w:sz w:val="24"/>
        </w:rPr>
      </w:pPr>
      <w:r w:rsidRPr="00EF29D5">
        <w:rPr>
          <w:rStyle w:val="FontStyle14"/>
          <w:rFonts w:ascii="Times New Roman" w:hAnsi="Times New Roman" w:cs="Times New Roman"/>
          <w:sz w:val="24"/>
        </w:rPr>
        <w:t xml:space="preserve">«Вересковый мед». </w:t>
      </w:r>
      <w:r w:rsidRPr="00EF29D5">
        <w:rPr>
          <w:rStyle w:val="FontStyle15"/>
          <w:rFonts w:ascii="Times New Roman" w:hAnsi="Times New Roman" w:cs="Times New Roman"/>
          <w:sz w:val="24"/>
        </w:rPr>
        <w:t>Подвиг героя во имя сохране</w:t>
      </w:r>
      <w:r w:rsidRPr="00EF29D5">
        <w:rPr>
          <w:rStyle w:val="FontStyle15"/>
          <w:rFonts w:ascii="Times New Roman" w:hAnsi="Times New Roman" w:cs="Times New Roman"/>
          <w:sz w:val="24"/>
        </w:rPr>
        <w:softHyphen/>
        <w:t>ния традиций предков.</w:t>
      </w:r>
    </w:p>
    <w:p w:rsidR="00D967D5" w:rsidRPr="00EF29D5" w:rsidRDefault="00D967D5" w:rsidP="00EF29D5">
      <w:pPr>
        <w:pStyle w:val="NoSpacing"/>
        <w:jc w:val="both"/>
        <w:rPr>
          <w:rStyle w:val="FontStyle15"/>
          <w:rFonts w:ascii="Times New Roman" w:hAnsi="Times New Roman" w:cs="Times New Roman"/>
          <w:sz w:val="24"/>
        </w:rPr>
      </w:pPr>
      <w:r w:rsidRPr="00EF29D5">
        <w:rPr>
          <w:rStyle w:val="FontStyle15"/>
          <w:rFonts w:ascii="Times New Roman" w:hAnsi="Times New Roman" w:cs="Times New Roman"/>
          <w:spacing w:val="40"/>
          <w:sz w:val="24"/>
        </w:rPr>
        <w:t>Теориялитературы.</w:t>
      </w:r>
      <w:r w:rsidRPr="00EF29D5">
        <w:rPr>
          <w:rStyle w:val="FontStyle15"/>
          <w:rFonts w:ascii="Times New Roman" w:hAnsi="Times New Roman" w:cs="Times New Roman"/>
          <w:sz w:val="24"/>
        </w:rPr>
        <w:t xml:space="preserve"> Баллада (развитие пред</w:t>
      </w:r>
      <w:r w:rsidRPr="00EF29D5">
        <w:rPr>
          <w:rStyle w:val="FontStyle15"/>
          <w:rFonts w:ascii="Times New Roman" w:hAnsi="Times New Roman" w:cs="Times New Roman"/>
          <w:sz w:val="24"/>
        </w:rPr>
        <w:softHyphen/>
        <w:t>ставлений).</w:t>
      </w:r>
    </w:p>
    <w:p w:rsidR="00D967D5" w:rsidRPr="00EF29D5" w:rsidRDefault="00D967D5" w:rsidP="00EF29D5">
      <w:pPr>
        <w:pStyle w:val="NoSpacing"/>
        <w:jc w:val="both"/>
        <w:rPr>
          <w:rStyle w:val="FontStyle15"/>
          <w:rFonts w:ascii="Times New Roman" w:hAnsi="Times New Roman" w:cs="Times New Roman"/>
          <w:sz w:val="24"/>
        </w:rPr>
      </w:pPr>
      <w:r w:rsidRPr="00EF29D5">
        <w:rPr>
          <w:rStyle w:val="FontStyle11"/>
          <w:rFonts w:ascii="Times New Roman" w:hAnsi="Times New Roman" w:cs="Times New Roman"/>
          <w:bCs/>
          <w:sz w:val="24"/>
        </w:rPr>
        <w:t xml:space="preserve">Даниель Дефо. </w:t>
      </w:r>
      <w:r w:rsidRPr="00EF29D5">
        <w:rPr>
          <w:rStyle w:val="FontStyle15"/>
          <w:rFonts w:ascii="Times New Roman" w:hAnsi="Times New Roman" w:cs="Times New Roman"/>
          <w:sz w:val="24"/>
        </w:rPr>
        <w:t>Краткий рассказ о писателе.</w:t>
      </w:r>
    </w:p>
    <w:p w:rsidR="00D967D5" w:rsidRPr="00EF29D5" w:rsidRDefault="00D967D5" w:rsidP="00EF29D5">
      <w:pPr>
        <w:pStyle w:val="NoSpacing"/>
        <w:jc w:val="both"/>
        <w:rPr>
          <w:rStyle w:val="FontStyle15"/>
          <w:rFonts w:ascii="Times New Roman" w:hAnsi="Times New Roman" w:cs="Times New Roman"/>
          <w:sz w:val="24"/>
        </w:rPr>
      </w:pPr>
      <w:r w:rsidRPr="00EF29D5">
        <w:rPr>
          <w:rStyle w:val="FontStyle14"/>
          <w:rFonts w:ascii="Times New Roman" w:hAnsi="Times New Roman" w:cs="Times New Roman"/>
          <w:sz w:val="24"/>
        </w:rPr>
        <w:t xml:space="preserve">«Робинзон Крузо». </w:t>
      </w:r>
      <w:r w:rsidRPr="00EF29D5">
        <w:rPr>
          <w:rStyle w:val="FontStyle15"/>
          <w:rFonts w:ascii="Times New Roman" w:hAnsi="Times New Roman" w:cs="Times New Roman"/>
          <w:sz w:val="24"/>
        </w:rPr>
        <w:t>Жизнь и необычайные приклю</w:t>
      </w:r>
      <w:r w:rsidRPr="00EF29D5">
        <w:rPr>
          <w:rStyle w:val="FontStyle15"/>
          <w:rFonts w:ascii="Times New Roman" w:hAnsi="Times New Roman" w:cs="Times New Roman"/>
          <w:sz w:val="24"/>
        </w:rPr>
        <w:softHyphen/>
        <w:t>чения Робинзона Крузо, характер героя (смелость, муже</w:t>
      </w:r>
      <w:r w:rsidRPr="00EF29D5">
        <w:rPr>
          <w:rStyle w:val="FontStyle15"/>
          <w:rFonts w:ascii="Times New Roman" w:hAnsi="Times New Roman" w:cs="Times New Roman"/>
          <w:sz w:val="24"/>
        </w:rPr>
        <w:softHyphen/>
        <w:t>ство, находчивость, несгибаемость перед жизненными обстоятельствами). Гимн неисчерпаемым возможностям человека.</w:t>
      </w:r>
    </w:p>
    <w:p w:rsidR="00D967D5" w:rsidRPr="00EF29D5" w:rsidRDefault="00D967D5" w:rsidP="00EF29D5">
      <w:pPr>
        <w:pStyle w:val="NoSpacing"/>
        <w:jc w:val="both"/>
        <w:rPr>
          <w:rStyle w:val="FontStyle15"/>
          <w:rFonts w:ascii="Times New Roman" w:hAnsi="Times New Roman" w:cs="Times New Roman"/>
          <w:sz w:val="24"/>
        </w:rPr>
      </w:pPr>
      <w:r w:rsidRPr="00EF29D5">
        <w:rPr>
          <w:rStyle w:val="FontStyle11"/>
          <w:rFonts w:ascii="Times New Roman" w:hAnsi="Times New Roman" w:cs="Times New Roman"/>
          <w:bCs/>
          <w:sz w:val="24"/>
        </w:rPr>
        <w:t xml:space="preserve">ХансКристиан Андерсен. </w:t>
      </w:r>
      <w:r w:rsidRPr="00EF29D5">
        <w:rPr>
          <w:rStyle w:val="FontStyle15"/>
          <w:rFonts w:ascii="Times New Roman" w:hAnsi="Times New Roman" w:cs="Times New Roman"/>
          <w:sz w:val="24"/>
        </w:rPr>
        <w:t>Краткий рассказ о писа</w:t>
      </w:r>
      <w:r w:rsidRPr="00EF29D5">
        <w:rPr>
          <w:rStyle w:val="FontStyle15"/>
          <w:rFonts w:ascii="Times New Roman" w:hAnsi="Times New Roman" w:cs="Times New Roman"/>
          <w:sz w:val="24"/>
        </w:rPr>
        <w:softHyphen/>
        <w:t>теле.</w:t>
      </w:r>
    </w:p>
    <w:p w:rsidR="00D967D5" w:rsidRPr="00EF29D5" w:rsidRDefault="00D967D5" w:rsidP="00EF29D5">
      <w:pPr>
        <w:pStyle w:val="NoSpacing"/>
        <w:jc w:val="both"/>
        <w:rPr>
          <w:rStyle w:val="FontStyle15"/>
          <w:rFonts w:ascii="Times New Roman" w:hAnsi="Times New Roman" w:cs="Times New Roman"/>
          <w:sz w:val="24"/>
        </w:rPr>
      </w:pPr>
      <w:r w:rsidRPr="00EF29D5">
        <w:rPr>
          <w:rStyle w:val="FontStyle14"/>
          <w:rFonts w:ascii="Times New Roman" w:hAnsi="Times New Roman" w:cs="Times New Roman"/>
          <w:sz w:val="24"/>
        </w:rPr>
        <w:t xml:space="preserve">«Снежная королева». </w:t>
      </w:r>
      <w:r w:rsidRPr="00EF29D5">
        <w:rPr>
          <w:rStyle w:val="FontStyle15"/>
          <w:rFonts w:ascii="Times New Roman" w:hAnsi="Times New Roman" w:cs="Times New Roman"/>
          <w:sz w:val="24"/>
        </w:rPr>
        <w:t>Символический смысл фанта</w:t>
      </w:r>
      <w:r w:rsidRPr="00EF29D5">
        <w:rPr>
          <w:rStyle w:val="FontStyle15"/>
          <w:rFonts w:ascii="Times New Roman" w:hAnsi="Times New Roman" w:cs="Times New Roman"/>
          <w:sz w:val="24"/>
        </w:rPr>
        <w:softHyphen/>
        <w:t>стических образов и художественных деталей в сказке Андерсена. Кай и Герда. Мужественное сердце Герды. Поиски Кая. Помощники Герды (цветы, ворон, олень, Маленькая разбойница и др.). Снежная королева и Гер</w:t>
      </w:r>
      <w:r w:rsidRPr="00EF29D5">
        <w:rPr>
          <w:rStyle w:val="FontStyle15"/>
          <w:rFonts w:ascii="Times New Roman" w:hAnsi="Times New Roman" w:cs="Times New Roman"/>
          <w:sz w:val="24"/>
        </w:rPr>
        <w:softHyphen/>
        <w:t>да — противопоставление красоты внутренней и внеш</w:t>
      </w:r>
      <w:r w:rsidRPr="00EF29D5">
        <w:rPr>
          <w:rStyle w:val="FontStyle15"/>
          <w:rFonts w:ascii="Times New Roman" w:hAnsi="Times New Roman" w:cs="Times New Roman"/>
          <w:sz w:val="24"/>
        </w:rPr>
        <w:softHyphen/>
        <w:t>ней. Победа добра, любви и дружбы.</w:t>
      </w:r>
    </w:p>
    <w:p w:rsidR="00D967D5" w:rsidRPr="00EF29D5" w:rsidRDefault="00D967D5" w:rsidP="00EF29D5">
      <w:pPr>
        <w:pStyle w:val="NoSpacing"/>
        <w:jc w:val="both"/>
        <w:rPr>
          <w:rStyle w:val="FontStyle15"/>
          <w:rFonts w:ascii="Times New Roman" w:hAnsi="Times New Roman" w:cs="Times New Roman"/>
          <w:sz w:val="24"/>
        </w:rPr>
      </w:pPr>
      <w:r w:rsidRPr="00EF29D5">
        <w:rPr>
          <w:rStyle w:val="FontStyle11"/>
          <w:rFonts w:ascii="Times New Roman" w:hAnsi="Times New Roman" w:cs="Times New Roman"/>
          <w:bCs/>
          <w:sz w:val="24"/>
        </w:rPr>
        <w:t xml:space="preserve">Жорж Санд. </w:t>
      </w:r>
      <w:r w:rsidRPr="00EF29D5">
        <w:rPr>
          <w:rStyle w:val="FontStyle14"/>
          <w:rFonts w:ascii="Times New Roman" w:hAnsi="Times New Roman" w:cs="Times New Roman"/>
          <w:sz w:val="24"/>
        </w:rPr>
        <w:t xml:space="preserve">«О чем говорят цветы». </w:t>
      </w:r>
      <w:r w:rsidRPr="00EF29D5">
        <w:rPr>
          <w:rStyle w:val="FontStyle15"/>
          <w:rFonts w:ascii="Times New Roman" w:hAnsi="Times New Roman" w:cs="Times New Roman"/>
          <w:sz w:val="24"/>
        </w:rPr>
        <w:t>Спор героев о прекрасном. Речевая характеристика персонажей.</w:t>
      </w:r>
    </w:p>
    <w:p w:rsidR="00D967D5" w:rsidRPr="00EF29D5" w:rsidRDefault="00D967D5" w:rsidP="00EF29D5">
      <w:pPr>
        <w:pStyle w:val="NoSpacing"/>
        <w:jc w:val="both"/>
        <w:rPr>
          <w:rStyle w:val="FontStyle15"/>
          <w:rFonts w:ascii="Times New Roman" w:hAnsi="Times New Roman" w:cs="Times New Roman"/>
          <w:sz w:val="24"/>
        </w:rPr>
      </w:pPr>
      <w:r w:rsidRPr="00EF29D5">
        <w:rPr>
          <w:rStyle w:val="FontStyle15"/>
          <w:rFonts w:ascii="Times New Roman" w:hAnsi="Times New Roman" w:cs="Times New Roman"/>
          <w:spacing w:val="20"/>
          <w:sz w:val="24"/>
        </w:rPr>
        <w:t>Теория литературы.</w:t>
      </w:r>
      <w:r w:rsidRPr="00EF29D5">
        <w:rPr>
          <w:rStyle w:val="FontStyle15"/>
          <w:rFonts w:ascii="Times New Roman" w:hAnsi="Times New Roman" w:cs="Times New Roman"/>
          <w:sz w:val="24"/>
        </w:rPr>
        <w:t xml:space="preserve"> Аллегория (иносказание) в повествовательной литературе.</w:t>
      </w:r>
    </w:p>
    <w:p w:rsidR="00D967D5" w:rsidRPr="00EF29D5" w:rsidRDefault="00D967D5" w:rsidP="00EF29D5">
      <w:pPr>
        <w:pStyle w:val="NoSpacing"/>
        <w:jc w:val="both"/>
        <w:rPr>
          <w:rStyle w:val="FontStyle15"/>
          <w:rFonts w:ascii="Times New Roman" w:hAnsi="Times New Roman" w:cs="Times New Roman"/>
          <w:sz w:val="24"/>
        </w:rPr>
      </w:pPr>
      <w:r w:rsidRPr="00EF29D5">
        <w:rPr>
          <w:rStyle w:val="FontStyle11"/>
          <w:rFonts w:ascii="Times New Roman" w:hAnsi="Times New Roman" w:cs="Times New Roman"/>
          <w:bCs/>
          <w:sz w:val="24"/>
        </w:rPr>
        <w:t xml:space="preserve">Марк Твен. </w:t>
      </w:r>
      <w:r w:rsidRPr="00EF29D5">
        <w:rPr>
          <w:rStyle w:val="FontStyle15"/>
          <w:rFonts w:ascii="Times New Roman" w:hAnsi="Times New Roman" w:cs="Times New Roman"/>
          <w:sz w:val="24"/>
        </w:rPr>
        <w:t>Краткий рассказ о писателе.</w:t>
      </w:r>
    </w:p>
    <w:p w:rsidR="00D967D5" w:rsidRPr="00EF29D5" w:rsidRDefault="00D967D5" w:rsidP="00EF29D5">
      <w:pPr>
        <w:pStyle w:val="NoSpacing"/>
        <w:jc w:val="both"/>
        <w:rPr>
          <w:rStyle w:val="FontStyle15"/>
          <w:rFonts w:ascii="Times New Roman" w:hAnsi="Times New Roman" w:cs="Times New Roman"/>
          <w:sz w:val="24"/>
        </w:rPr>
      </w:pPr>
      <w:r w:rsidRPr="00EF29D5">
        <w:rPr>
          <w:rStyle w:val="FontStyle14"/>
          <w:rFonts w:ascii="Times New Roman" w:hAnsi="Times New Roman" w:cs="Times New Roman"/>
          <w:sz w:val="24"/>
        </w:rPr>
        <w:t xml:space="preserve">«Приключения Тома Сойера». </w:t>
      </w:r>
      <w:r w:rsidRPr="00EF29D5">
        <w:rPr>
          <w:rStyle w:val="FontStyle15"/>
          <w:rFonts w:ascii="Times New Roman" w:hAnsi="Times New Roman" w:cs="Times New Roman"/>
          <w:sz w:val="24"/>
        </w:rPr>
        <w:t>Том и Гек. Дружба мальчиков. Игры, забавы, находчивость, предприимчи</w:t>
      </w:r>
      <w:r w:rsidRPr="00EF29D5">
        <w:rPr>
          <w:rStyle w:val="FontStyle15"/>
          <w:rFonts w:ascii="Times New Roman" w:hAnsi="Times New Roman" w:cs="Times New Roman"/>
          <w:sz w:val="24"/>
        </w:rPr>
        <w:softHyphen/>
        <w:t>вость. Черты характера Тома, раскрывшиеся в отноше</w:t>
      </w:r>
      <w:r w:rsidRPr="00EF29D5">
        <w:rPr>
          <w:rStyle w:val="FontStyle15"/>
          <w:rFonts w:ascii="Times New Roman" w:hAnsi="Times New Roman" w:cs="Times New Roman"/>
          <w:sz w:val="24"/>
        </w:rPr>
        <w:softHyphen/>
        <w:t>ниях с друзьями. Том и Бекки, их дружба. Внутренний мир героев М. Твена. Причудливое сочетание реальных жизненных проблем и игровых приключенческих си</w:t>
      </w:r>
      <w:r w:rsidRPr="00EF29D5">
        <w:rPr>
          <w:rStyle w:val="FontStyle15"/>
          <w:rFonts w:ascii="Times New Roman" w:hAnsi="Times New Roman" w:cs="Times New Roman"/>
          <w:sz w:val="24"/>
        </w:rPr>
        <w:softHyphen/>
        <w:t>туаций.</w:t>
      </w:r>
    </w:p>
    <w:p w:rsidR="00D967D5" w:rsidRPr="00EF29D5" w:rsidRDefault="00D967D5" w:rsidP="00EF29D5">
      <w:pPr>
        <w:pStyle w:val="NoSpacing"/>
        <w:jc w:val="both"/>
        <w:rPr>
          <w:rStyle w:val="FontStyle15"/>
          <w:rFonts w:ascii="Times New Roman" w:hAnsi="Times New Roman" w:cs="Times New Roman"/>
          <w:sz w:val="24"/>
        </w:rPr>
      </w:pPr>
      <w:r w:rsidRPr="00EF29D5">
        <w:rPr>
          <w:rStyle w:val="FontStyle15"/>
          <w:rFonts w:ascii="Times New Roman" w:hAnsi="Times New Roman" w:cs="Times New Roman"/>
          <w:sz w:val="24"/>
        </w:rPr>
        <w:t>Изобретательность в играх — умение сделать окру</w:t>
      </w:r>
      <w:r w:rsidRPr="00EF29D5">
        <w:rPr>
          <w:rStyle w:val="FontStyle15"/>
          <w:rFonts w:ascii="Times New Roman" w:hAnsi="Times New Roman" w:cs="Times New Roman"/>
          <w:sz w:val="24"/>
        </w:rPr>
        <w:softHyphen/>
        <w:t>жающий мир интересным.</w:t>
      </w:r>
    </w:p>
    <w:p w:rsidR="00D967D5" w:rsidRPr="00EF29D5" w:rsidRDefault="00D967D5" w:rsidP="00EF29D5">
      <w:pPr>
        <w:pStyle w:val="NoSpacing"/>
        <w:jc w:val="both"/>
        <w:rPr>
          <w:rStyle w:val="FontStyle15"/>
          <w:rFonts w:ascii="Times New Roman" w:hAnsi="Times New Roman" w:cs="Times New Roman"/>
          <w:sz w:val="24"/>
        </w:rPr>
      </w:pPr>
      <w:r w:rsidRPr="00EF29D5">
        <w:rPr>
          <w:rStyle w:val="FontStyle11"/>
          <w:rFonts w:ascii="Times New Roman" w:hAnsi="Times New Roman" w:cs="Times New Roman"/>
          <w:bCs/>
          <w:sz w:val="24"/>
        </w:rPr>
        <w:t xml:space="preserve">Джек Лондон. </w:t>
      </w:r>
      <w:r w:rsidRPr="00EF29D5">
        <w:rPr>
          <w:rStyle w:val="FontStyle15"/>
          <w:rFonts w:ascii="Times New Roman" w:hAnsi="Times New Roman" w:cs="Times New Roman"/>
          <w:sz w:val="24"/>
        </w:rPr>
        <w:t>Краткий рассказ о писателе.</w:t>
      </w:r>
    </w:p>
    <w:p w:rsidR="00D967D5" w:rsidRPr="00EF29D5" w:rsidRDefault="00D967D5" w:rsidP="00EF29D5">
      <w:pPr>
        <w:pStyle w:val="NoSpacing"/>
        <w:jc w:val="both"/>
        <w:rPr>
          <w:rStyle w:val="FontStyle15"/>
          <w:rFonts w:ascii="Times New Roman" w:hAnsi="Times New Roman" w:cs="Times New Roman"/>
          <w:sz w:val="24"/>
        </w:rPr>
      </w:pPr>
      <w:r w:rsidRPr="00EF29D5">
        <w:rPr>
          <w:rStyle w:val="FontStyle14"/>
          <w:rFonts w:ascii="Times New Roman" w:hAnsi="Times New Roman" w:cs="Times New Roman"/>
          <w:sz w:val="24"/>
        </w:rPr>
        <w:t xml:space="preserve">«Сказание о Кише» — </w:t>
      </w:r>
      <w:r w:rsidRPr="00EF29D5">
        <w:rPr>
          <w:rStyle w:val="FontStyle15"/>
          <w:rFonts w:ascii="Times New Roman" w:hAnsi="Times New Roman" w:cs="Times New Roman"/>
          <w:sz w:val="24"/>
        </w:rPr>
        <w:t>сказание о взрослении под</w:t>
      </w:r>
      <w:r w:rsidRPr="00EF29D5">
        <w:rPr>
          <w:rStyle w:val="FontStyle15"/>
          <w:rFonts w:ascii="Times New Roman" w:hAnsi="Times New Roman" w:cs="Times New Roman"/>
          <w:sz w:val="24"/>
        </w:rPr>
        <w:softHyphen/>
        <w:t>ростка, вынужденного добывать пищу, заботиться о стар</w:t>
      </w:r>
      <w:r w:rsidRPr="00EF29D5">
        <w:rPr>
          <w:rStyle w:val="FontStyle15"/>
          <w:rFonts w:ascii="Times New Roman" w:hAnsi="Times New Roman" w:cs="Times New Roman"/>
          <w:sz w:val="24"/>
        </w:rPr>
        <w:softHyphen/>
        <w:t>ших. Уважение взрослых. Характер мальчика — смелость, мужество, изобретательность, смекалка, чувство собст</w:t>
      </w:r>
      <w:r w:rsidRPr="00EF29D5">
        <w:rPr>
          <w:rStyle w:val="FontStyle15"/>
          <w:rFonts w:ascii="Times New Roman" w:hAnsi="Times New Roman" w:cs="Times New Roman"/>
          <w:sz w:val="24"/>
        </w:rPr>
        <w:softHyphen/>
        <w:t>венного достоинства — опора в труднейших жизненных обстоятельствах. Мастерство писателя в поэтическом изображении жизни северного народа.</w:t>
      </w:r>
    </w:p>
    <w:p w:rsidR="00D967D5" w:rsidRPr="00EF29D5" w:rsidRDefault="00D967D5" w:rsidP="00EF29D5">
      <w:pPr>
        <w:pStyle w:val="NoSpacing"/>
        <w:jc w:val="both"/>
        <w:rPr>
          <w:rStyle w:val="FontStyle15"/>
          <w:rFonts w:ascii="Times New Roman" w:hAnsi="Times New Roman" w:cs="Times New Roman"/>
          <w:sz w:val="24"/>
        </w:rPr>
      </w:pPr>
    </w:p>
    <w:p w:rsidR="00D967D5" w:rsidRPr="00EF29D5" w:rsidRDefault="00D967D5" w:rsidP="00EF29D5">
      <w:pPr>
        <w:pStyle w:val="NoSpacing"/>
        <w:jc w:val="center"/>
        <w:rPr>
          <w:rFonts w:ascii="Times New Roman" w:hAnsi="Times New Roman" w:cs="Times New Roman"/>
          <w:b/>
          <w:i/>
        </w:rPr>
      </w:pPr>
      <w:r w:rsidRPr="00EF29D5">
        <w:rPr>
          <w:rFonts w:ascii="Times New Roman" w:hAnsi="Times New Roman" w:cs="Times New Roman"/>
          <w:b/>
          <w:i/>
        </w:rPr>
        <w:t>Повторение. Обобщение. Итоговый контроль. Подведение итогов работы-  2 часа.</w:t>
      </w:r>
    </w:p>
    <w:p w:rsidR="00D967D5" w:rsidRPr="00EF29D5" w:rsidRDefault="00D967D5" w:rsidP="00EF29D5">
      <w:pPr>
        <w:pStyle w:val="NoSpacing"/>
        <w:jc w:val="both"/>
        <w:rPr>
          <w:rFonts w:ascii="Times New Roman" w:hAnsi="Times New Roman" w:cs="Times New Roman"/>
          <w:b/>
          <w:i/>
        </w:rPr>
      </w:pPr>
    </w:p>
    <w:p w:rsidR="00D967D5" w:rsidRPr="001E393A" w:rsidRDefault="00D967D5" w:rsidP="00EF29D5">
      <w:pPr>
        <w:autoSpaceDE w:val="0"/>
        <w:autoSpaceDN w:val="0"/>
        <w:adjustRightInd w:val="0"/>
        <w:spacing w:line="209" w:lineRule="atLeast"/>
        <w:ind w:right="-180" w:firstLine="280"/>
        <w:jc w:val="center"/>
        <w:rPr>
          <w:b/>
          <w:u w:val="single"/>
        </w:rPr>
      </w:pPr>
      <w:r w:rsidRPr="001E393A">
        <w:rPr>
          <w:b/>
          <w:u w:val="single"/>
        </w:rPr>
        <w:t>6 КЛАСС</w:t>
      </w:r>
    </w:p>
    <w:p w:rsidR="00D967D5" w:rsidRPr="00EF29D5" w:rsidRDefault="00D967D5" w:rsidP="00EF29D5">
      <w:pPr>
        <w:suppressAutoHyphens/>
        <w:autoSpaceDE w:val="0"/>
        <w:autoSpaceDN w:val="0"/>
        <w:adjustRightInd w:val="0"/>
        <w:spacing w:before="197"/>
        <w:ind w:left="14" w:firstLine="709"/>
        <w:jc w:val="both"/>
        <w:rPr>
          <w:highlight w:val="white"/>
        </w:rPr>
      </w:pPr>
      <w:r w:rsidRPr="00EF29D5">
        <w:rPr>
          <w:b/>
          <w:bCs/>
          <w:highlight w:val="white"/>
        </w:rPr>
        <w:t xml:space="preserve">Введение. </w:t>
      </w:r>
      <w:r w:rsidRPr="00EF29D5">
        <w:rPr>
          <w:spacing w:val="-2"/>
          <w:highlight w:val="white"/>
        </w:rPr>
        <w:t xml:space="preserve">Художественное произведение. Содержание и форма. Автор </w:t>
      </w:r>
      <w:r w:rsidRPr="00EF29D5">
        <w:rPr>
          <w:highlight w:val="white"/>
        </w:rPr>
        <w:t>и герой. Отношение автора к герою. Способы выражения авторской позиции.</w:t>
      </w:r>
    </w:p>
    <w:p w:rsidR="00D967D5" w:rsidRPr="00EF29D5" w:rsidRDefault="00D967D5" w:rsidP="00EF29D5">
      <w:pPr>
        <w:suppressAutoHyphens/>
        <w:autoSpaceDE w:val="0"/>
        <w:autoSpaceDN w:val="0"/>
        <w:adjustRightInd w:val="0"/>
        <w:spacing w:before="264"/>
        <w:ind w:firstLine="709"/>
        <w:jc w:val="both"/>
        <w:rPr>
          <w:highlight w:val="white"/>
        </w:rPr>
      </w:pPr>
      <w:r w:rsidRPr="00EF29D5">
        <w:rPr>
          <w:b/>
          <w:bCs/>
          <w:highlight w:val="white"/>
        </w:rPr>
        <w:t>УСТНОЕ  НАРОДНОЕ ТВОРЧЕСТВО</w:t>
      </w:r>
    </w:p>
    <w:p w:rsidR="00D967D5" w:rsidRPr="00EF29D5" w:rsidRDefault="00D967D5" w:rsidP="00EF29D5">
      <w:pPr>
        <w:suppressAutoHyphens/>
        <w:autoSpaceDE w:val="0"/>
        <w:autoSpaceDN w:val="0"/>
        <w:adjustRightInd w:val="0"/>
        <w:spacing w:before="110"/>
        <w:ind w:right="5" w:firstLine="709"/>
        <w:jc w:val="both"/>
        <w:rPr>
          <w:highlight w:val="white"/>
        </w:rPr>
      </w:pPr>
      <w:r w:rsidRPr="00EF29D5">
        <w:rPr>
          <w:b/>
          <w:bCs/>
          <w:spacing w:val="-1"/>
          <w:highlight w:val="white"/>
        </w:rPr>
        <w:t xml:space="preserve">Обрядовый фольклор. </w:t>
      </w:r>
      <w:r w:rsidRPr="00EF29D5">
        <w:rPr>
          <w:spacing w:val="-1"/>
          <w:highlight w:val="white"/>
        </w:rPr>
        <w:t>Произведения обрядового фольк</w:t>
      </w:r>
      <w:r w:rsidRPr="00EF29D5">
        <w:rPr>
          <w:highlight w:val="white"/>
        </w:rPr>
        <w:t>лора: колядки, веснянки, масленичные, летние и осенние обрядовые песни. Эстетическое значение обрядового фольклора.</w:t>
      </w:r>
    </w:p>
    <w:p w:rsidR="00D967D5" w:rsidRPr="00EF29D5" w:rsidRDefault="00D967D5" w:rsidP="00EF29D5">
      <w:pPr>
        <w:suppressAutoHyphens/>
        <w:autoSpaceDE w:val="0"/>
        <w:autoSpaceDN w:val="0"/>
        <w:adjustRightInd w:val="0"/>
        <w:ind w:left="10" w:firstLine="709"/>
        <w:jc w:val="both"/>
        <w:rPr>
          <w:highlight w:val="white"/>
        </w:rPr>
      </w:pPr>
      <w:r w:rsidRPr="00EF29D5">
        <w:rPr>
          <w:b/>
          <w:bCs/>
          <w:i/>
          <w:iCs/>
          <w:spacing w:val="-2"/>
          <w:highlight w:val="white"/>
        </w:rPr>
        <w:t xml:space="preserve">Пословицы и поговорки. Загадки </w:t>
      </w:r>
      <w:r w:rsidRPr="00EF29D5">
        <w:rPr>
          <w:spacing w:val="-2"/>
          <w:highlight w:val="white"/>
        </w:rPr>
        <w:t>— малые жанры устно</w:t>
      </w:r>
      <w:r w:rsidRPr="00EF29D5">
        <w:rPr>
          <w:highlight w:val="white"/>
        </w:rPr>
        <w:t>го народного творчества. Народная мудрость. Краткость и простота, меткость и выразительность. Многообразие тем. Прямой и переносный смысл пословиц и поговорок. Афористичность загадок.</w:t>
      </w:r>
    </w:p>
    <w:p w:rsidR="00D967D5" w:rsidRPr="00EF29D5" w:rsidRDefault="00D967D5" w:rsidP="00EF29D5">
      <w:pPr>
        <w:suppressAutoHyphens/>
        <w:autoSpaceDE w:val="0"/>
        <w:autoSpaceDN w:val="0"/>
        <w:adjustRightInd w:val="0"/>
        <w:ind w:left="19" w:firstLine="709"/>
        <w:jc w:val="both"/>
        <w:rPr>
          <w:i/>
          <w:iCs/>
          <w:highlight w:val="white"/>
        </w:rPr>
      </w:pPr>
      <w:r w:rsidRPr="00EF29D5">
        <w:rPr>
          <w:i/>
          <w:iCs/>
          <w:highlight w:val="white"/>
        </w:rPr>
        <w:t>Теория литературы. Обрядовый фольклор (начальные представления). Малые жанры фольклора: пословицы и поговорки,  загадки.</w:t>
      </w:r>
    </w:p>
    <w:p w:rsidR="00D967D5" w:rsidRPr="00EF29D5" w:rsidRDefault="00D967D5" w:rsidP="00EF29D5">
      <w:pPr>
        <w:suppressAutoHyphens/>
        <w:autoSpaceDE w:val="0"/>
        <w:autoSpaceDN w:val="0"/>
        <w:adjustRightInd w:val="0"/>
        <w:spacing w:before="211"/>
        <w:ind w:firstLine="709"/>
        <w:jc w:val="both"/>
        <w:rPr>
          <w:highlight w:val="white"/>
        </w:rPr>
      </w:pPr>
      <w:r w:rsidRPr="00EF29D5">
        <w:rPr>
          <w:b/>
          <w:bCs/>
          <w:highlight w:val="white"/>
        </w:rPr>
        <w:t>ИЗ ДРЕВНЕРУССКОЙ  ЛИТЕРАТУРЫ</w:t>
      </w:r>
    </w:p>
    <w:p w:rsidR="00D967D5" w:rsidRPr="00EF29D5" w:rsidRDefault="00D967D5" w:rsidP="00EF29D5">
      <w:pPr>
        <w:suppressAutoHyphens/>
        <w:autoSpaceDE w:val="0"/>
        <w:autoSpaceDN w:val="0"/>
        <w:adjustRightInd w:val="0"/>
        <w:spacing w:before="120"/>
        <w:ind w:right="24" w:firstLine="709"/>
        <w:jc w:val="both"/>
        <w:rPr>
          <w:highlight w:val="white"/>
        </w:rPr>
      </w:pPr>
      <w:r w:rsidRPr="00EF29D5">
        <w:rPr>
          <w:b/>
          <w:bCs/>
          <w:i/>
          <w:iCs/>
          <w:spacing w:val="-1"/>
          <w:highlight w:val="white"/>
        </w:rPr>
        <w:t xml:space="preserve">«Повесть временных лет», «Сказание о белгородском </w:t>
      </w:r>
      <w:r w:rsidRPr="00EF29D5">
        <w:rPr>
          <w:b/>
          <w:bCs/>
          <w:i/>
          <w:iCs/>
          <w:highlight w:val="white"/>
        </w:rPr>
        <w:t>киселе».</w:t>
      </w:r>
    </w:p>
    <w:p w:rsidR="00D967D5" w:rsidRPr="00EF29D5" w:rsidRDefault="00D967D5" w:rsidP="00EF29D5">
      <w:pPr>
        <w:suppressAutoHyphens/>
        <w:autoSpaceDE w:val="0"/>
        <w:autoSpaceDN w:val="0"/>
        <w:adjustRightInd w:val="0"/>
        <w:ind w:left="19" w:right="38" w:firstLine="709"/>
        <w:jc w:val="both"/>
        <w:rPr>
          <w:highlight w:val="white"/>
        </w:rPr>
      </w:pPr>
      <w:r w:rsidRPr="00EF29D5">
        <w:rPr>
          <w:highlight w:val="white"/>
        </w:rPr>
        <w:t>Русская летопись. Отражение исторических событий и вымысел, отражение народных идеалов (патриотизма, ума находчивости).</w:t>
      </w:r>
    </w:p>
    <w:p w:rsidR="00D967D5" w:rsidRPr="00EF29D5" w:rsidRDefault="00D967D5" w:rsidP="00EF29D5">
      <w:pPr>
        <w:suppressAutoHyphens/>
        <w:autoSpaceDE w:val="0"/>
        <w:autoSpaceDN w:val="0"/>
        <w:adjustRightInd w:val="0"/>
        <w:ind w:left="24" w:firstLine="709"/>
        <w:jc w:val="both"/>
        <w:rPr>
          <w:i/>
          <w:iCs/>
          <w:highlight w:val="white"/>
        </w:rPr>
      </w:pPr>
      <w:r w:rsidRPr="00EF29D5">
        <w:rPr>
          <w:i/>
          <w:iCs/>
          <w:highlight w:val="white"/>
        </w:rPr>
        <w:t>Теория литературы. Летопись (развитие представления)</w:t>
      </w:r>
    </w:p>
    <w:p w:rsidR="00D967D5" w:rsidRPr="00EF29D5" w:rsidRDefault="00D967D5" w:rsidP="00EF29D5">
      <w:pPr>
        <w:suppressAutoHyphens/>
        <w:autoSpaceDE w:val="0"/>
        <w:autoSpaceDN w:val="0"/>
        <w:adjustRightInd w:val="0"/>
        <w:ind w:left="24" w:firstLine="709"/>
        <w:jc w:val="both"/>
        <w:rPr>
          <w:b/>
          <w:bCs/>
          <w:highlight w:val="white"/>
        </w:rPr>
      </w:pPr>
      <w:r w:rsidRPr="00EF29D5">
        <w:rPr>
          <w:b/>
          <w:bCs/>
          <w:highlight w:val="white"/>
        </w:rPr>
        <w:t>ИЗ РУССКОЙ ЛИТЕРАТУРЫ XIX ВЕКА.</w:t>
      </w:r>
    </w:p>
    <w:p w:rsidR="00D967D5" w:rsidRPr="00EF29D5" w:rsidRDefault="00D967D5" w:rsidP="00EF29D5">
      <w:pPr>
        <w:suppressAutoHyphens/>
        <w:autoSpaceDE w:val="0"/>
        <w:autoSpaceDN w:val="0"/>
        <w:adjustRightInd w:val="0"/>
        <w:ind w:left="24" w:firstLine="709"/>
        <w:jc w:val="both"/>
        <w:rPr>
          <w:highlight w:val="white"/>
        </w:rPr>
      </w:pPr>
      <w:r w:rsidRPr="00EF29D5">
        <w:rPr>
          <w:b/>
          <w:bCs/>
          <w:highlight w:val="white"/>
        </w:rPr>
        <w:t>Иван Андреевич Крылов.</w:t>
      </w:r>
      <w:r w:rsidRPr="00EF29D5">
        <w:rPr>
          <w:highlight w:val="white"/>
        </w:rPr>
        <w:t xml:space="preserve"> Краткий рассказ о писателе-баснописце.</w:t>
      </w:r>
    </w:p>
    <w:p w:rsidR="00D967D5" w:rsidRPr="00EF29D5" w:rsidRDefault="00D967D5" w:rsidP="00EF29D5">
      <w:pPr>
        <w:suppressAutoHyphens/>
        <w:autoSpaceDE w:val="0"/>
        <w:autoSpaceDN w:val="0"/>
        <w:adjustRightInd w:val="0"/>
        <w:ind w:left="24" w:firstLine="709"/>
        <w:jc w:val="both"/>
        <w:rPr>
          <w:highlight w:val="white"/>
        </w:rPr>
      </w:pPr>
      <w:r w:rsidRPr="00EF29D5">
        <w:rPr>
          <w:highlight w:val="white"/>
        </w:rPr>
        <w:t>Басни «Листы и Корни», «Ларчик», «Осел и Соловей». Крылов о равном участии власти и народа в достижении общественного блага. Басня «Ларчик» - пример критики мнимого «механика мудреца» и неумелого хвастуна. Басня «Осел и Соловей» - комическое изображение невежественного судьи, глухого к произведениям истинного искусства.</w:t>
      </w:r>
    </w:p>
    <w:p w:rsidR="00D967D5" w:rsidRPr="00EF29D5" w:rsidRDefault="00D967D5" w:rsidP="00EF29D5">
      <w:pPr>
        <w:suppressAutoHyphens/>
        <w:autoSpaceDE w:val="0"/>
        <w:autoSpaceDN w:val="0"/>
        <w:adjustRightInd w:val="0"/>
        <w:ind w:left="24" w:firstLine="709"/>
        <w:jc w:val="both"/>
        <w:rPr>
          <w:i/>
          <w:iCs/>
          <w:highlight w:val="white"/>
        </w:rPr>
      </w:pPr>
      <w:r w:rsidRPr="00EF29D5">
        <w:rPr>
          <w:i/>
          <w:iCs/>
          <w:highlight w:val="white"/>
        </w:rPr>
        <w:t>Теория литературы. Басня. Аллегория (развитие представлений).</w:t>
      </w:r>
    </w:p>
    <w:p w:rsidR="00D967D5" w:rsidRPr="00EF29D5" w:rsidRDefault="00D967D5" w:rsidP="00EF29D5">
      <w:pPr>
        <w:suppressAutoHyphens/>
        <w:autoSpaceDE w:val="0"/>
        <w:autoSpaceDN w:val="0"/>
        <w:adjustRightInd w:val="0"/>
        <w:ind w:left="24" w:firstLine="709"/>
        <w:jc w:val="both"/>
        <w:rPr>
          <w:highlight w:val="white"/>
        </w:rPr>
      </w:pPr>
      <w:r w:rsidRPr="00EF29D5">
        <w:rPr>
          <w:b/>
          <w:bCs/>
          <w:highlight w:val="white"/>
        </w:rPr>
        <w:t>Александр Сергеевич Пушкин</w:t>
      </w:r>
      <w:r w:rsidRPr="00EF29D5">
        <w:rPr>
          <w:highlight w:val="white"/>
        </w:rPr>
        <w:t xml:space="preserve">. Краткий рассказ о писателе. </w:t>
      </w:r>
      <w:r w:rsidRPr="00EF29D5">
        <w:rPr>
          <w:b/>
          <w:bCs/>
          <w:i/>
          <w:iCs/>
          <w:highlight w:val="white"/>
        </w:rPr>
        <w:t>«Узник».</w:t>
      </w:r>
      <w:r w:rsidRPr="00EF29D5">
        <w:rPr>
          <w:highlight w:val="white"/>
        </w:rPr>
        <w:t>вольнолюбивые устремления поэта. Народно-поэтический колорит стихотворения. «Зимнее утро». Мотивы единства красоты человека и красоты природы, красоты жизни. Радостное восприятие окружающей природы. Роль антитезы в композиции произведения. Интонация как средство выражения поэтической идеи.</w:t>
      </w:r>
    </w:p>
    <w:p w:rsidR="00D967D5" w:rsidRPr="00EF29D5" w:rsidRDefault="00D967D5" w:rsidP="00EF29D5">
      <w:pPr>
        <w:suppressAutoHyphens/>
        <w:autoSpaceDE w:val="0"/>
        <w:autoSpaceDN w:val="0"/>
        <w:adjustRightInd w:val="0"/>
        <w:ind w:left="24" w:firstLine="709"/>
        <w:jc w:val="both"/>
        <w:rPr>
          <w:highlight w:val="white"/>
        </w:rPr>
      </w:pPr>
      <w:r w:rsidRPr="00EF29D5">
        <w:rPr>
          <w:b/>
          <w:bCs/>
          <w:i/>
          <w:iCs/>
          <w:highlight w:val="white"/>
        </w:rPr>
        <w:t xml:space="preserve">«И.  И.  Пущину». </w:t>
      </w:r>
      <w:r w:rsidRPr="00EF29D5">
        <w:rPr>
          <w:highlight w:val="white"/>
        </w:rPr>
        <w:t xml:space="preserve">Светлое чувство дружбы — помощь в суровых испытаниях. </w:t>
      </w:r>
      <w:r w:rsidRPr="00EF29D5">
        <w:rPr>
          <w:spacing w:val="-2"/>
          <w:highlight w:val="white"/>
        </w:rPr>
        <w:t xml:space="preserve">Художественные особенности стихотворного послания. </w:t>
      </w:r>
      <w:r w:rsidRPr="00EF29D5">
        <w:rPr>
          <w:b/>
          <w:bCs/>
          <w:i/>
          <w:iCs/>
          <w:spacing w:val="-2"/>
          <w:highlight w:val="white"/>
        </w:rPr>
        <w:t>«Зим</w:t>
      </w:r>
      <w:r w:rsidRPr="00EF29D5">
        <w:rPr>
          <w:b/>
          <w:bCs/>
          <w:i/>
          <w:iCs/>
          <w:highlight w:val="white"/>
        </w:rPr>
        <w:t xml:space="preserve">няя дорога». </w:t>
      </w:r>
      <w:r w:rsidRPr="00EF29D5">
        <w:rPr>
          <w:highlight w:val="white"/>
        </w:rPr>
        <w:t>Приметы зимнего пейзажа (волнистые туманы, луна, зимняя дорога, тройка, колокольчик однозвучный, песня ямщика), навевающие грусть. Ожидание домашнего уюта, тепла, нежности любимой подруги. Тема жизненного пути.</w:t>
      </w:r>
    </w:p>
    <w:p w:rsidR="00D967D5" w:rsidRPr="00EF29D5" w:rsidRDefault="00D967D5" w:rsidP="00EF29D5">
      <w:pPr>
        <w:suppressAutoHyphens/>
        <w:autoSpaceDE w:val="0"/>
        <w:autoSpaceDN w:val="0"/>
        <w:adjustRightInd w:val="0"/>
        <w:spacing w:before="10"/>
        <w:ind w:left="19" w:firstLine="709"/>
        <w:jc w:val="both"/>
        <w:rPr>
          <w:highlight w:val="white"/>
        </w:rPr>
      </w:pPr>
      <w:r w:rsidRPr="00EF29D5">
        <w:rPr>
          <w:b/>
          <w:bCs/>
          <w:i/>
          <w:iCs/>
          <w:spacing w:val="-6"/>
          <w:highlight w:val="white"/>
        </w:rPr>
        <w:t xml:space="preserve">«Повести покойного Ивана Петровича Белкина». </w:t>
      </w:r>
      <w:r w:rsidRPr="00EF29D5">
        <w:rPr>
          <w:spacing w:val="-6"/>
          <w:highlight w:val="white"/>
        </w:rPr>
        <w:t xml:space="preserve">Книга </w:t>
      </w:r>
      <w:r w:rsidRPr="00EF29D5">
        <w:rPr>
          <w:highlight w:val="white"/>
        </w:rPr>
        <w:t>(цикл) повестей. Повествование от лица вымышленного автора как художественный прием.</w:t>
      </w:r>
    </w:p>
    <w:p w:rsidR="00D967D5" w:rsidRPr="00EF29D5" w:rsidRDefault="00D967D5" w:rsidP="00EF29D5">
      <w:pPr>
        <w:suppressAutoHyphens/>
        <w:autoSpaceDE w:val="0"/>
        <w:autoSpaceDN w:val="0"/>
        <w:adjustRightInd w:val="0"/>
        <w:ind w:left="14" w:right="5" w:firstLine="709"/>
        <w:jc w:val="both"/>
        <w:rPr>
          <w:highlight w:val="white"/>
        </w:rPr>
      </w:pPr>
      <w:r w:rsidRPr="00EF29D5">
        <w:rPr>
          <w:b/>
          <w:bCs/>
          <w:i/>
          <w:iCs/>
          <w:spacing w:val="-1"/>
          <w:highlight w:val="white"/>
        </w:rPr>
        <w:t xml:space="preserve">«Барышня-крестьянка». </w:t>
      </w:r>
      <w:r w:rsidRPr="00EF29D5">
        <w:rPr>
          <w:spacing w:val="-1"/>
          <w:highlight w:val="white"/>
        </w:rPr>
        <w:t xml:space="preserve">Сюжет и герои повести. Прием </w:t>
      </w:r>
      <w:r w:rsidRPr="00EF29D5">
        <w:rPr>
          <w:highlight w:val="white"/>
        </w:rPr>
        <w:t>антитезы в сюжетной организации повести. Пародирование романтических тем и мотивов. Лицо и маска. Роль случая в композиции повести.</w:t>
      </w:r>
    </w:p>
    <w:p w:rsidR="00D967D5" w:rsidRPr="00EF29D5" w:rsidRDefault="00D967D5" w:rsidP="00EF29D5">
      <w:pPr>
        <w:suppressAutoHyphens/>
        <w:autoSpaceDE w:val="0"/>
        <w:autoSpaceDN w:val="0"/>
        <w:adjustRightInd w:val="0"/>
        <w:ind w:right="14" w:firstLine="709"/>
        <w:jc w:val="both"/>
        <w:rPr>
          <w:highlight w:val="white"/>
        </w:rPr>
      </w:pPr>
      <w:r w:rsidRPr="00EF29D5">
        <w:rPr>
          <w:b/>
          <w:bCs/>
          <w:i/>
          <w:iCs/>
          <w:highlight w:val="white"/>
        </w:rPr>
        <w:t xml:space="preserve"> «Дубровский». </w:t>
      </w:r>
      <w:r w:rsidRPr="00EF29D5">
        <w:rPr>
          <w:highlight w:val="white"/>
        </w:rPr>
        <w:t>Изображение русского барства. Дубровский-старший и Троекуров. Протест Владимира Дубровского против беззакония и несправедливости. Бунт крестьян. Осуждение произвола и деспотизма, защита чести, независимости личности. Романтическая история любви Владимира и Маши. Авторское отношение к героям.</w:t>
      </w:r>
    </w:p>
    <w:p w:rsidR="00D967D5" w:rsidRPr="00EF29D5" w:rsidRDefault="00D967D5" w:rsidP="00EF29D5">
      <w:pPr>
        <w:suppressAutoHyphens/>
        <w:autoSpaceDE w:val="0"/>
        <w:autoSpaceDN w:val="0"/>
        <w:adjustRightInd w:val="0"/>
        <w:ind w:left="5" w:right="14" w:firstLine="709"/>
        <w:jc w:val="both"/>
        <w:rPr>
          <w:i/>
          <w:iCs/>
          <w:highlight w:val="white"/>
        </w:rPr>
      </w:pPr>
      <w:r w:rsidRPr="00EF29D5">
        <w:rPr>
          <w:i/>
          <w:iCs/>
          <w:highlight w:val="white"/>
        </w:rPr>
        <w:t>Теория литературы. Эпитет, метафора, композиция (развитие понятий). Стихотворное послание (начальные представления).</w:t>
      </w:r>
    </w:p>
    <w:p w:rsidR="00D967D5" w:rsidRPr="00EF29D5" w:rsidRDefault="00D967D5" w:rsidP="00EF29D5">
      <w:pPr>
        <w:suppressAutoHyphens/>
        <w:autoSpaceDE w:val="0"/>
        <w:autoSpaceDN w:val="0"/>
        <w:adjustRightInd w:val="0"/>
        <w:spacing w:before="187"/>
        <w:ind w:right="38" w:firstLine="709"/>
        <w:jc w:val="both"/>
        <w:rPr>
          <w:highlight w:val="white"/>
        </w:rPr>
      </w:pPr>
      <w:r w:rsidRPr="00EF29D5">
        <w:rPr>
          <w:b/>
          <w:bCs/>
          <w:highlight w:val="white"/>
        </w:rPr>
        <w:t xml:space="preserve">Михаил Юрьевич Лермонтов. </w:t>
      </w:r>
      <w:r w:rsidRPr="00EF29D5">
        <w:rPr>
          <w:highlight w:val="white"/>
        </w:rPr>
        <w:t xml:space="preserve">Краткий рассказ о поэте </w:t>
      </w:r>
      <w:r w:rsidRPr="00EF29D5">
        <w:rPr>
          <w:b/>
          <w:bCs/>
          <w:i/>
          <w:iCs/>
          <w:highlight w:val="white"/>
        </w:rPr>
        <w:t xml:space="preserve">«Тучи».  </w:t>
      </w:r>
      <w:r w:rsidRPr="00EF29D5">
        <w:rPr>
          <w:highlight w:val="white"/>
        </w:rPr>
        <w:t>Чувство  одиночества  и  тоски,  любовь  поэта-изгнанника к оставляемой им Родине.  Прием сравнения как основа построения стихотворения. Особенности интонации.</w:t>
      </w:r>
    </w:p>
    <w:p w:rsidR="00D967D5" w:rsidRPr="00EF29D5" w:rsidRDefault="00D967D5" w:rsidP="00EF29D5">
      <w:pPr>
        <w:suppressAutoHyphens/>
        <w:autoSpaceDE w:val="0"/>
        <w:autoSpaceDN w:val="0"/>
        <w:adjustRightInd w:val="0"/>
        <w:spacing w:before="144"/>
        <w:ind w:firstLine="709"/>
        <w:jc w:val="both"/>
        <w:rPr>
          <w:highlight w:val="white"/>
        </w:rPr>
      </w:pPr>
      <w:r w:rsidRPr="00EF29D5">
        <w:rPr>
          <w:b/>
          <w:bCs/>
          <w:i/>
          <w:iCs/>
          <w:highlight w:val="white"/>
        </w:rPr>
        <w:t>«Листок», «На севере диком...», «Утес», «Три пальмы»</w:t>
      </w:r>
      <w:r w:rsidRPr="00EF29D5">
        <w:rPr>
          <w:highlight w:val="white"/>
        </w:rPr>
        <w:t>Тема красоты, гармонии человека с миром. Особенности сражения темы одиночества в лирике Лермонтова.</w:t>
      </w:r>
    </w:p>
    <w:p w:rsidR="00D967D5" w:rsidRPr="00EF29D5" w:rsidRDefault="00D967D5" w:rsidP="00EF29D5">
      <w:pPr>
        <w:suppressAutoHyphens/>
        <w:autoSpaceDE w:val="0"/>
        <w:autoSpaceDN w:val="0"/>
        <w:adjustRightInd w:val="0"/>
        <w:ind w:left="43" w:firstLine="709"/>
        <w:jc w:val="both"/>
        <w:rPr>
          <w:i/>
          <w:iCs/>
          <w:highlight w:val="white"/>
        </w:rPr>
      </w:pPr>
      <w:r w:rsidRPr="00EF29D5">
        <w:rPr>
          <w:i/>
          <w:iCs/>
          <w:highlight w:val="white"/>
        </w:rPr>
        <w:t>Теория литературы. Антитеза. Двусложные (ямб, хорей) и трехсложные (дактиль, амфибрахий, анапест) размеры стиха (начальные понятия). Поэтическая интонация ( начальные представления).</w:t>
      </w:r>
    </w:p>
    <w:p w:rsidR="00D967D5" w:rsidRPr="00EF29D5" w:rsidRDefault="00D967D5" w:rsidP="00EF29D5">
      <w:pPr>
        <w:suppressAutoHyphens/>
        <w:autoSpaceDE w:val="0"/>
        <w:autoSpaceDN w:val="0"/>
        <w:adjustRightInd w:val="0"/>
        <w:spacing w:before="264"/>
        <w:ind w:firstLine="709"/>
        <w:jc w:val="both"/>
        <w:rPr>
          <w:highlight w:val="white"/>
        </w:rPr>
      </w:pPr>
      <w:r w:rsidRPr="00EF29D5">
        <w:rPr>
          <w:b/>
          <w:bCs/>
          <w:highlight w:val="white"/>
        </w:rPr>
        <w:t xml:space="preserve">Иван Сергеевич Тургенев. </w:t>
      </w:r>
      <w:r w:rsidRPr="00EF29D5">
        <w:rPr>
          <w:highlight w:val="white"/>
        </w:rPr>
        <w:t>Краткий рассказ о писателе.</w:t>
      </w:r>
    </w:p>
    <w:p w:rsidR="00D967D5" w:rsidRPr="00EF29D5" w:rsidRDefault="00D967D5" w:rsidP="00EF29D5">
      <w:pPr>
        <w:suppressAutoHyphens/>
        <w:autoSpaceDE w:val="0"/>
        <w:autoSpaceDN w:val="0"/>
        <w:adjustRightInd w:val="0"/>
        <w:ind w:left="5" w:firstLine="709"/>
        <w:jc w:val="both"/>
        <w:rPr>
          <w:highlight w:val="white"/>
        </w:rPr>
      </w:pPr>
      <w:r w:rsidRPr="00EF29D5">
        <w:rPr>
          <w:b/>
          <w:bCs/>
          <w:i/>
          <w:iCs/>
          <w:highlight w:val="white"/>
        </w:rPr>
        <w:t xml:space="preserve">«Бежин луг». </w:t>
      </w:r>
      <w:r w:rsidRPr="00EF29D5">
        <w:rPr>
          <w:highlight w:val="white"/>
        </w:rPr>
        <w:t>Сочувственное отношение к крестьянским детям. Портреты и рассказы мальчиков, их духовный мир. Пытливость, любознательность, впечатлительность. Роль картин природы в рассказе.</w:t>
      </w:r>
    </w:p>
    <w:p w:rsidR="00D967D5" w:rsidRPr="00EF29D5" w:rsidRDefault="00D967D5" w:rsidP="00EF29D5">
      <w:pPr>
        <w:suppressAutoHyphens/>
        <w:autoSpaceDE w:val="0"/>
        <w:autoSpaceDN w:val="0"/>
        <w:adjustRightInd w:val="0"/>
        <w:spacing w:before="235"/>
        <w:ind w:firstLine="709"/>
        <w:jc w:val="both"/>
        <w:rPr>
          <w:highlight w:val="white"/>
        </w:rPr>
      </w:pPr>
      <w:r w:rsidRPr="00EF29D5">
        <w:rPr>
          <w:b/>
          <w:bCs/>
          <w:highlight w:val="white"/>
        </w:rPr>
        <w:t xml:space="preserve">Федор Иванович Тютчев. </w:t>
      </w:r>
      <w:r w:rsidRPr="00EF29D5">
        <w:rPr>
          <w:highlight w:val="white"/>
        </w:rPr>
        <w:t>Рассказ о поэте.</w:t>
      </w:r>
    </w:p>
    <w:p w:rsidR="00D967D5" w:rsidRPr="00EF29D5" w:rsidRDefault="00D967D5" w:rsidP="00EF29D5">
      <w:pPr>
        <w:tabs>
          <w:tab w:val="left" w:pos="3994"/>
        </w:tabs>
        <w:suppressAutoHyphens/>
        <w:autoSpaceDE w:val="0"/>
        <w:autoSpaceDN w:val="0"/>
        <w:adjustRightInd w:val="0"/>
        <w:ind w:left="5" w:right="5" w:firstLine="709"/>
        <w:jc w:val="both"/>
        <w:rPr>
          <w:spacing w:val="-2"/>
          <w:highlight w:val="white"/>
        </w:rPr>
      </w:pPr>
      <w:r w:rsidRPr="00EF29D5">
        <w:rPr>
          <w:spacing w:val="-2"/>
          <w:highlight w:val="white"/>
        </w:rPr>
        <w:t>Стихотворения «Листья», «Неохотно и несмело...». Передача сложных, переходных состояний природы, запечатлевающих противоречивые чувства в душе поэта. Сочетание космического масштаба и конкретных деталей в изображении природы. «Листья» — символ краткой, но яркой жизни. «С поляны коршун поднялся...». Противопоставление судеб человека и коршуна: свободный полет коршуна и земная обреченность человека.</w:t>
      </w:r>
    </w:p>
    <w:p w:rsidR="00D967D5" w:rsidRPr="00EF29D5" w:rsidRDefault="00D967D5" w:rsidP="00EF29D5">
      <w:pPr>
        <w:suppressAutoHyphens/>
        <w:autoSpaceDE w:val="0"/>
        <w:autoSpaceDN w:val="0"/>
        <w:adjustRightInd w:val="0"/>
        <w:spacing w:before="240"/>
        <w:ind w:firstLine="709"/>
        <w:jc w:val="both"/>
        <w:rPr>
          <w:highlight w:val="white"/>
        </w:rPr>
      </w:pPr>
      <w:r w:rsidRPr="00EF29D5">
        <w:rPr>
          <w:b/>
          <w:bCs/>
          <w:highlight w:val="white"/>
        </w:rPr>
        <w:t xml:space="preserve">Афанасий Афанасьевич Фет. </w:t>
      </w:r>
      <w:r w:rsidRPr="00EF29D5">
        <w:rPr>
          <w:highlight w:val="white"/>
        </w:rPr>
        <w:t>Рассказ о поэте.</w:t>
      </w:r>
    </w:p>
    <w:p w:rsidR="00D967D5" w:rsidRPr="00EF29D5" w:rsidRDefault="00D967D5" w:rsidP="00EF29D5">
      <w:pPr>
        <w:suppressAutoHyphens/>
        <w:autoSpaceDE w:val="0"/>
        <w:autoSpaceDN w:val="0"/>
        <w:adjustRightInd w:val="0"/>
        <w:ind w:firstLine="709"/>
        <w:jc w:val="both"/>
        <w:rPr>
          <w:highlight w:val="white"/>
        </w:rPr>
      </w:pPr>
      <w:r w:rsidRPr="00EF29D5">
        <w:rPr>
          <w:highlight w:val="white"/>
        </w:rPr>
        <w:t xml:space="preserve">Стихотворения: </w:t>
      </w:r>
      <w:r w:rsidRPr="00EF29D5">
        <w:rPr>
          <w:b/>
          <w:bCs/>
          <w:i/>
          <w:iCs/>
          <w:highlight w:val="white"/>
        </w:rPr>
        <w:t xml:space="preserve">«Ель рукавом мне тропинку завесила...», «Опять незримые усилья...», «Еще майская ночь», </w:t>
      </w:r>
      <w:r w:rsidRPr="00EF29D5">
        <w:rPr>
          <w:b/>
          <w:bCs/>
          <w:i/>
          <w:iCs/>
          <w:spacing w:val="-2"/>
          <w:highlight w:val="white"/>
        </w:rPr>
        <w:t xml:space="preserve">«Учись у них </w:t>
      </w:r>
      <w:r w:rsidRPr="00EF29D5">
        <w:rPr>
          <w:b/>
          <w:bCs/>
          <w:spacing w:val="-2"/>
          <w:highlight w:val="white"/>
        </w:rPr>
        <w:t xml:space="preserve">— у </w:t>
      </w:r>
      <w:r w:rsidRPr="00EF29D5">
        <w:rPr>
          <w:b/>
          <w:bCs/>
          <w:i/>
          <w:iCs/>
          <w:spacing w:val="-2"/>
          <w:highlight w:val="white"/>
        </w:rPr>
        <w:t xml:space="preserve">дуба, у березы...». </w:t>
      </w:r>
      <w:r w:rsidRPr="00EF29D5">
        <w:rPr>
          <w:spacing w:val="-2"/>
          <w:highlight w:val="white"/>
        </w:rPr>
        <w:t xml:space="preserve">Жизнеутверждающее </w:t>
      </w:r>
      <w:r w:rsidRPr="00EF29D5">
        <w:rPr>
          <w:highlight w:val="white"/>
        </w:rPr>
        <w:t>начало в лирике Фета. Природа как воплощение прекрасного. Эстетизация конкретной детали. Чувственный характер лирики и ее утонченный психологизм. Мимолетное и неуловимое как черты изображения природы. Переплетение и взаимодействие тем природы и любви. Природа как естественный мир истинной красоты, служащий прообразом для искусства. Гармоничность и музыкальность поэтической речи Фета. Краски и звуки в пейзажной лирике.</w:t>
      </w:r>
    </w:p>
    <w:p w:rsidR="00D967D5" w:rsidRPr="00EF29D5" w:rsidRDefault="00D967D5" w:rsidP="00EF29D5">
      <w:pPr>
        <w:suppressAutoHyphens/>
        <w:autoSpaceDE w:val="0"/>
        <w:autoSpaceDN w:val="0"/>
        <w:adjustRightInd w:val="0"/>
        <w:ind w:right="14" w:firstLine="709"/>
        <w:jc w:val="both"/>
        <w:rPr>
          <w:i/>
          <w:iCs/>
          <w:highlight w:val="white"/>
        </w:rPr>
      </w:pPr>
      <w:r w:rsidRPr="00EF29D5">
        <w:rPr>
          <w:i/>
          <w:iCs/>
          <w:highlight w:val="white"/>
        </w:rPr>
        <w:t>Теория литературы. Пейзажная лирика (развитие понятия).</w:t>
      </w:r>
    </w:p>
    <w:p w:rsidR="00D967D5" w:rsidRPr="00EF29D5" w:rsidRDefault="00D967D5" w:rsidP="00EF29D5">
      <w:pPr>
        <w:suppressAutoHyphens/>
        <w:autoSpaceDE w:val="0"/>
        <w:autoSpaceDN w:val="0"/>
        <w:adjustRightInd w:val="0"/>
        <w:ind w:right="34" w:firstLine="709"/>
        <w:jc w:val="both"/>
        <w:rPr>
          <w:highlight w:val="white"/>
        </w:rPr>
      </w:pPr>
      <w:r w:rsidRPr="00EF29D5">
        <w:rPr>
          <w:b/>
          <w:bCs/>
          <w:spacing w:val="-2"/>
          <w:highlight w:val="white"/>
        </w:rPr>
        <w:t xml:space="preserve">Николай Алексеевич Некрасов. </w:t>
      </w:r>
      <w:r w:rsidRPr="00EF29D5">
        <w:rPr>
          <w:spacing w:val="-2"/>
          <w:highlight w:val="white"/>
        </w:rPr>
        <w:t>Краткий рассказ о жиз</w:t>
      </w:r>
      <w:r w:rsidRPr="00EF29D5">
        <w:rPr>
          <w:highlight w:val="white"/>
        </w:rPr>
        <w:t>ни поэта..</w:t>
      </w:r>
    </w:p>
    <w:p w:rsidR="00D967D5" w:rsidRPr="00EF29D5" w:rsidRDefault="00D967D5" w:rsidP="00EF29D5">
      <w:pPr>
        <w:suppressAutoHyphens/>
        <w:autoSpaceDE w:val="0"/>
        <w:autoSpaceDN w:val="0"/>
        <w:adjustRightInd w:val="0"/>
        <w:ind w:left="10" w:right="24" w:firstLine="709"/>
        <w:jc w:val="both"/>
        <w:rPr>
          <w:highlight w:val="white"/>
        </w:rPr>
      </w:pPr>
      <w:r w:rsidRPr="00EF29D5">
        <w:rPr>
          <w:b/>
          <w:bCs/>
          <w:i/>
          <w:iCs/>
          <w:highlight w:val="white"/>
        </w:rPr>
        <w:t xml:space="preserve">«Железная дорога». </w:t>
      </w:r>
      <w:r w:rsidRPr="00EF29D5">
        <w:rPr>
          <w:highlight w:val="white"/>
        </w:rPr>
        <w:t>Картины подневольного труда. Народ — созидатель духовных и материальных ценностей. Мечта поэта о «прекрасной поре» в жизни народа. Своеобразие композиции стихотворения. Роль пейзажа. Значение эпиграфа. Сочетание реальных и фантастических картин. Диалог-спор. Значение риторических вопросов в стихотворении.</w:t>
      </w:r>
    </w:p>
    <w:p w:rsidR="00D967D5" w:rsidRPr="00EF29D5" w:rsidRDefault="00D967D5" w:rsidP="00EF29D5">
      <w:pPr>
        <w:suppressAutoHyphens/>
        <w:autoSpaceDE w:val="0"/>
        <w:autoSpaceDN w:val="0"/>
        <w:adjustRightInd w:val="0"/>
        <w:ind w:left="19" w:right="24" w:firstLine="709"/>
        <w:jc w:val="both"/>
        <w:rPr>
          <w:i/>
          <w:iCs/>
          <w:highlight w:val="white"/>
        </w:rPr>
      </w:pPr>
      <w:r w:rsidRPr="00EF29D5">
        <w:rPr>
          <w:i/>
          <w:iCs/>
          <w:highlight w:val="white"/>
        </w:rPr>
        <w:t>Теория литературы. Стихотворные размеры (закрепление понятия). Диалог. Строфа (начальные представления).</w:t>
      </w:r>
    </w:p>
    <w:p w:rsidR="00D967D5" w:rsidRPr="00EF29D5" w:rsidRDefault="00D967D5" w:rsidP="00EF29D5">
      <w:pPr>
        <w:suppressAutoHyphens/>
        <w:autoSpaceDE w:val="0"/>
        <w:autoSpaceDN w:val="0"/>
        <w:adjustRightInd w:val="0"/>
        <w:spacing w:before="178"/>
        <w:ind w:right="29" w:firstLine="709"/>
        <w:jc w:val="both"/>
        <w:rPr>
          <w:highlight w:val="white"/>
        </w:rPr>
      </w:pPr>
      <w:r w:rsidRPr="00EF29D5">
        <w:rPr>
          <w:b/>
          <w:bCs/>
          <w:highlight w:val="white"/>
        </w:rPr>
        <w:t xml:space="preserve">Николай Семенович Лесков. </w:t>
      </w:r>
      <w:r w:rsidRPr="00EF29D5">
        <w:rPr>
          <w:highlight w:val="white"/>
        </w:rPr>
        <w:t>Краткий рассказ о писателе.</w:t>
      </w:r>
    </w:p>
    <w:p w:rsidR="00D967D5" w:rsidRPr="00EF29D5" w:rsidRDefault="00D967D5" w:rsidP="00EF29D5">
      <w:pPr>
        <w:suppressAutoHyphens/>
        <w:autoSpaceDE w:val="0"/>
        <w:autoSpaceDN w:val="0"/>
        <w:adjustRightInd w:val="0"/>
        <w:ind w:left="14" w:right="14" w:firstLine="709"/>
        <w:jc w:val="both"/>
        <w:rPr>
          <w:highlight w:val="white"/>
        </w:rPr>
      </w:pPr>
      <w:r w:rsidRPr="00EF29D5">
        <w:rPr>
          <w:b/>
          <w:bCs/>
          <w:i/>
          <w:iCs/>
          <w:spacing w:val="-1"/>
          <w:highlight w:val="white"/>
        </w:rPr>
        <w:t xml:space="preserve">«Левша». </w:t>
      </w:r>
      <w:r w:rsidRPr="00EF29D5">
        <w:rPr>
          <w:spacing w:val="-1"/>
          <w:highlight w:val="white"/>
        </w:rPr>
        <w:t xml:space="preserve">Гордость писателя за народ, его трудолюбие, </w:t>
      </w:r>
      <w:r w:rsidRPr="00EF29D5">
        <w:rPr>
          <w:highlight w:val="white"/>
        </w:rPr>
        <w:t>талантливость, патриотизм. Горькое чувство от его униженности и бесправия. Едкая насмешка над царскими чиновниками. Особенности языка произведения. Комический эффект, создаваемый игрой слов, народной этимологией. Сказовая форма повествования.</w:t>
      </w:r>
    </w:p>
    <w:p w:rsidR="00D967D5" w:rsidRPr="00EF29D5" w:rsidRDefault="00D967D5" w:rsidP="00EF29D5">
      <w:pPr>
        <w:suppressAutoHyphens/>
        <w:autoSpaceDE w:val="0"/>
        <w:autoSpaceDN w:val="0"/>
        <w:adjustRightInd w:val="0"/>
        <w:ind w:left="19" w:right="19" w:firstLine="709"/>
        <w:jc w:val="both"/>
        <w:rPr>
          <w:i/>
          <w:iCs/>
          <w:highlight w:val="white"/>
        </w:rPr>
      </w:pPr>
      <w:r w:rsidRPr="00EF29D5">
        <w:rPr>
          <w:i/>
          <w:iCs/>
          <w:highlight w:val="white"/>
        </w:rPr>
        <w:t>Теория литературы. Сказ как форма повествования (начальные представления). Ирония (начальные представления).</w:t>
      </w:r>
    </w:p>
    <w:p w:rsidR="00D967D5" w:rsidRPr="00EF29D5" w:rsidRDefault="00D967D5" w:rsidP="00EF29D5">
      <w:pPr>
        <w:suppressAutoHyphens/>
        <w:autoSpaceDE w:val="0"/>
        <w:autoSpaceDN w:val="0"/>
        <w:adjustRightInd w:val="0"/>
        <w:spacing w:before="187"/>
        <w:ind w:firstLine="709"/>
        <w:jc w:val="both"/>
        <w:rPr>
          <w:highlight w:val="white"/>
        </w:rPr>
      </w:pPr>
      <w:r w:rsidRPr="00EF29D5">
        <w:rPr>
          <w:b/>
          <w:bCs/>
          <w:highlight w:val="white"/>
        </w:rPr>
        <w:t xml:space="preserve">Антон Павлович Чехов. </w:t>
      </w:r>
      <w:r w:rsidRPr="00EF29D5">
        <w:rPr>
          <w:highlight w:val="white"/>
        </w:rPr>
        <w:t>Краткий рассказ о писателе.</w:t>
      </w:r>
    </w:p>
    <w:p w:rsidR="00D967D5" w:rsidRPr="00EF29D5" w:rsidRDefault="00D967D5" w:rsidP="00EF29D5">
      <w:pPr>
        <w:suppressAutoHyphens/>
        <w:autoSpaceDE w:val="0"/>
        <w:autoSpaceDN w:val="0"/>
        <w:adjustRightInd w:val="0"/>
        <w:ind w:left="14" w:right="10" w:firstLine="709"/>
        <w:jc w:val="both"/>
        <w:rPr>
          <w:highlight w:val="white"/>
        </w:rPr>
      </w:pPr>
      <w:r w:rsidRPr="00EF29D5">
        <w:rPr>
          <w:b/>
          <w:bCs/>
          <w:i/>
          <w:iCs/>
          <w:spacing w:val="-1"/>
          <w:highlight w:val="white"/>
        </w:rPr>
        <w:t xml:space="preserve">«Толстый и тонкий». </w:t>
      </w:r>
      <w:r w:rsidRPr="00EF29D5">
        <w:rPr>
          <w:spacing w:val="-1"/>
          <w:highlight w:val="white"/>
        </w:rPr>
        <w:t xml:space="preserve">Речь героев как источник юмора. </w:t>
      </w:r>
      <w:r w:rsidRPr="00EF29D5">
        <w:rPr>
          <w:highlight w:val="white"/>
        </w:rPr>
        <w:t>Юмористическая ситуация. Разоблачение лицемерия. Роль художественной детали.</w:t>
      </w:r>
    </w:p>
    <w:p w:rsidR="00D967D5" w:rsidRPr="00EF29D5" w:rsidRDefault="00D967D5" w:rsidP="00EF29D5">
      <w:pPr>
        <w:suppressAutoHyphens/>
        <w:autoSpaceDE w:val="0"/>
        <w:autoSpaceDN w:val="0"/>
        <w:adjustRightInd w:val="0"/>
        <w:ind w:firstLine="709"/>
        <w:jc w:val="both"/>
        <w:rPr>
          <w:i/>
          <w:iCs/>
          <w:highlight w:val="white"/>
        </w:rPr>
      </w:pPr>
      <w:r w:rsidRPr="00EF29D5">
        <w:rPr>
          <w:i/>
          <w:iCs/>
          <w:highlight w:val="white"/>
        </w:rPr>
        <w:t>Теория   литературы. Юмор (развитие понятия).</w:t>
      </w:r>
    </w:p>
    <w:p w:rsidR="00D967D5" w:rsidRPr="00EF29D5" w:rsidRDefault="00D967D5" w:rsidP="00EF29D5">
      <w:pPr>
        <w:suppressAutoHyphens/>
        <w:autoSpaceDE w:val="0"/>
        <w:autoSpaceDN w:val="0"/>
        <w:adjustRightInd w:val="0"/>
        <w:spacing w:before="245"/>
        <w:ind w:right="922" w:firstLine="709"/>
        <w:jc w:val="both"/>
        <w:rPr>
          <w:highlight w:val="white"/>
        </w:rPr>
      </w:pPr>
      <w:r w:rsidRPr="00EF29D5">
        <w:rPr>
          <w:b/>
          <w:bCs/>
          <w:highlight w:val="white"/>
        </w:rPr>
        <w:t>Родная  природа в  стихотворениях русских поэтов</w:t>
      </w:r>
    </w:p>
    <w:p w:rsidR="00D967D5" w:rsidRPr="00EF29D5" w:rsidRDefault="00D967D5" w:rsidP="00EF29D5">
      <w:pPr>
        <w:suppressAutoHyphens/>
        <w:autoSpaceDE w:val="0"/>
        <w:autoSpaceDN w:val="0"/>
        <w:adjustRightInd w:val="0"/>
        <w:spacing w:before="134"/>
        <w:ind w:firstLine="709"/>
        <w:jc w:val="both"/>
        <w:rPr>
          <w:highlight w:val="white"/>
        </w:rPr>
      </w:pPr>
      <w:r w:rsidRPr="00EF29D5">
        <w:rPr>
          <w:b/>
          <w:bCs/>
          <w:highlight w:val="white"/>
        </w:rPr>
        <w:t xml:space="preserve">Я. Полонский. </w:t>
      </w:r>
      <w:r w:rsidRPr="00EF29D5">
        <w:rPr>
          <w:i/>
          <w:iCs/>
          <w:highlight w:val="white"/>
        </w:rPr>
        <w:t xml:space="preserve">«По горам две хмурых тучи...», «Посмотри, какая мгла...»; </w:t>
      </w:r>
      <w:r w:rsidRPr="00EF29D5">
        <w:rPr>
          <w:b/>
          <w:bCs/>
          <w:highlight w:val="white"/>
        </w:rPr>
        <w:t xml:space="preserve">Е. Баратынский. </w:t>
      </w:r>
      <w:r w:rsidRPr="00EF29D5">
        <w:rPr>
          <w:i/>
          <w:iCs/>
          <w:highlight w:val="white"/>
        </w:rPr>
        <w:t xml:space="preserve">«Весна, весна! Как воздух чист...», «Чудный град...»; </w:t>
      </w:r>
      <w:r w:rsidRPr="00EF29D5">
        <w:rPr>
          <w:b/>
          <w:bCs/>
          <w:highlight w:val="white"/>
        </w:rPr>
        <w:t xml:space="preserve">А. Толстой. </w:t>
      </w:r>
      <w:r w:rsidRPr="00EF29D5">
        <w:rPr>
          <w:i/>
          <w:iCs/>
          <w:highlight w:val="white"/>
        </w:rPr>
        <w:t>«Где гнутся над нутом лозы...».</w:t>
      </w:r>
    </w:p>
    <w:p w:rsidR="00D967D5" w:rsidRPr="00EF29D5" w:rsidRDefault="00D967D5" w:rsidP="00EF29D5">
      <w:pPr>
        <w:suppressAutoHyphens/>
        <w:autoSpaceDE w:val="0"/>
        <w:autoSpaceDN w:val="0"/>
        <w:adjustRightInd w:val="0"/>
        <w:ind w:left="130" w:right="14" w:firstLine="709"/>
        <w:jc w:val="both"/>
        <w:rPr>
          <w:highlight w:val="white"/>
        </w:rPr>
      </w:pPr>
      <w:r w:rsidRPr="00EF29D5">
        <w:rPr>
          <w:highlight w:val="white"/>
        </w:rPr>
        <w:t>Выражение переживаний и мироощущения в стихотворениях о родной природе. Художественные средства, передающие различные состояния в пейзажной лирике.</w:t>
      </w:r>
    </w:p>
    <w:p w:rsidR="00D967D5" w:rsidRPr="00EF29D5" w:rsidRDefault="00D967D5" w:rsidP="00EF29D5">
      <w:pPr>
        <w:suppressAutoHyphens/>
        <w:autoSpaceDE w:val="0"/>
        <w:autoSpaceDN w:val="0"/>
        <w:adjustRightInd w:val="0"/>
        <w:ind w:left="106" w:right="5" w:firstLine="709"/>
        <w:jc w:val="both"/>
        <w:rPr>
          <w:i/>
          <w:iCs/>
          <w:highlight w:val="white"/>
        </w:rPr>
      </w:pPr>
      <w:r w:rsidRPr="00EF29D5">
        <w:rPr>
          <w:i/>
          <w:iCs/>
          <w:highlight w:val="white"/>
        </w:rPr>
        <w:t>Теория литературы. Лирика как род литературы развитие представления).</w:t>
      </w:r>
    </w:p>
    <w:p w:rsidR="00D967D5" w:rsidRPr="00EF29D5" w:rsidRDefault="00D967D5" w:rsidP="00EF29D5">
      <w:pPr>
        <w:suppressAutoHyphens/>
        <w:autoSpaceDE w:val="0"/>
        <w:autoSpaceDN w:val="0"/>
        <w:adjustRightInd w:val="0"/>
        <w:spacing w:before="211"/>
        <w:ind w:left="787" w:firstLine="709"/>
        <w:jc w:val="both"/>
        <w:rPr>
          <w:highlight w:val="white"/>
        </w:rPr>
      </w:pPr>
      <w:r w:rsidRPr="00EF29D5">
        <w:rPr>
          <w:b/>
          <w:bCs/>
          <w:highlight w:val="white"/>
        </w:rPr>
        <w:t>ИЗ   РУССКОЙ  ЛИТЕРАТУРЫ  XX  ВЕКА</w:t>
      </w:r>
    </w:p>
    <w:p w:rsidR="00D967D5" w:rsidRPr="00EF29D5" w:rsidRDefault="00D967D5" w:rsidP="00EF29D5">
      <w:pPr>
        <w:suppressAutoHyphens/>
        <w:autoSpaceDE w:val="0"/>
        <w:autoSpaceDN w:val="0"/>
        <w:adjustRightInd w:val="0"/>
        <w:spacing w:before="144"/>
        <w:ind w:right="14" w:firstLine="709"/>
        <w:jc w:val="both"/>
        <w:rPr>
          <w:highlight w:val="white"/>
        </w:rPr>
      </w:pPr>
      <w:r w:rsidRPr="00EF29D5">
        <w:rPr>
          <w:b/>
          <w:bCs/>
          <w:spacing w:val="-2"/>
          <w:highlight w:val="white"/>
        </w:rPr>
        <w:t xml:space="preserve">Андрей Платонович Платонов. </w:t>
      </w:r>
      <w:r w:rsidRPr="00EF29D5">
        <w:rPr>
          <w:spacing w:val="-2"/>
          <w:highlight w:val="white"/>
        </w:rPr>
        <w:t>Краткий рассказ о писат</w:t>
      </w:r>
      <w:r w:rsidRPr="00EF29D5">
        <w:rPr>
          <w:highlight w:val="white"/>
        </w:rPr>
        <w:t>еле.</w:t>
      </w:r>
    </w:p>
    <w:p w:rsidR="00D967D5" w:rsidRPr="00EF29D5" w:rsidRDefault="00D967D5" w:rsidP="00EF29D5">
      <w:pPr>
        <w:suppressAutoHyphens/>
        <w:autoSpaceDE w:val="0"/>
        <w:autoSpaceDN w:val="0"/>
        <w:adjustRightInd w:val="0"/>
        <w:ind w:left="53" w:right="5" w:firstLine="709"/>
        <w:jc w:val="both"/>
        <w:rPr>
          <w:highlight w:val="white"/>
        </w:rPr>
      </w:pPr>
      <w:r w:rsidRPr="00EF29D5">
        <w:rPr>
          <w:b/>
          <w:bCs/>
          <w:i/>
          <w:iCs/>
          <w:highlight w:val="white"/>
        </w:rPr>
        <w:t xml:space="preserve">«Неизвестный цветок». </w:t>
      </w:r>
      <w:r w:rsidRPr="00EF29D5">
        <w:rPr>
          <w:highlight w:val="white"/>
        </w:rPr>
        <w:t>Прекрасное вокруг нас. «Ни на кого не похожие» герои А. Платонова.</w:t>
      </w:r>
    </w:p>
    <w:p w:rsidR="00D967D5" w:rsidRPr="00EF29D5" w:rsidRDefault="00D967D5" w:rsidP="00EF29D5">
      <w:pPr>
        <w:suppressAutoHyphens/>
        <w:autoSpaceDE w:val="0"/>
        <w:autoSpaceDN w:val="0"/>
        <w:adjustRightInd w:val="0"/>
        <w:spacing w:before="110"/>
        <w:ind w:firstLine="709"/>
        <w:jc w:val="both"/>
        <w:rPr>
          <w:highlight w:val="white"/>
        </w:rPr>
      </w:pPr>
      <w:r w:rsidRPr="00EF29D5">
        <w:rPr>
          <w:b/>
          <w:bCs/>
          <w:spacing w:val="-2"/>
          <w:highlight w:val="white"/>
        </w:rPr>
        <w:t xml:space="preserve">Александр Степанович Грин. </w:t>
      </w:r>
      <w:r w:rsidRPr="00EF29D5">
        <w:rPr>
          <w:spacing w:val="-2"/>
          <w:highlight w:val="white"/>
        </w:rPr>
        <w:t>Краткий рассказ о писателе.</w:t>
      </w:r>
    </w:p>
    <w:p w:rsidR="00D967D5" w:rsidRPr="00EF29D5" w:rsidRDefault="00D967D5" w:rsidP="00EF29D5">
      <w:pPr>
        <w:suppressAutoHyphens/>
        <w:autoSpaceDE w:val="0"/>
        <w:autoSpaceDN w:val="0"/>
        <w:adjustRightInd w:val="0"/>
        <w:ind w:left="10" w:right="5" w:firstLine="709"/>
        <w:jc w:val="both"/>
        <w:rPr>
          <w:highlight w:val="white"/>
        </w:rPr>
      </w:pPr>
      <w:r w:rsidRPr="00EF29D5">
        <w:rPr>
          <w:b/>
          <w:bCs/>
          <w:i/>
          <w:iCs/>
          <w:highlight w:val="white"/>
        </w:rPr>
        <w:t xml:space="preserve">«Алые паруса». </w:t>
      </w:r>
      <w:r w:rsidRPr="00EF29D5">
        <w:rPr>
          <w:highlight w:val="white"/>
        </w:rPr>
        <w:t>Жестокая реальность и романтическая мечта в повести. Душевная чистота главных героев. Отношение автора к героям.</w:t>
      </w:r>
    </w:p>
    <w:p w:rsidR="00D967D5" w:rsidRPr="00EF29D5" w:rsidRDefault="00D967D5" w:rsidP="00EF29D5">
      <w:pPr>
        <w:suppressAutoHyphens/>
        <w:autoSpaceDE w:val="0"/>
        <w:autoSpaceDN w:val="0"/>
        <w:adjustRightInd w:val="0"/>
        <w:spacing w:before="101"/>
        <w:ind w:right="19" w:firstLine="709"/>
        <w:jc w:val="both"/>
        <w:rPr>
          <w:highlight w:val="white"/>
        </w:rPr>
      </w:pPr>
      <w:r w:rsidRPr="00EF29D5">
        <w:rPr>
          <w:b/>
          <w:bCs/>
          <w:spacing w:val="-1"/>
          <w:highlight w:val="white"/>
        </w:rPr>
        <w:t xml:space="preserve">Михаил Михайлович Пришвин. </w:t>
      </w:r>
      <w:r w:rsidRPr="00EF29D5">
        <w:rPr>
          <w:spacing w:val="-1"/>
          <w:highlight w:val="white"/>
        </w:rPr>
        <w:t>Краткий рассказ о пи</w:t>
      </w:r>
      <w:r w:rsidRPr="00EF29D5">
        <w:rPr>
          <w:highlight w:val="white"/>
        </w:rPr>
        <w:t>сателе.</w:t>
      </w:r>
    </w:p>
    <w:p w:rsidR="00D967D5" w:rsidRPr="00EF29D5" w:rsidRDefault="00D967D5" w:rsidP="00EF29D5">
      <w:pPr>
        <w:suppressAutoHyphens/>
        <w:autoSpaceDE w:val="0"/>
        <w:autoSpaceDN w:val="0"/>
        <w:adjustRightInd w:val="0"/>
        <w:ind w:right="10" w:firstLine="709"/>
        <w:jc w:val="both"/>
        <w:rPr>
          <w:highlight w:val="white"/>
        </w:rPr>
      </w:pPr>
      <w:r w:rsidRPr="00EF29D5">
        <w:rPr>
          <w:b/>
          <w:bCs/>
          <w:i/>
          <w:iCs/>
          <w:spacing w:val="-2"/>
          <w:highlight w:val="white"/>
        </w:rPr>
        <w:t xml:space="preserve">«Кладовая солнца». </w:t>
      </w:r>
      <w:r w:rsidRPr="00EF29D5">
        <w:rPr>
          <w:spacing w:val="-2"/>
          <w:highlight w:val="white"/>
        </w:rPr>
        <w:t>Вера писателя в человека, доброго и</w:t>
      </w:r>
      <w:r w:rsidRPr="00EF29D5">
        <w:rPr>
          <w:highlight w:val="white"/>
        </w:rPr>
        <w:t>мудрого хозяина природы. Нравственная суть взаимоотношений Насти и Митраши. Одухотворение природы, ее участие в судьбе героев. Смысл рассказа о ели и сосне, растущих вместе. Сказка и быль в «Кладовой солнца». Смысл названия произведения.</w:t>
      </w:r>
    </w:p>
    <w:p w:rsidR="00D967D5" w:rsidRPr="00EF29D5" w:rsidRDefault="00D967D5" w:rsidP="00EF29D5">
      <w:pPr>
        <w:suppressAutoHyphens/>
        <w:autoSpaceDE w:val="0"/>
        <w:autoSpaceDN w:val="0"/>
        <w:adjustRightInd w:val="0"/>
        <w:ind w:right="10" w:firstLine="709"/>
        <w:jc w:val="both"/>
        <w:rPr>
          <w:i/>
          <w:iCs/>
          <w:highlight w:val="white"/>
        </w:rPr>
      </w:pPr>
      <w:r w:rsidRPr="00EF29D5">
        <w:rPr>
          <w:i/>
          <w:iCs/>
          <w:highlight w:val="white"/>
        </w:rPr>
        <w:t>Теория литературы. Символическое содержание пейзажных образов.</w:t>
      </w:r>
    </w:p>
    <w:p w:rsidR="00D967D5" w:rsidRPr="00EF29D5" w:rsidRDefault="00D967D5" w:rsidP="00EF29D5">
      <w:pPr>
        <w:suppressAutoHyphens/>
        <w:autoSpaceDE w:val="0"/>
        <w:autoSpaceDN w:val="0"/>
        <w:adjustRightInd w:val="0"/>
        <w:spacing w:before="206"/>
        <w:ind w:firstLine="709"/>
        <w:jc w:val="both"/>
        <w:rPr>
          <w:highlight w:val="white"/>
        </w:rPr>
      </w:pPr>
      <w:r w:rsidRPr="00EF29D5">
        <w:rPr>
          <w:b/>
          <w:bCs/>
          <w:highlight w:val="white"/>
        </w:rPr>
        <w:t>Произведения о Великой  Отечественной  войне</w:t>
      </w:r>
    </w:p>
    <w:p w:rsidR="00D967D5" w:rsidRPr="00EF29D5" w:rsidRDefault="00D967D5" w:rsidP="00EF29D5">
      <w:pPr>
        <w:suppressAutoHyphens/>
        <w:autoSpaceDE w:val="0"/>
        <w:autoSpaceDN w:val="0"/>
        <w:adjustRightInd w:val="0"/>
        <w:spacing w:before="134"/>
        <w:ind w:left="10" w:right="10" w:firstLine="709"/>
        <w:jc w:val="both"/>
        <w:rPr>
          <w:highlight w:val="white"/>
        </w:rPr>
      </w:pPr>
      <w:r w:rsidRPr="00EF29D5">
        <w:rPr>
          <w:b/>
          <w:bCs/>
          <w:spacing w:val="-3"/>
          <w:highlight w:val="white"/>
        </w:rPr>
        <w:t xml:space="preserve">К. М. Симонов. </w:t>
      </w:r>
      <w:r w:rsidRPr="00EF29D5">
        <w:rPr>
          <w:b/>
          <w:bCs/>
          <w:i/>
          <w:iCs/>
          <w:spacing w:val="-3"/>
          <w:highlight w:val="white"/>
        </w:rPr>
        <w:t xml:space="preserve">«Ты помнишь, Алеша, дороги Смоленщины...»; </w:t>
      </w:r>
      <w:r w:rsidRPr="00EF29D5">
        <w:rPr>
          <w:b/>
          <w:bCs/>
          <w:spacing w:val="-3"/>
          <w:highlight w:val="white"/>
        </w:rPr>
        <w:t xml:space="preserve">Н. И. Рыленков. </w:t>
      </w:r>
      <w:r w:rsidRPr="00EF29D5">
        <w:rPr>
          <w:b/>
          <w:bCs/>
          <w:i/>
          <w:iCs/>
          <w:spacing w:val="-3"/>
          <w:highlight w:val="white"/>
        </w:rPr>
        <w:t xml:space="preserve">«Бой шел всю ночь...»; </w:t>
      </w:r>
      <w:r w:rsidRPr="00EF29D5">
        <w:rPr>
          <w:b/>
          <w:bCs/>
          <w:spacing w:val="-3"/>
          <w:highlight w:val="white"/>
        </w:rPr>
        <w:t>Д. С. Са</w:t>
      </w:r>
      <w:r w:rsidRPr="00EF29D5">
        <w:rPr>
          <w:b/>
          <w:bCs/>
          <w:highlight w:val="white"/>
        </w:rPr>
        <w:t xml:space="preserve">мойлов. </w:t>
      </w:r>
      <w:r w:rsidRPr="00EF29D5">
        <w:rPr>
          <w:b/>
          <w:bCs/>
          <w:i/>
          <w:iCs/>
          <w:highlight w:val="white"/>
        </w:rPr>
        <w:t>«Сороковые».</w:t>
      </w:r>
    </w:p>
    <w:p w:rsidR="00D967D5" w:rsidRPr="00EF29D5" w:rsidRDefault="00D967D5" w:rsidP="00EF29D5">
      <w:pPr>
        <w:suppressAutoHyphens/>
        <w:autoSpaceDE w:val="0"/>
        <w:autoSpaceDN w:val="0"/>
        <w:adjustRightInd w:val="0"/>
        <w:spacing w:before="34"/>
        <w:ind w:left="5" w:right="5" w:firstLine="709"/>
        <w:jc w:val="both"/>
        <w:rPr>
          <w:highlight w:val="white"/>
        </w:rPr>
      </w:pPr>
      <w:r w:rsidRPr="00EF29D5">
        <w:rPr>
          <w:highlight w:val="white"/>
        </w:rPr>
        <w:t>Стихотворения, рассказывающие о солдатских буднях, пробуждающие чувство скорбной памяти о павших на полях сражений и обостряющие чувство любви к Родине, ответственности за нее в годы жестоких испытаний.</w:t>
      </w:r>
    </w:p>
    <w:p w:rsidR="00D967D5" w:rsidRPr="00EF29D5" w:rsidRDefault="00D967D5" w:rsidP="00EF29D5">
      <w:pPr>
        <w:suppressAutoHyphens/>
        <w:autoSpaceDE w:val="0"/>
        <w:autoSpaceDN w:val="0"/>
        <w:adjustRightInd w:val="0"/>
        <w:ind w:firstLine="709"/>
        <w:jc w:val="both"/>
        <w:rPr>
          <w:highlight w:val="white"/>
        </w:rPr>
      </w:pPr>
      <w:r w:rsidRPr="00EF29D5">
        <w:rPr>
          <w:b/>
          <w:bCs/>
          <w:spacing w:val="-1"/>
          <w:highlight w:val="white"/>
        </w:rPr>
        <w:t xml:space="preserve">Виктор Петрович Астафьев. </w:t>
      </w:r>
      <w:r w:rsidRPr="00EF29D5">
        <w:rPr>
          <w:spacing w:val="-1"/>
          <w:highlight w:val="white"/>
        </w:rPr>
        <w:t>Краткий рассказ о писателе.</w:t>
      </w:r>
    </w:p>
    <w:p w:rsidR="00D967D5" w:rsidRPr="00EF29D5" w:rsidRDefault="00D967D5" w:rsidP="00EF29D5">
      <w:pPr>
        <w:suppressAutoHyphens/>
        <w:autoSpaceDE w:val="0"/>
        <w:autoSpaceDN w:val="0"/>
        <w:adjustRightInd w:val="0"/>
        <w:ind w:right="10" w:firstLine="709"/>
        <w:jc w:val="both"/>
        <w:rPr>
          <w:highlight w:val="white"/>
        </w:rPr>
      </w:pPr>
      <w:r w:rsidRPr="00EF29D5">
        <w:rPr>
          <w:b/>
          <w:bCs/>
          <w:i/>
          <w:iCs/>
          <w:highlight w:val="white"/>
        </w:rPr>
        <w:t xml:space="preserve">«Конь с розовой гривой». </w:t>
      </w:r>
      <w:r w:rsidRPr="00EF29D5">
        <w:rPr>
          <w:highlight w:val="white"/>
        </w:rPr>
        <w:t>Изображение быта и жизни сибирской деревни в предвоенные годы. Нравственные проблемы рассказа — честность, доброта, понятие долга. Юмор в рассказе. Яркость и самобытность героев (Санька Левонтьев, бабушка Катерина Петровна), особенности использования народной речи.</w:t>
      </w:r>
    </w:p>
    <w:p w:rsidR="00D967D5" w:rsidRPr="00EF29D5" w:rsidRDefault="00D967D5" w:rsidP="00EF29D5">
      <w:pPr>
        <w:suppressAutoHyphens/>
        <w:autoSpaceDE w:val="0"/>
        <w:autoSpaceDN w:val="0"/>
        <w:adjustRightInd w:val="0"/>
        <w:ind w:firstLine="709"/>
        <w:jc w:val="both"/>
        <w:rPr>
          <w:i/>
          <w:iCs/>
          <w:highlight w:val="white"/>
        </w:rPr>
      </w:pPr>
      <w:r w:rsidRPr="00EF29D5">
        <w:rPr>
          <w:i/>
          <w:iCs/>
          <w:highlight w:val="white"/>
        </w:rPr>
        <w:t>Теория   литературы. Речевая характеристика героя.</w:t>
      </w:r>
    </w:p>
    <w:p w:rsidR="00D967D5" w:rsidRPr="00EF29D5" w:rsidRDefault="00D967D5" w:rsidP="00EF29D5">
      <w:pPr>
        <w:suppressAutoHyphens/>
        <w:autoSpaceDE w:val="0"/>
        <w:autoSpaceDN w:val="0"/>
        <w:adjustRightInd w:val="0"/>
        <w:spacing w:before="96"/>
        <w:ind w:right="14" w:firstLine="709"/>
        <w:jc w:val="both"/>
        <w:rPr>
          <w:highlight w:val="white"/>
        </w:rPr>
      </w:pPr>
      <w:r w:rsidRPr="00EF29D5">
        <w:rPr>
          <w:b/>
          <w:bCs/>
          <w:spacing w:val="-4"/>
          <w:highlight w:val="white"/>
        </w:rPr>
        <w:t xml:space="preserve">Валентин Григорьевич Распутин. </w:t>
      </w:r>
      <w:r w:rsidRPr="00EF29D5">
        <w:rPr>
          <w:spacing w:val="-4"/>
          <w:highlight w:val="white"/>
        </w:rPr>
        <w:t xml:space="preserve">Краткий рассказ о </w:t>
      </w:r>
      <w:r w:rsidRPr="00EF29D5">
        <w:rPr>
          <w:highlight w:val="white"/>
        </w:rPr>
        <w:t>писателе.</w:t>
      </w:r>
    </w:p>
    <w:p w:rsidR="00D967D5" w:rsidRPr="00EF29D5" w:rsidRDefault="00D967D5" w:rsidP="00EF29D5">
      <w:pPr>
        <w:suppressAutoHyphens/>
        <w:autoSpaceDE w:val="0"/>
        <w:autoSpaceDN w:val="0"/>
        <w:adjustRightInd w:val="0"/>
        <w:ind w:right="5" w:firstLine="709"/>
        <w:jc w:val="both"/>
        <w:rPr>
          <w:highlight w:val="white"/>
        </w:rPr>
      </w:pPr>
      <w:r w:rsidRPr="00EF29D5">
        <w:rPr>
          <w:b/>
          <w:bCs/>
          <w:i/>
          <w:iCs/>
          <w:spacing w:val="-1"/>
          <w:highlight w:val="white"/>
        </w:rPr>
        <w:t xml:space="preserve">«Уроки французского». </w:t>
      </w:r>
      <w:r w:rsidRPr="00EF29D5">
        <w:rPr>
          <w:spacing w:val="-1"/>
          <w:highlight w:val="white"/>
        </w:rPr>
        <w:t xml:space="preserve">Отражение в повести трудностей </w:t>
      </w:r>
      <w:r w:rsidRPr="00EF29D5">
        <w:rPr>
          <w:highlight w:val="white"/>
        </w:rPr>
        <w:t>военного времени. Жажда знаний, нравственная стойкость, чувство собственного достоинства, свойственные юному герою. Душевная щедрость учительницы, ее роль в жизни мальчика.</w:t>
      </w:r>
    </w:p>
    <w:p w:rsidR="00D967D5" w:rsidRPr="00EF29D5" w:rsidRDefault="00D967D5" w:rsidP="00EF29D5">
      <w:pPr>
        <w:suppressAutoHyphens/>
        <w:autoSpaceDE w:val="0"/>
        <w:autoSpaceDN w:val="0"/>
        <w:adjustRightInd w:val="0"/>
        <w:ind w:right="14" w:firstLine="709"/>
        <w:jc w:val="both"/>
        <w:rPr>
          <w:i/>
          <w:iCs/>
          <w:highlight w:val="white"/>
        </w:rPr>
      </w:pPr>
      <w:r w:rsidRPr="00EF29D5">
        <w:rPr>
          <w:i/>
          <w:iCs/>
          <w:highlight w:val="white"/>
        </w:rPr>
        <w:t>Теория литературы. Рассказ, сюжет (развитие понятий). Герой-повествователь (развитие понятия).</w:t>
      </w:r>
    </w:p>
    <w:p w:rsidR="00D967D5" w:rsidRPr="00EF29D5" w:rsidRDefault="00D967D5" w:rsidP="00EF29D5">
      <w:pPr>
        <w:suppressAutoHyphens/>
        <w:autoSpaceDE w:val="0"/>
        <w:autoSpaceDN w:val="0"/>
        <w:adjustRightInd w:val="0"/>
        <w:spacing w:before="77"/>
        <w:ind w:firstLine="709"/>
        <w:jc w:val="both"/>
        <w:rPr>
          <w:highlight w:val="white"/>
        </w:rPr>
      </w:pPr>
      <w:r w:rsidRPr="00EF29D5">
        <w:rPr>
          <w:b/>
          <w:bCs/>
          <w:highlight w:val="white"/>
        </w:rPr>
        <w:t xml:space="preserve">Николай Михайлович Рубцов. </w:t>
      </w:r>
      <w:r w:rsidRPr="00EF29D5">
        <w:rPr>
          <w:highlight w:val="white"/>
        </w:rPr>
        <w:t>Краткий рассказ о поэте.</w:t>
      </w:r>
    </w:p>
    <w:p w:rsidR="00D967D5" w:rsidRPr="00EF29D5" w:rsidRDefault="00D967D5" w:rsidP="00EF29D5">
      <w:pPr>
        <w:suppressAutoHyphens/>
        <w:autoSpaceDE w:val="0"/>
        <w:autoSpaceDN w:val="0"/>
        <w:adjustRightInd w:val="0"/>
        <w:ind w:firstLine="709"/>
        <w:jc w:val="both"/>
        <w:rPr>
          <w:highlight w:val="white"/>
        </w:rPr>
      </w:pPr>
      <w:r w:rsidRPr="00EF29D5">
        <w:rPr>
          <w:b/>
          <w:bCs/>
          <w:i/>
          <w:iCs/>
          <w:spacing w:val="-5"/>
          <w:highlight w:val="white"/>
        </w:rPr>
        <w:t xml:space="preserve">«Звезда полей», «Листья осенние», «В горнице». </w:t>
      </w:r>
      <w:r w:rsidRPr="00EF29D5">
        <w:rPr>
          <w:spacing w:val="-5"/>
          <w:highlight w:val="white"/>
        </w:rPr>
        <w:t xml:space="preserve">Тема </w:t>
      </w:r>
      <w:r w:rsidRPr="00EF29D5">
        <w:rPr>
          <w:highlight w:val="white"/>
        </w:rPr>
        <w:t>Родины в поэзии Рубцова. Человек и природа в «тихой» лирике Рубцова.</w:t>
      </w:r>
    </w:p>
    <w:p w:rsidR="00D967D5" w:rsidRPr="00EF29D5" w:rsidRDefault="00D967D5" w:rsidP="00EF29D5">
      <w:pPr>
        <w:suppressAutoHyphens/>
        <w:autoSpaceDE w:val="0"/>
        <w:autoSpaceDN w:val="0"/>
        <w:adjustRightInd w:val="0"/>
        <w:spacing w:before="29"/>
        <w:ind w:firstLine="709"/>
        <w:jc w:val="both"/>
        <w:rPr>
          <w:highlight w:val="white"/>
        </w:rPr>
      </w:pPr>
      <w:r w:rsidRPr="00EF29D5">
        <w:rPr>
          <w:b/>
          <w:bCs/>
          <w:highlight w:val="white"/>
        </w:rPr>
        <w:t xml:space="preserve">Фазиль Искандер. </w:t>
      </w:r>
      <w:r w:rsidRPr="00EF29D5">
        <w:rPr>
          <w:highlight w:val="white"/>
        </w:rPr>
        <w:t>Краткий рассказ о писателе.</w:t>
      </w:r>
    </w:p>
    <w:p w:rsidR="00D967D5" w:rsidRPr="00EF29D5" w:rsidRDefault="00D967D5" w:rsidP="00EF29D5">
      <w:pPr>
        <w:suppressAutoHyphens/>
        <w:autoSpaceDE w:val="0"/>
        <w:autoSpaceDN w:val="0"/>
        <w:adjustRightInd w:val="0"/>
        <w:ind w:left="10" w:right="24" w:firstLine="709"/>
        <w:jc w:val="both"/>
        <w:rPr>
          <w:highlight w:val="white"/>
        </w:rPr>
      </w:pPr>
      <w:r w:rsidRPr="00EF29D5">
        <w:rPr>
          <w:b/>
          <w:bCs/>
          <w:i/>
          <w:iCs/>
          <w:spacing w:val="-4"/>
          <w:highlight w:val="white"/>
        </w:rPr>
        <w:t xml:space="preserve">«Тринадцатый подвиг Геракла». </w:t>
      </w:r>
      <w:r w:rsidRPr="00EF29D5">
        <w:rPr>
          <w:spacing w:val="-4"/>
          <w:highlight w:val="white"/>
        </w:rPr>
        <w:t xml:space="preserve">Влияние учителя на </w:t>
      </w:r>
      <w:r w:rsidRPr="00EF29D5">
        <w:rPr>
          <w:highlight w:val="white"/>
        </w:rPr>
        <w:t>формирование детского характера. Чувство юмора как одно из ценных качеств человека.</w:t>
      </w:r>
    </w:p>
    <w:p w:rsidR="00D967D5" w:rsidRPr="00EF29D5" w:rsidRDefault="00D967D5" w:rsidP="00EF29D5">
      <w:pPr>
        <w:suppressAutoHyphens/>
        <w:autoSpaceDE w:val="0"/>
        <w:autoSpaceDN w:val="0"/>
        <w:adjustRightInd w:val="0"/>
        <w:spacing w:before="370"/>
        <w:ind w:right="922" w:firstLine="709"/>
        <w:jc w:val="both"/>
        <w:rPr>
          <w:highlight w:val="white"/>
        </w:rPr>
      </w:pPr>
      <w:r w:rsidRPr="00EF29D5">
        <w:rPr>
          <w:b/>
          <w:bCs/>
          <w:highlight w:val="white"/>
        </w:rPr>
        <w:t>Родная  природа в русской поэзии XX века</w:t>
      </w:r>
    </w:p>
    <w:p w:rsidR="00D967D5" w:rsidRPr="00EF29D5" w:rsidRDefault="00D967D5" w:rsidP="00EF29D5">
      <w:pPr>
        <w:suppressAutoHyphens/>
        <w:autoSpaceDE w:val="0"/>
        <w:autoSpaceDN w:val="0"/>
        <w:adjustRightInd w:val="0"/>
        <w:spacing w:before="144"/>
        <w:ind w:left="5" w:right="96" w:firstLine="709"/>
        <w:jc w:val="both"/>
        <w:rPr>
          <w:highlight w:val="white"/>
        </w:rPr>
      </w:pPr>
      <w:r w:rsidRPr="00EF29D5">
        <w:rPr>
          <w:b/>
          <w:bCs/>
          <w:highlight w:val="white"/>
        </w:rPr>
        <w:t xml:space="preserve">А. Блок. </w:t>
      </w:r>
      <w:r w:rsidRPr="00EF29D5">
        <w:rPr>
          <w:i/>
          <w:iCs/>
          <w:highlight w:val="white"/>
        </w:rPr>
        <w:t xml:space="preserve">«Летний вечер», «О, как безумно за окном...» </w:t>
      </w:r>
      <w:r w:rsidRPr="00EF29D5">
        <w:rPr>
          <w:b/>
          <w:bCs/>
          <w:spacing w:val="-4"/>
          <w:highlight w:val="white"/>
        </w:rPr>
        <w:t xml:space="preserve">С. Есенин. </w:t>
      </w:r>
      <w:r w:rsidRPr="00EF29D5">
        <w:rPr>
          <w:i/>
          <w:iCs/>
          <w:spacing w:val="-4"/>
          <w:highlight w:val="white"/>
        </w:rPr>
        <w:t xml:space="preserve">«Мелколесье. Степь и дали...», «Пороша»; </w:t>
      </w:r>
      <w:r w:rsidRPr="00EF29D5">
        <w:rPr>
          <w:b/>
          <w:bCs/>
          <w:i/>
          <w:iCs/>
          <w:spacing w:val="-4"/>
          <w:highlight w:val="white"/>
        </w:rPr>
        <w:t xml:space="preserve">А.. </w:t>
      </w:r>
      <w:r w:rsidRPr="00EF29D5">
        <w:rPr>
          <w:b/>
          <w:bCs/>
          <w:spacing w:val="-4"/>
          <w:highlight w:val="white"/>
        </w:rPr>
        <w:t>Ах</w:t>
      </w:r>
      <w:r w:rsidRPr="00EF29D5">
        <w:rPr>
          <w:b/>
          <w:bCs/>
          <w:highlight w:val="white"/>
        </w:rPr>
        <w:t xml:space="preserve">матова.  </w:t>
      </w:r>
      <w:r w:rsidRPr="00EF29D5">
        <w:rPr>
          <w:i/>
          <w:iCs/>
          <w:highlight w:val="white"/>
        </w:rPr>
        <w:t>«Перед весной бывают дни такие...».</w:t>
      </w:r>
    </w:p>
    <w:p w:rsidR="00D967D5" w:rsidRPr="00EF29D5" w:rsidRDefault="00D967D5" w:rsidP="00EF29D5">
      <w:pPr>
        <w:suppressAutoHyphens/>
        <w:autoSpaceDE w:val="0"/>
        <w:autoSpaceDN w:val="0"/>
        <w:adjustRightInd w:val="0"/>
        <w:ind w:left="5" w:right="149" w:firstLine="709"/>
        <w:jc w:val="both"/>
        <w:rPr>
          <w:highlight w:val="white"/>
        </w:rPr>
      </w:pPr>
      <w:r w:rsidRPr="00EF29D5">
        <w:rPr>
          <w:highlight w:val="white"/>
        </w:rPr>
        <w:t>Чувство радости и печали, любви к родной природе родине  в  стихотворных  произведениях  поэтов  XX век Связь ритмики и мелодики стиха с эмоциональным состоянием, выраженным в стихотворении. Поэтизация родне природы.</w:t>
      </w:r>
    </w:p>
    <w:p w:rsidR="00D967D5" w:rsidRPr="00EF29D5" w:rsidRDefault="00D967D5" w:rsidP="00EF29D5">
      <w:pPr>
        <w:suppressAutoHyphens/>
        <w:autoSpaceDE w:val="0"/>
        <w:autoSpaceDN w:val="0"/>
        <w:adjustRightInd w:val="0"/>
        <w:ind w:firstLine="709"/>
        <w:jc w:val="both"/>
        <w:rPr>
          <w:b/>
          <w:bCs/>
          <w:spacing w:val="-4"/>
          <w:highlight w:val="white"/>
        </w:rPr>
      </w:pPr>
      <w:r w:rsidRPr="00EF29D5">
        <w:rPr>
          <w:b/>
          <w:bCs/>
          <w:spacing w:val="-4"/>
          <w:highlight w:val="white"/>
        </w:rPr>
        <w:t>ЗАРУБЕЖНАЯ ЛИТЕРАТУРА</w:t>
      </w:r>
    </w:p>
    <w:p w:rsidR="00D967D5" w:rsidRPr="00EF29D5" w:rsidRDefault="00D967D5" w:rsidP="00EF29D5">
      <w:pPr>
        <w:suppressAutoHyphens/>
        <w:autoSpaceDE w:val="0"/>
        <w:autoSpaceDN w:val="0"/>
        <w:adjustRightInd w:val="0"/>
        <w:spacing w:before="96"/>
        <w:ind w:left="5" w:firstLine="709"/>
        <w:jc w:val="both"/>
        <w:rPr>
          <w:highlight w:val="white"/>
        </w:rPr>
      </w:pPr>
      <w:r w:rsidRPr="00EF29D5">
        <w:rPr>
          <w:b/>
          <w:bCs/>
          <w:highlight w:val="white"/>
        </w:rPr>
        <w:t xml:space="preserve">Мифы Древней Греции.  </w:t>
      </w:r>
      <w:r w:rsidRPr="00EF29D5">
        <w:rPr>
          <w:b/>
          <w:bCs/>
          <w:i/>
          <w:iCs/>
          <w:highlight w:val="white"/>
        </w:rPr>
        <w:t xml:space="preserve">Подвиги Геракла </w:t>
      </w:r>
      <w:r w:rsidRPr="00EF29D5">
        <w:rPr>
          <w:highlight w:val="white"/>
        </w:rPr>
        <w:t xml:space="preserve">(в переложении Куна): </w:t>
      </w:r>
      <w:r w:rsidRPr="00EF29D5">
        <w:rPr>
          <w:b/>
          <w:bCs/>
          <w:i/>
          <w:iCs/>
          <w:highlight w:val="white"/>
        </w:rPr>
        <w:t xml:space="preserve">«Скотный двор царя Авгия», «Яблоки Гесперид». </w:t>
      </w:r>
      <w:r w:rsidRPr="00EF29D5">
        <w:rPr>
          <w:b/>
          <w:bCs/>
          <w:highlight w:val="white"/>
        </w:rPr>
        <w:t xml:space="preserve">Геродот. </w:t>
      </w:r>
      <w:r w:rsidRPr="00EF29D5">
        <w:rPr>
          <w:b/>
          <w:bCs/>
          <w:i/>
          <w:iCs/>
          <w:highlight w:val="white"/>
        </w:rPr>
        <w:t>«Легенда об Арионе».</w:t>
      </w:r>
    </w:p>
    <w:p w:rsidR="00D967D5" w:rsidRPr="00EF29D5" w:rsidRDefault="00D967D5" w:rsidP="00EF29D5">
      <w:pPr>
        <w:suppressAutoHyphens/>
        <w:autoSpaceDE w:val="0"/>
        <w:autoSpaceDN w:val="0"/>
        <w:adjustRightInd w:val="0"/>
        <w:ind w:firstLine="709"/>
        <w:jc w:val="both"/>
        <w:rPr>
          <w:i/>
          <w:iCs/>
          <w:highlight w:val="white"/>
        </w:rPr>
      </w:pPr>
      <w:r w:rsidRPr="00EF29D5">
        <w:rPr>
          <w:i/>
          <w:iCs/>
          <w:highlight w:val="white"/>
        </w:rPr>
        <w:t>Теория   литературы. Миф. Отличие мифа от сказки.</w:t>
      </w:r>
    </w:p>
    <w:p w:rsidR="00D967D5" w:rsidRPr="00EF29D5" w:rsidRDefault="00D967D5" w:rsidP="00EF29D5">
      <w:pPr>
        <w:suppressAutoHyphens/>
        <w:autoSpaceDE w:val="0"/>
        <w:autoSpaceDN w:val="0"/>
        <w:adjustRightInd w:val="0"/>
        <w:spacing w:before="130"/>
        <w:ind w:firstLine="709"/>
        <w:jc w:val="both"/>
        <w:rPr>
          <w:highlight w:val="white"/>
        </w:rPr>
      </w:pPr>
      <w:r w:rsidRPr="00EF29D5">
        <w:rPr>
          <w:b/>
          <w:bCs/>
          <w:highlight w:val="white"/>
        </w:rPr>
        <w:t xml:space="preserve">Гомер. </w:t>
      </w:r>
      <w:r w:rsidRPr="00EF29D5">
        <w:rPr>
          <w:highlight w:val="white"/>
        </w:rPr>
        <w:t xml:space="preserve">Краткий рассказ о Гомере. </w:t>
      </w:r>
      <w:r w:rsidRPr="00EF29D5">
        <w:rPr>
          <w:b/>
          <w:bCs/>
          <w:i/>
          <w:iCs/>
          <w:highlight w:val="white"/>
        </w:rPr>
        <w:t>«Одиссея», «Илиада»</w:t>
      </w:r>
      <w:r w:rsidRPr="00EF29D5">
        <w:rPr>
          <w:highlight w:val="white"/>
        </w:rPr>
        <w:t>как эпические поэмы. Изображение героев и героические подвиги в «Илиаде». Стихия Одиссея — борьба, преодоление препятствий, познание неизвестного. Храбрость, сметливость (хитроумие) Одиссея. Одиссей — мудрый правитель, любящий муж и отец. На острове циклопов. Полифем. «Одиссея» — песня о героических подвигах, мужественных героях.</w:t>
      </w:r>
    </w:p>
    <w:p w:rsidR="00D967D5" w:rsidRPr="00EF29D5" w:rsidRDefault="00D967D5" w:rsidP="00EF29D5">
      <w:pPr>
        <w:suppressAutoHyphens/>
        <w:autoSpaceDE w:val="0"/>
        <w:autoSpaceDN w:val="0"/>
        <w:adjustRightInd w:val="0"/>
        <w:ind w:left="19" w:right="5" w:firstLine="709"/>
        <w:jc w:val="both"/>
        <w:rPr>
          <w:i/>
          <w:iCs/>
          <w:highlight w:val="white"/>
        </w:rPr>
      </w:pPr>
      <w:r w:rsidRPr="00EF29D5">
        <w:rPr>
          <w:i/>
          <w:iCs/>
          <w:highlight w:val="white"/>
        </w:rPr>
        <w:t>Теория литературы. Понятие о героическом эпосе (начальные    представления).</w:t>
      </w:r>
    </w:p>
    <w:p w:rsidR="00D967D5" w:rsidRPr="00EF29D5" w:rsidRDefault="00D967D5" w:rsidP="00EF29D5">
      <w:pPr>
        <w:suppressAutoHyphens/>
        <w:autoSpaceDE w:val="0"/>
        <w:autoSpaceDN w:val="0"/>
        <w:adjustRightInd w:val="0"/>
        <w:ind w:firstLine="709"/>
        <w:jc w:val="both"/>
        <w:rPr>
          <w:b/>
          <w:bCs/>
          <w:highlight w:val="white"/>
        </w:rPr>
      </w:pPr>
    </w:p>
    <w:p w:rsidR="00D967D5" w:rsidRPr="00EF29D5" w:rsidRDefault="00D967D5" w:rsidP="00EF29D5">
      <w:pPr>
        <w:suppressAutoHyphens/>
        <w:autoSpaceDE w:val="0"/>
        <w:autoSpaceDN w:val="0"/>
        <w:adjustRightInd w:val="0"/>
        <w:ind w:firstLine="709"/>
        <w:jc w:val="both"/>
        <w:rPr>
          <w:highlight w:val="white"/>
        </w:rPr>
      </w:pPr>
      <w:r w:rsidRPr="00EF29D5">
        <w:rPr>
          <w:b/>
          <w:bCs/>
          <w:highlight w:val="white"/>
        </w:rPr>
        <w:t xml:space="preserve">Фридрих Шиллер. </w:t>
      </w:r>
      <w:r w:rsidRPr="00EF29D5">
        <w:rPr>
          <w:highlight w:val="white"/>
        </w:rPr>
        <w:t>Рассказ о писателе.</w:t>
      </w:r>
    </w:p>
    <w:p w:rsidR="00D967D5" w:rsidRPr="00EF29D5" w:rsidRDefault="00D967D5" w:rsidP="00EF29D5">
      <w:pPr>
        <w:suppressAutoHyphens/>
        <w:autoSpaceDE w:val="0"/>
        <w:autoSpaceDN w:val="0"/>
        <w:adjustRightInd w:val="0"/>
        <w:ind w:left="19" w:right="5" w:firstLine="709"/>
        <w:jc w:val="both"/>
        <w:rPr>
          <w:highlight w:val="white"/>
        </w:rPr>
      </w:pPr>
      <w:r w:rsidRPr="00EF29D5">
        <w:rPr>
          <w:highlight w:val="white"/>
        </w:rPr>
        <w:t xml:space="preserve">Баллада </w:t>
      </w:r>
      <w:r w:rsidRPr="00EF29D5">
        <w:rPr>
          <w:b/>
          <w:bCs/>
          <w:i/>
          <w:iCs/>
          <w:highlight w:val="white"/>
        </w:rPr>
        <w:t xml:space="preserve">«Перчатка». </w:t>
      </w:r>
      <w:r w:rsidRPr="00EF29D5">
        <w:rPr>
          <w:highlight w:val="white"/>
        </w:rPr>
        <w:t>Повествование о феодальных нравах. Любовь как благородство и своевольный, бесчеловечный каприз. Рыцарь — герой, отвергающий награду и защищающий личное достоинство и честь.</w:t>
      </w:r>
    </w:p>
    <w:p w:rsidR="00D967D5" w:rsidRPr="00EF29D5" w:rsidRDefault="00D967D5" w:rsidP="00EF29D5">
      <w:pPr>
        <w:suppressAutoHyphens/>
        <w:autoSpaceDE w:val="0"/>
        <w:autoSpaceDN w:val="0"/>
        <w:adjustRightInd w:val="0"/>
        <w:spacing w:before="125"/>
        <w:ind w:firstLine="709"/>
        <w:jc w:val="both"/>
        <w:rPr>
          <w:highlight w:val="white"/>
        </w:rPr>
      </w:pPr>
      <w:r w:rsidRPr="00EF29D5">
        <w:rPr>
          <w:b/>
          <w:bCs/>
          <w:highlight w:val="white"/>
        </w:rPr>
        <w:t xml:space="preserve">Проспер Мериме. </w:t>
      </w:r>
      <w:r w:rsidRPr="00EF29D5">
        <w:rPr>
          <w:highlight w:val="white"/>
        </w:rPr>
        <w:t>Рассказ о писателе.</w:t>
      </w:r>
    </w:p>
    <w:p w:rsidR="00D967D5" w:rsidRPr="00EF29D5" w:rsidRDefault="00D967D5" w:rsidP="00EF29D5">
      <w:pPr>
        <w:suppressAutoHyphens/>
        <w:autoSpaceDE w:val="0"/>
        <w:autoSpaceDN w:val="0"/>
        <w:adjustRightInd w:val="0"/>
        <w:ind w:left="10" w:right="5" w:firstLine="709"/>
        <w:jc w:val="both"/>
        <w:rPr>
          <w:highlight w:val="white"/>
        </w:rPr>
      </w:pPr>
      <w:r w:rsidRPr="00EF29D5">
        <w:rPr>
          <w:highlight w:val="white"/>
        </w:rPr>
        <w:t xml:space="preserve">Новелла </w:t>
      </w:r>
      <w:r w:rsidRPr="00EF29D5">
        <w:rPr>
          <w:b/>
          <w:bCs/>
          <w:i/>
          <w:iCs/>
          <w:highlight w:val="white"/>
        </w:rPr>
        <w:t xml:space="preserve">«Маттео Фальконе». </w:t>
      </w:r>
      <w:r w:rsidRPr="00EF29D5">
        <w:rPr>
          <w:highlight w:val="white"/>
        </w:rPr>
        <w:t>Изображение дикой природы. Превосходство естественной, «простой» жизни и исторически сложившихся устоев над цивилизованной с ее порочными нравами. Романтический сюжет и его реалистическое воплощение.</w:t>
      </w:r>
    </w:p>
    <w:p w:rsidR="00D967D5" w:rsidRPr="00EF29D5" w:rsidRDefault="00D967D5" w:rsidP="00EF29D5">
      <w:pPr>
        <w:suppressAutoHyphens/>
        <w:autoSpaceDE w:val="0"/>
        <w:autoSpaceDN w:val="0"/>
        <w:adjustRightInd w:val="0"/>
        <w:spacing w:before="158"/>
        <w:ind w:left="14" w:firstLine="709"/>
        <w:jc w:val="both"/>
        <w:rPr>
          <w:highlight w:val="white"/>
        </w:rPr>
      </w:pPr>
      <w:r w:rsidRPr="00EF29D5">
        <w:rPr>
          <w:b/>
          <w:bCs/>
          <w:spacing w:val="-6"/>
          <w:highlight w:val="white"/>
        </w:rPr>
        <w:t xml:space="preserve">Марк Твен. </w:t>
      </w:r>
      <w:r w:rsidRPr="00EF29D5">
        <w:rPr>
          <w:b/>
          <w:bCs/>
          <w:i/>
          <w:iCs/>
          <w:spacing w:val="-6"/>
          <w:highlight w:val="white"/>
        </w:rPr>
        <w:t xml:space="preserve">«Приключения Гекльберри Финна». </w:t>
      </w:r>
      <w:r w:rsidRPr="00EF29D5">
        <w:rPr>
          <w:spacing w:val="-6"/>
          <w:highlight w:val="white"/>
        </w:rPr>
        <w:t xml:space="preserve">Сходство </w:t>
      </w:r>
      <w:r w:rsidRPr="00EF29D5">
        <w:rPr>
          <w:highlight w:val="white"/>
        </w:rPr>
        <w:t>и различие характеров Тома и Гека, их поведение в критических ситуациях. Юмор в произведении.</w:t>
      </w:r>
    </w:p>
    <w:p w:rsidR="00D967D5" w:rsidRPr="00EF29D5" w:rsidRDefault="00D967D5" w:rsidP="00EF29D5">
      <w:pPr>
        <w:suppressAutoHyphens/>
        <w:autoSpaceDE w:val="0"/>
        <w:autoSpaceDN w:val="0"/>
        <w:adjustRightInd w:val="0"/>
        <w:spacing w:before="134"/>
        <w:ind w:firstLine="709"/>
        <w:jc w:val="both"/>
        <w:rPr>
          <w:highlight w:val="white"/>
        </w:rPr>
      </w:pPr>
      <w:r w:rsidRPr="00EF29D5">
        <w:rPr>
          <w:b/>
          <w:bCs/>
          <w:highlight w:val="white"/>
        </w:rPr>
        <w:t xml:space="preserve">Антуан де Сент-Экзюпери. </w:t>
      </w:r>
      <w:r w:rsidRPr="00EF29D5">
        <w:rPr>
          <w:highlight w:val="white"/>
        </w:rPr>
        <w:t>Рассказ о писателе.</w:t>
      </w:r>
    </w:p>
    <w:p w:rsidR="00D967D5" w:rsidRPr="00EF29D5" w:rsidRDefault="00D967D5" w:rsidP="00EF29D5">
      <w:pPr>
        <w:suppressAutoHyphens/>
        <w:autoSpaceDE w:val="0"/>
        <w:autoSpaceDN w:val="0"/>
        <w:adjustRightInd w:val="0"/>
        <w:ind w:right="5" w:firstLine="709"/>
        <w:jc w:val="both"/>
        <w:rPr>
          <w:highlight w:val="white"/>
        </w:rPr>
      </w:pPr>
      <w:r w:rsidRPr="00EF29D5">
        <w:rPr>
          <w:b/>
          <w:bCs/>
          <w:i/>
          <w:iCs/>
          <w:highlight w:val="white"/>
        </w:rPr>
        <w:t xml:space="preserve">«Маленький принц» </w:t>
      </w:r>
      <w:r w:rsidRPr="00EF29D5">
        <w:rPr>
          <w:highlight w:val="white"/>
        </w:rPr>
        <w:t xml:space="preserve">как философская сказка и мудрая </w:t>
      </w:r>
      <w:r w:rsidRPr="00EF29D5">
        <w:rPr>
          <w:spacing w:val="-1"/>
          <w:highlight w:val="white"/>
        </w:rPr>
        <w:t xml:space="preserve">притча. Мечта о естественном отношении к вещам и людям. </w:t>
      </w:r>
      <w:r w:rsidRPr="00EF29D5">
        <w:rPr>
          <w:highlight w:val="white"/>
        </w:rPr>
        <w:t>Чистота восприятий мира как величайшая ценность. Утверждение всечеловеческих истин. (Для внеклассного чтения).</w:t>
      </w:r>
    </w:p>
    <w:p w:rsidR="00D967D5" w:rsidRPr="00EF29D5" w:rsidRDefault="00D967D5" w:rsidP="00EF29D5">
      <w:pPr>
        <w:autoSpaceDE w:val="0"/>
        <w:autoSpaceDN w:val="0"/>
        <w:adjustRightInd w:val="0"/>
        <w:spacing w:line="209" w:lineRule="atLeast"/>
        <w:ind w:right="-180" w:firstLine="280"/>
        <w:jc w:val="both"/>
        <w:rPr>
          <w:color w:val="000000"/>
        </w:rPr>
      </w:pPr>
      <w:r w:rsidRPr="00EF29D5">
        <w:rPr>
          <w:i/>
          <w:iCs/>
          <w:highlight w:val="white"/>
        </w:rPr>
        <w:t>Теория литературы. Притча (начальные представления).</w:t>
      </w:r>
    </w:p>
    <w:p w:rsidR="00D967D5" w:rsidRPr="00EF29D5" w:rsidRDefault="00D967D5" w:rsidP="00EF29D5">
      <w:pPr>
        <w:autoSpaceDE w:val="0"/>
        <w:autoSpaceDN w:val="0"/>
        <w:adjustRightInd w:val="0"/>
        <w:spacing w:line="209" w:lineRule="atLeast"/>
        <w:ind w:right="-180" w:firstLine="280"/>
        <w:jc w:val="center"/>
        <w:rPr>
          <w:b/>
          <w:color w:val="000000"/>
        </w:rPr>
      </w:pPr>
    </w:p>
    <w:p w:rsidR="00D967D5" w:rsidRPr="001E393A" w:rsidRDefault="00D967D5" w:rsidP="00EF29D5">
      <w:pPr>
        <w:autoSpaceDE w:val="0"/>
        <w:autoSpaceDN w:val="0"/>
        <w:adjustRightInd w:val="0"/>
        <w:spacing w:line="209" w:lineRule="atLeast"/>
        <w:ind w:right="-180" w:firstLine="280"/>
        <w:jc w:val="center"/>
        <w:rPr>
          <w:b/>
          <w:u w:val="single"/>
        </w:rPr>
      </w:pPr>
      <w:r w:rsidRPr="001E393A">
        <w:rPr>
          <w:b/>
          <w:u w:val="single"/>
        </w:rPr>
        <w:t>7 КЛАСС</w:t>
      </w:r>
    </w:p>
    <w:p w:rsidR="00D967D5" w:rsidRPr="00EF29D5" w:rsidRDefault="00D967D5" w:rsidP="00EF29D5">
      <w:pPr>
        <w:rPr>
          <w:lang w:eastAsia="en-US"/>
        </w:rPr>
      </w:pPr>
      <w:r w:rsidRPr="00EF29D5">
        <w:rPr>
          <w:b/>
          <w:lang w:eastAsia="en-US"/>
        </w:rPr>
        <w:t>Введение.</w:t>
      </w:r>
      <w:r w:rsidRPr="00EF29D5">
        <w:rPr>
          <w:lang w:eastAsia="en-US"/>
        </w:rPr>
        <w:t>Изображение человека как важнейшая идейно – нравственная проблема литературы. Взаимосвязь характеров и обстоятельств в художественном произведении.</w:t>
      </w:r>
    </w:p>
    <w:p w:rsidR="00D967D5" w:rsidRPr="00EF29D5" w:rsidRDefault="00D967D5" w:rsidP="00EF29D5">
      <w:pPr>
        <w:rPr>
          <w:b/>
          <w:lang w:eastAsia="en-US"/>
        </w:rPr>
      </w:pPr>
      <w:r w:rsidRPr="00EF29D5">
        <w:rPr>
          <w:b/>
          <w:lang w:eastAsia="en-US"/>
        </w:rPr>
        <w:t>Устное народное творчество</w:t>
      </w:r>
    </w:p>
    <w:p w:rsidR="00D967D5" w:rsidRPr="00EF29D5" w:rsidRDefault="00D967D5" w:rsidP="00EF29D5">
      <w:pPr>
        <w:jc w:val="both"/>
        <w:rPr>
          <w:i/>
          <w:lang w:eastAsia="en-US"/>
        </w:rPr>
      </w:pPr>
      <w:r w:rsidRPr="00EF29D5">
        <w:rPr>
          <w:b/>
          <w:lang w:eastAsia="en-US"/>
        </w:rPr>
        <w:t xml:space="preserve">Предания. </w:t>
      </w:r>
      <w:r w:rsidRPr="00EF29D5">
        <w:rPr>
          <w:lang w:eastAsia="en-US"/>
        </w:rPr>
        <w:t xml:space="preserve"> Поэтическая автобиография народа.  Исторические события в преданиях. Устный рассказ об исторических событиях. «</w:t>
      </w:r>
      <w:r w:rsidRPr="00EF29D5">
        <w:rPr>
          <w:b/>
          <w:i/>
          <w:lang w:eastAsia="en-US"/>
        </w:rPr>
        <w:t>Воцарение Ивана Грозного», «Сороки-ведьмы», «Пётр и плотник</w:t>
      </w:r>
      <w:r w:rsidRPr="00EF29D5">
        <w:rPr>
          <w:i/>
          <w:lang w:eastAsia="en-US"/>
        </w:rPr>
        <w:t>».</w:t>
      </w:r>
    </w:p>
    <w:p w:rsidR="00D967D5" w:rsidRPr="00EF29D5" w:rsidRDefault="00D967D5" w:rsidP="00EF29D5">
      <w:pPr>
        <w:jc w:val="both"/>
        <w:rPr>
          <w:b/>
          <w:lang w:eastAsia="en-US"/>
        </w:rPr>
      </w:pPr>
      <w:r w:rsidRPr="00EF29D5">
        <w:rPr>
          <w:b/>
          <w:lang w:eastAsia="en-US"/>
        </w:rPr>
        <w:t xml:space="preserve">Былины. </w:t>
      </w:r>
      <w:r w:rsidRPr="00EF29D5">
        <w:rPr>
          <w:lang w:eastAsia="en-US"/>
        </w:rPr>
        <w:t>Понятие о былине.  Особенности былин</w:t>
      </w:r>
      <w:r w:rsidRPr="00EF29D5">
        <w:rPr>
          <w:b/>
          <w:i/>
          <w:lang w:eastAsia="en-US"/>
        </w:rPr>
        <w:t>. «</w:t>
      </w:r>
      <w:r w:rsidRPr="00EF29D5">
        <w:rPr>
          <w:lang w:eastAsia="en-US"/>
        </w:rPr>
        <w:t>Вольга и Микула Селянинович». Нравственные идеалы русского народа в образе главного героя. Прославление мирного труда</w:t>
      </w:r>
    </w:p>
    <w:p w:rsidR="00D967D5" w:rsidRPr="00EF29D5" w:rsidRDefault="00D967D5" w:rsidP="00EF29D5">
      <w:pPr>
        <w:jc w:val="both"/>
        <w:rPr>
          <w:lang w:eastAsia="en-US"/>
        </w:rPr>
      </w:pPr>
      <w:r w:rsidRPr="00EF29D5">
        <w:rPr>
          <w:lang w:eastAsia="en-US"/>
        </w:rPr>
        <w:t xml:space="preserve">Киевский цикл былин.  </w:t>
      </w:r>
      <w:r w:rsidRPr="00EF29D5">
        <w:rPr>
          <w:b/>
          <w:lang w:eastAsia="en-US"/>
        </w:rPr>
        <w:t>«</w:t>
      </w:r>
      <w:r w:rsidRPr="00EF29D5">
        <w:rPr>
          <w:b/>
          <w:i/>
          <w:lang w:eastAsia="en-US"/>
        </w:rPr>
        <w:t>Илья Муромец и Соловей – разбойни</w:t>
      </w:r>
      <w:r w:rsidRPr="00EF29D5">
        <w:rPr>
          <w:i/>
          <w:lang w:eastAsia="en-US"/>
        </w:rPr>
        <w:t>к</w:t>
      </w:r>
      <w:r w:rsidRPr="00EF29D5">
        <w:rPr>
          <w:b/>
          <w:lang w:eastAsia="en-US"/>
        </w:rPr>
        <w:t>».</w:t>
      </w:r>
      <w:r w:rsidRPr="00EF29D5">
        <w:rPr>
          <w:lang w:eastAsia="en-US"/>
        </w:rPr>
        <w:t xml:space="preserve"> Черты характера Ильи Муромца. (Изучается одна былина по выбору). Для внеклассного чтения</w:t>
      </w:r>
    </w:p>
    <w:p w:rsidR="00D967D5" w:rsidRPr="00EF29D5" w:rsidRDefault="00D967D5" w:rsidP="00EF29D5">
      <w:pPr>
        <w:jc w:val="both"/>
        <w:rPr>
          <w:lang w:eastAsia="en-US"/>
        </w:rPr>
      </w:pPr>
      <w:r w:rsidRPr="00EF29D5">
        <w:rPr>
          <w:b/>
          <w:lang w:eastAsia="en-US"/>
        </w:rPr>
        <w:t>Пословицы и поговорки</w:t>
      </w:r>
      <w:r w:rsidRPr="00EF29D5">
        <w:rPr>
          <w:lang w:eastAsia="en-US"/>
        </w:rPr>
        <w:t>. Особенности смысла и языка пословиц. Народная мудрость пословиц и поговорок.</w:t>
      </w:r>
    </w:p>
    <w:p w:rsidR="00D967D5" w:rsidRPr="00EF29D5" w:rsidRDefault="00D967D5" w:rsidP="00EF29D5">
      <w:pPr>
        <w:jc w:val="both"/>
        <w:rPr>
          <w:lang w:eastAsia="en-US"/>
        </w:rPr>
      </w:pPr>
      <w:r w:rsidRPr="00EF29D5">
        <w:rPr>
          <w:b/>
          <w:lang w:eastAsia="en-US"/>
        </w:rPr>
        <w:t xml:space="preserve">     Теория литературы</w:t>
      </w:r>
      <w:r w:rsidRPr="00EF29D5">
        <w:rPr>
          <w:lang w:eastAsia="en-US"/>
        </w:rPr>
        <w:t>. Предание (развитие представлений). Былина (развитие представлений). Пословицы, поговорки (развитие представлений).</w:t>
      </w:r>
    </w:p>
    <w:p w:rsidR="00D967D5" w:rsidRPr="00EF29D5" w:rsidRDefault="00D967D5" w:rsidP="00EF29D5">
      <w:pPr>
        <w:jc w:val="both"/>
        <w:rPr>
          <w:b/>
          <w:u w:val="single"/>
          <w:lang w:eastAsia="en-US"/>
        </w:rPr>
      </w:pPr>
    </w:p>
    <w:p w:rsidR="00D967D5" w:rsidRPr="00EF29D5" w:rsidRDefault="00D967D5" w:rsidP="00EF29D5">
      <w:pPr>
        <w:jc w:val="both"/>
        <w:rPr>
          <w:lang w:eastAsia="en-US"/>
        </w:rPr>
      </w:pPr>
      <w:r w:rsidRPr="00EF29D5">
        <w:rPr>
          <w:b/>
          <w:lang w:eastAsia="en-US"/>
        </w:rPr>
        <w:t>Из древнерусской  литературы</w:t>
      </w:r>
    </w:p>
    <w:p w:rsidR="00D967D5" w:rsidRPr="00EF29D5" w:rsidRDefault="00D967D5" w:rsidP="00EF29D5">
      <w:pPr>
        <w:jc w:val="both"/>
        <w:rPr>
          <w:lang w:eastAsia="en-US"/>
        </w:rPr>
      </w:pPr>
      <w:r w:rsidRPr="00EF29D5">
        <w:rPr>
          <w:lang w:eastAsia="en-US"/>
        </w:rPr>
        <w:t>«</w:t>
      </w:r>
      <w:r w:rsidRPr="00EF29D5">
        <w:rPr>
          <w:b/>
          <w:i/>
          <w:lang w:eastAsia="en-US"/>
        </w:rPr>
        <w:t>Поучение»</w:t>
      </w:r>
      <w:r w:rsidRPr="00EF29D5">
        <w:rPr>
          <w:b/>
          <w:lang w:eastAsia="en-US"/>
        </w:rPr>
        <w:t xml:space="preserve"> Владимира Мономаха</w:t>
      </w:r>
      <w:r w:rsidRPr="00EF29D5">
        <w:rPr>
          <w:lang w:eastAsia="en-US"/>
        </w:rPr>
        <w:t xml:space="preserve"> (отрывок). Поучение как жанр древнерусской  литературы. Нравственные заветы  Древней Руси. Внимание к личности, гимн любви и верности</w:t>
      </w:r>
    </w:p>
    <w:p w:rsidR="00D967D5" w:rsidRPr="00EF29D5" w:rsidRDefault="00D967D5" w:rsidP="00EF29D5">
      <w:pPr>
        <w:jc w:val="both"/>
        <w:rPr>
          <w:lang w:eastAsia="en-US"/>
        </w:rPr>
      </w:pPr>
      <w:r w:rsidRPr="00EF29D5">
        <w:rPr>
          <w:lang w:eastAsia="en-US"/>
        </w:rPr>
        <w:t>«</w:t>
      </w:r>
      <w:r w:rsidRPr="00EF29D5">
        <w:rPr>
          <w:b/>
          <w:i/>
          <w:lang w:eastAsia="en-US"/>
        </w:rPr>
        <w:t>Повесть временных лет</w:t>
      </w:r>
      <w:r w:rsidRPr="00EF29D5">
        <w:rPr>
          <w:lang w:eastAsia="en-US"/>
        </w:rPr>
        <w:t>». Отрывок « О пользе книг». Формирование традиции уважительного отношения к книге</w:t>
      </w:r>
    </w:p>
    <w:p w:rsidR="00D967D5" w:rsidRPr="00EF29D5" w:rsidRDefault="00D967D5" w:rsidP="00EF29D5">
      <w:pPr>
        <w:jc w:val="both"/>
        <w:rPr>
          <w:lang w:eastAsia="en-US"/>
        </w:rPr>
      </w:pPr>
      <w:r w:rsidRPr="00EF29D5">
        <w:rPr>
          <w:b/>
          <w:lang w:eastAsia="en-US"/>
        </w:rPr>
        <w:t>«</w:t>
      </w:r>
      <w:r w:rsidRPr="00EF29D5">
        <w:rPr>
          <w:b/>
          <w:i/>
          <w:lang w:eastAsia="en-US"/>
        </w:rPr>
        <w:t>Повесть о  Петре и Февронии Муромских</w:t>
      </w:r>
      <w:r w:rsidRPr="00EF29D5">
        <w:rPr>
          <w:b/>
          <w:lang w:eastAsia="en-US"/>
        </w:rPr>
        <w:t>».</w:t>
      </w:r>
      <w:r w:rsidRPr="00EF29D5">
        <w:rPr>
          <w:lang w:eastAsia="en-US"/>
        </w:rPr>
        <w:t xml:space="preserve"> Высокий моральный облик главной героини. Прославление любви и верности</w:t>
      </w:r>
    </w:p>
    <w:p w:rsidR="00D967D5" w:rsidRPr="00EF29D5" w:rsidRDefault="00D967D5" w:rsidP="00EF29D5">
      <w:pPr>
        <w:jc w:val="both"/>
        <w:rPr>
          <w:lang w:eastAsia="en-US"/>
        </w:rPr>
      </w:pPr>
      <w:r w:rsidRPr="00EF29D5">
        <w:rPr>
          <w:b/>
          <w:lang w:eastAsia="en-US"/>
        </w:rPr>
        <w:t xml:space="preserve">     Теория литературы</w:t>
      </w:r>
      <w:r w:rsidRPr="00EF29D5">
        <w:rPr>
          <w:lang w:eastAsia="en-US"/>
        </w:rPr>
        <w:t>. Поучение (начальные  представления). Летопись (развитие представлений).</w:t>
      </w:r>
    </w:p>
    <w:p w:rsidR="00D967D5" w:rsidRPr="00EF29D5" w:rsidRDefault="00D967D5" w:rsidP="00EF29D5">
      <w:pPr>
        <w:jc w:val="both"/>
        <w:rPr>
          <w:b/>
          <w:u w:val="single"/>
          <w:lang w:eastAsia="en-US"/>
        </w:rPr>
      </w:pPr>
    </w:p>
    <w:p w:rsidR="00D967D5" w:rsidRPr="00EF29D5" w:rsidRDefault="00D967D5" w:rsidP="00EF29D5">
      <w:pPr>
        <w:jc w:val="both"/>
        <w:rPr>
          <w:b/>
          <w:lang w:eastAsia="en-US"/>
        </w:rPr>
      </w:pPr>
      <w:r w:rsidRPr="00EF29D5">
        <w:rPr>
          <w:b/>
          <w:lang w:eastAsia="en-US"/>
        </w:rPr>
        <w:t xml:space="preserve">Из русской литературы </w:t>
      </w:r>
      <w:r w:rsidRPr="00EF29D5">
        <w:rPr>
          <w:b/>
          <w:lang w:val="en-US" w:eastAsia="en-US"/>
        </w:rPr>
        <w:t>XVIII</w:t>
      </w:r>
      <w:r w:rsidRPr="00EF29D5">
        <w:rPr>
          <w:b/>
          <w:lang w:eastAsia="en-US"/>
        </w:rPr>
        <w:t xml:space="preserve"> века</w:t>
      </w:r>
    </w:p>
    <w:p w:rsidR="00D967D5" w:rsidRPr="00EF29D5" w:rsidRDefault="00D967D5" w:rsidP="00EF29D5">
      <w:pPr>
        <w:jc w:val="both"/>
        <w:rPr>
          <w:lang w:eastAsia="en-US"/>
        </w:rPr>
      </w:pPr>
      <w:r w:rsidRPr="00EF29D5">
        <w:rPr>
          <w:b/>
          <w:lang w:eastAsia="en-US"/>
        </w:rPr>
        <w:t>М.В.Ломоносов</w:t>
      </w:r>
      <w:r w:rsidRPr="00EF29D5">
        <w:rPr>
          <w:lang w:eastAsia="en-US"/>
        </w:rPr>
        <w:t xml:space="preserve">.  Понятие о жанре оды. </w:t>
      </w:r>
      <w:r w:rsidRPr="00EF29D5">
        <w:rPr>
          <w:i/>
          <w:lang w:eastAsia="en-US"/>
        </w:rPr>
        <w:t>«</w:t>
      </w:r>
      <w:r w:rsidRPr="00EF29D5">
        <w:rPr>
          <w:b/>
          <w:i/>
          <w:lang w:eastAsia="en-US"/>
        </w:rPr>
        <w:t>Ода на день восшествия на Всероссийский престол ея  Величества государыни Императрицы Елисаветы  Петровны 1747 года</w:t>
      </w:r>
      <w:r w:rsidRPr="00EF29D5">
        <w:rPr>
          <w:i/>
          <w:lang w:eastAsia="en-US"/>
        </w:rPr>
        <w:t>» (отрывок).</w:t>
      </w:r>
      <w:r w:rsidRPr="00EF29D5">
        <w:rPr>
          <w:lang w:eastAsia="en-US"/>
        </w:rPr>
        <w:t xml:space="preserve"> Мысли автора о Родине, русской науке и её творцах. </w:t>
      </w:r>
    </w:p>
    <w:p w:rsidR="00D967D5" w:rsidRPr="00EF29D5" w:rsidRDefault="00D967D5" w:rsidP="00EF29D5">
      <w:pPr>
        <w:jc w:val="both"/>
        <w:rPr>
          <w:lang w:eastAsia="en-US"/>
        </w:rPr>
      </w:pPr>
      <w:r w:rsidRPr="00EF29D5">
        <w:rPr>
          <w:b/>
          <w:lang w:eastAsia="en-US"/>
        </w:rPr>
        <w:t>Г.Р.Державин</w:t>
      </w:r>
      <w:r w:rsidRPr="00EF29D5">
        <w:rPr>
          <w:lang w:eastAsia="en-US"/>
        </w:rPr>
        <w:t>.  «</w:t>
      </w:r>
      <w:r w:rsidRPr="00EF29D5">
        <w:rPr>
          <w:i/>
          <w:lang w:eastAsia="en-US"/>
        </w:rPr>
        <w:t>Река времён в своём стремленьи…», «На птичку…», «Признание».</w:t>
      </w:r>
      <w:r w:rsidRPr="00EF29D5">
        <w:rPr>
          <w:lang w:eastAsia="en-US"/>
        </w:rPr>
        <w:t xml:space="preserve"> Философские размышления о смысле жизни и свободе творчества</w:t>
      </w:r>
    </w:p>
    <w:p w:rsidR="00D967D5" w:rsidRPr="00EF29D5" w:rsidRDefault="00D967D5" w:rsidP="00EF29D5">
      <w:pPr>
        <w:jc w:val="both"/>
        <w:rPr>
          <w:lang w:eastAsia="en-US"/>
        </w:rPr>
      </w:pPr>
      <w:r w:rsidRPr="00EF29D5">
        <w:rPr>
          <w:b/>
          <w:lang w:eastAsia="en-US"/>
        </w:rPr>
        <w:t xml:space="preserve">     Теория литературы</w:t>
      </w:r>
      <w:r w:rsidRPr="00EF29D5">
        <w:rPr>
          <w:lang w:eastAsia="en-US"/>
        </w:rPr>
        <w:t>.  Ода (начальные  представления).</w:t>
      </w:r>
    </w:p>
    <w:p w:rsidR="00D967D5" w:rsidRPr="00EF29D5" w:rsidRDefault="00D967D5" w:rsidP="00EF29D5">
      <w:pPr>
        <w:jc w:val="both"/>
        <w:rPr>
          <w:b/>
          <w:u w:val="single"/>
          <w:lang w:eastAsia="en-US"/>
        </w:rPr>
      </w:pPr>
    </w:p>
    <w:p w:rsidR="00D967D5" w:rsidRPr="00EF29D5" w:rsidRDefault="00D967D5" w:rsidP="00EF29D5">
      <w:pPr>
        <w:jc w:val="both"/>
        <w:rPr>
          <w:b/>
          <w:lang w:eastAsia="en-US"/>
        </w:rPr>
      </w:pPr>
      <w:r w:rsidRPr="00EF29D5">
        <w:rPr>
          <w:b/>
          <w:lang w:eastAsia="en-US"/>
        </w:rPr>
        <w:t xml:space="preserve">Из русской литературы </w:t>
      </w:r>
      <w:r w:rsidRPr="00EF29D5">
        <w:rPr>
          <w:b/>
          <w:lang w:val="en-US" w:eastAsia="en-US"/>
        </w:rPr>
        <w:t>XIX</w:t>
      </w:r>
      <w:r w:rsidRPr="00EF29D5">
        <w:rPr>
          <w:b/>
          <w:lang w:eastAsia="en-US"/>
        </w:rPr>
        <w:t xml:space="preserve"> века</w:t>
      </w:r>
    </w:p>
    <w:p w:rsidR="00D967D5" w:rsidRPr="00EF29D5" w:rsidRDefault="00D967D5" w:rsidP="00EF29D5">
      <w:pPr>
        <w:jc w:val="both"/>
        <w:rPr>
          <w:lang w:eastAsia="en-US"/>
        </w:rPr>
      </w:pPr>
      <w:r w:rsidRPr="00EF29D5">
        <w:rPr>
          <w:b/>
          <w:lang w:eastAsia="en-US"/>
        </w:rPr>
        <w:t>А.С.Пушкин</w:t>
      </w:r>
      <w:r w:rsidRPr="00EF29D5">
        <w:rPr>
          <w:lang w:eastAsia="en-US"/>
        </w:rPr>
        <w:t xml:space="preserve">. Интерес Пушкина к истории России.  </w:t>
      </w:r>
      <w:r w:rsidRPr="00EF29D5">
        <w:rPr>
          <w:i/>
          <w:lang w:eastAsia="en-US"/>
        </w:rPr>
        <w:t>«</w:t>
      </w:r>
      <w:r w:rsidRPr="00EF29D5">
        <w:rPr>
          <w:b/>
          <w:i/>
          <w:lang w:eastAsia="en-US"/>
        </w:rPr>
        <w:t>Полтава»</w:t>
      </w:r>
      <w:r w:rsidRPr="00EF29D5">
        <w:rPr>
          <w:lang w:eastAsia="en-US"/>
        </w:rPr>
        <w:t xml:space="preserve"> (отрывок). Мастерство в изображении   Полтавской битвы, прославление мужества и отваги русских солдат. Пётр </w:t>
      </w:r>
      <w:r w:rsidRPr="00EF29D5">
        <w:rPr>
          <w:lang w:val="en-US" w:eastAsia="en-US"/>
        </w:rPr>
        <w:t>I</w:t>
      </w:r>
      <w:r w:rsidRPr="00EF29D5">
        <w:rPr>
          <w:lang w:eastAsia="en-US"/>
        </w:rPr>
        <w:t xml:space="preserve"> и Карл Х</w:t>
      </w:r>
      <w:r w:rsidRPr="00EF29D5">
        <w:rPr>
          <w:lang w:val="en-US" w:eastAsia="en-US"/>
        </w:rPr>
        <w:t>II</w:t>
      </w:r>
      <w:r w:rsidRPr="00EF29D5">
        <w:rPr>
          <w:lang w:eastAsia="en-US"/>
        </w:rPr>
        <w:t>.</w:t>
      </w:r>
    </w:p>
    <w:p w:rsidR="00D967D5" w:rsidRPr="00EF29D5" w:rsidRDefault="00D967D5" w:rsidP="00EF29D5">
      <w:pPr>
        <w:jc w:val="both"/>
        <w:rPr>
          <w:lang w:eastAsia="en-US"/>
        </w:rPr>
      </w:pPr>
      <w:r w:rsidRPr="00EF29D5">
        <w:rPr>
          <w:lang w:eastAsia="en-US"/>
        </w:rPr>
        <w:t>«</w:t>
      </w:r>
      <w:r w:rsidRPr="00EF29D5">
        <w:rPr>
          <w:b/>
          <w:i/>
          <w:lang w:eastAsia="en-US"/>
        </w:rPr>
        <w:t>Медный всадник</w:t>
      </w:r>
      <w:r w:rsidRPr="00EF29D5">
        <w:rPr>
          <w:lang w:eastAsia="en-US"/>
        </w:rPr>
        <w:t xml:space="preserve">» (отрывок). Выражение чувства любви к Родине. Прославление деяний Петра </w:t>
      </w:r>
      <w:r w:rsidRPr="00EF29D5">
        <w:rPr>
          <w:lang w:val="en-US" w:eastAsia="en-US"/>
        </w:rPr>
        <w:t>I</w:t>
      </w:r>
      <w:r w:rsidRPr="00EF29D5">
        <w:rPr>
          <w:lang w:eastAsia="en-US"/>
        </w:rPr>
        <w:t>. Образ автора в отрывке из поэмы</w:t>
      </w:r>
    </w:p>
    <w:p w:rsidR="00D967D5" w:rsidRPr="00EF29D5" w:rsidRDefault="00D967D5" w:rsidP="00EF29D5">
      <w:pPr>
        <w:jc w:val="both"/>
        <w:rPr>
          <w:lang w:eastAsia="en-US"/>
        </w:rPr>
      </w:pPr>
      <w:r w:rsidRPr="00EF29D5">
        <w:rPr>
          <w:i/>
          <w:lang w:eastAsia="en-US"/>
        </w:rPr>
        <w:t>«</w:t>
      </w:r>
      <w:r w:rsidRPr="00EF29D5">
        <w:rPr>
          <w:b/>
          <w:i/>
          <w:lang w:eastAsia="en-US"/>
        </w:rPr>
        <w:t>Песнь о вещем Олеге</w:t>
      </w:r>
      <w:r w:rsidRPr="00EF29D5">
        <w:rPr>
          <w:i/>
          <w:lang w:eastAsia="en-US"/>
        </w:rPr>
        <w:t>»</w:t>
      </w:r>
      <w:r w:rsidRPr="00EF29D5">
        <w:rPr>
          <w:lang w:eastAsia="en-US"/>
        </w:rPr>
        <w:t xml:space="preserve"> и её летописный источник. Смысл сопоставления Олега и волхва. Художественное воспроизведение быта и нравов Древней Руси. Особенности композиции. Своеобразие  языка</w:t>
      </w:r>
    </w:p>
    <w:p w:rsidR="00D967D5" w:rsidRPr="00EF29D5" w:rsidRDefault="00D967D5" w:rsidP="00EF29D5">
      <w:pPr>
        <w:jc w:val="both"/>
        <w:rPr>
          <w:lang w:eastAsia="en-US"/>
        </w:rPr>
      </w:pPr>
      <w:r w:rsidRPr="00EF29D5">
        <w:rPr>
          <w:b/>
          <w:lang w:eastAsia="en-US"/>
        </w:rPr>
        <w:t xml:space="preserve">      Теория литературы</w:t>
      </w:r>
      <w:r w:rsidRPr="00EF29D5">
        <w:rPr>
          <w:lang w:eastAsia="en-US"/>
        </w:rPr>
        <w:t>.  Баллада  (развитие представлений).</w:t>
      </w:r>
    </w:p>
    <w:p w:rsidR="00D967D5" w:rsidRPr="00EF29D5" w:rsidRDefault="00D967D5" w:rsidP="00EF29D5">
      <w:pPr>
        <w:jc w:val="both"/>
        <w:rPr>
          <w:lang w:eastAsia="en-US"/>
        </w:rPr>
      </w:pPr>
      <w:r w:rsidRPr="00EF29D5">
        <w:rPr>
          <w:b/>
          <w:lang w:eastAsia="en-US"/>
        </w:rPr>
        <w:t>«</w:t>
      </w:r>
      <w:r w:rsidRPr="00EF29D5">
        <w:rPr>
          <w:b/>
          <w:i/>
          <w:lang w:eastAsia="en-US"/>
        </w:rPr>
        <w:t>Борис Годунов</w:t>
      </w:r>
      <w:r w:rsidRPr="00EF29D5">
        <w:rPr>
          <w:i/>
          <w:lang w:eastAsia="en-US"/>
        </w:rPr>
        <w:t xml:space="preserve">»: </w:t>
      </w:r>
      <w:r w:rsidRPr="00EF29D5">
        <w:rPr>
          <w:b/>
          <w:i/>
          <w:lang w:eastAsia="en-US"/>
        </w:rPr>
        <w:t>сцена вЧудовоммонастыре</w:t>
      </w:r>
      <w:r w:rsidRPr="00EF29D5">
        <w:rPr>
          <w:i/>
          <w:lang w:eastAsia="en-US"/>
        </w:rPr>
        <w:t>»</w:t>
      </w:r>
      <w:r w:rsidRPr="00EF29D5">
        <w:rPr>
          <w:b/>
          <w:i/>
          <w:lang w:eastAsia="en-US"/>
        </w:rPr>
        <w:t>.</w:t>
      </w:r>
      <w:r w:rsidRPr="00EF29D5">
        <w:rPr>
          <w:lang w:eastAsia="en-US"/>
        </w:rPr>
        <w:t xml:space="preserve"> Образ летописца Пимена. Значение труда летописца в истории культуры.</w:t>
      </w:r>
    </w:p>
    <w:p w:rsidR="00D967D5" w:rsidRPr="00EF29D5" w:rsidRDefault="00D967D5" w:rsidP="00EF29D5">
      <w:pPr>
        <w:jc w:val="both"/>
        <w:rPr>
          <w:b/>
          <w:lang w:eastAsia="en-US"/>
        </w:rPr>
      </w:pPr>
      <w:r w:rsidRPr="00EF29D5">
        <w:rPr>
          <w:lang w:eastAsia="en-US"/>
        </w:rPr>
        <w:t>«</w:t>
      </w:r>
      <w:r w:rsidRPr="00EF29D5">
        <w:rPr>
          <w:b/>
          <w:i/>
          <w:lang w:eastAsia="en-US"/>
        </w:rPr>
        <w:t>Станционный смотритель</w:t>
      </w:r>
      <w:r w:rsidRPr="00EF29D5">
        <w:rPr>
          <w:lang w:eastAsia="en-US"/>
        </w:rPr>
        <w:t xml:space="preserve">» - произведение из цикла «Повести Белкина». Изображение «маленького человека», его положения в обществе.  Трагическое и гуманистическое в повести. </w:t>
      </w:r>
    </w:p>
    <w:p w:rsidR="00D967D5" w:rsidRPr="00EF29D5" w:rsidRDefault="00D967D5" w:rsidP="00EF29D5">
      <w:pPr>
        <w:jc w:val="both"/>
        <w:rPr>
          <w:lang w:eastAsia="en-US"/>
        </w:rPr>
      </w:pPr>
      <w:r w:rsidRPr="00EF29D5">
        <w:rPr>
          <w:b/>
          <w:lang w:eastAsia="en-US"/>
        </w:rPr>
        <w:t xml:space="preserve">     Теория литературы</w:t>
      </w:r>
      <w:r w:rsidRPr="00EF29D5">
        <w:rPr>
          <w:lang w:eastAsia="en-US"/>
        </w:rPr>
        <w:t>.  Повесть  (развитие представлений).</w:t>
      </w:r>
    </w:p>
    <w:p w:rsidR="00D967D5" w:rsidRPr="00EF29D5" w:rsidRDefault="00D967D5" w:rsidP="00EF29D5">
      <w:pPr>
        <w:rPr>
          <w:lang w:eastAsia="en-US"/>
        </w:rPr>
      </w:pPr>
      <w:r w:rsidRPr="00EF29D5">
        <w:rPr>
          <w:b/>
          <w:lang w:eastAsia="en-US"/>
        </w:rPr>
        <w:t xml:space="preserve">М.Ю.Лермонтов.  </w:t>
      </w:r>
      <w:r w:rsidRPr="00EF29D5">
        <w:rPr>
          <w:i/>
          <w:lang w:eastAsia="en-US"/>
        </w:rPr>
        <w:t>«</w:t>
      </w:r>
      <w:r w:rsidRPr="00EF29D5">
        <w:rPr>
          <w:b/>
          <w:i/>
          <w:lang w:eastAsia="en-US"/>
        </w:rPr>
        <w:t>Песня  про царя Ивана Васильевича, молодого опричника и удалого купца Калашникова</w:t>
      </w:r>
      <w:r w:rsidRPr="00EF29D5">
        <w:rPr>
          <w:i/>
          <w:lang w:eastAsia="en-US"/>
        </w:rPr>
        <w:t>»</w:t>
      </w:r>
      <w:r w:rsidRPr="00EF29D5">
        <w:rPr>
          <w:b/>
          <w:lang w:eastAsia="en-US"/>
        </w:rPr>
        <w:t>.</w:t>
      </w:r>
      <w:r w:rsidRPr="00EF29D5">
        <w:rPr>
          <w:lang w:eastAsia="en-US"/>
        </w:rPr>
        <w:t xml:space="preserve">  Картины быта Х</w:t>
      </w:r>
      <w:r w:rsidRPr="00EF29D5">
        <w:rPr>
          <w:lang w:val="en-US" w:eastAsia="en-US"/>
        </w:rPr>
        <w:t>YI</w:t>
      </w:r>
      <w:r w:rsidRPr="00EF29D5">
        <w:rPr>
          <w:lang w:eastAsia="en-US"/>
        </w:rPr>
        <w:t xml:space="preserve">века   и их роль в понимании характеров и идеи повести. Нравственный поединок Калашникова с Кирибеевичем и Иваном Грозным.  Особенности сюжета и художественной формы поэмы </w:t>
      </w:r>
      <w:r w:rsidRPr="00EF29D5">
        <w:rPr>
          <w:b/>
          <w:i/>
          <w:lang w:eastAsia="en-US"/>
        </w:rPr>
        <w:t>«Когда волнуется желтеющая нива</w:t>
      </w:r>
      <w:r w:rsidRPr="00EF29D5">
        <w:rPr>
          <w:i/>
          <w:lang w:eastAsia="en-US"/>
        </w:rPr>
        <w:t>…».</w:t>
      </w:r>
      <w:r w:rsidRPr="00EF29D5">
        <w:rPr>
          <w:lang w:eastAsia="en-US"/>
        </w:rPr>
        <w:t xml:space="preserve"> Проблема гармонии человека и природы</w:t>
      </w:r>
    </w:p>
    <w:p w:rsidR="00D967D5" w:rsidRPr="00EF29D5" w:rsidRDefault="00D967D5" w:rsidP="00EF29D5">
      <w:pPr>
        <w:jc w:val="both"/>
        <w:rPr>
          <w:lang w:eastAsia="en-US"/>
        </w:rPr>
      </w:pPr>
      <w:r w:rsidRPr="00EF29D5">
        <w:rPr>
          <w:b/>
          <w:lang w:eastAsia="en-US"/>
        </w:rPr>
        <w:t>Теория литературы</w:t>
      </w:r>
      <w:r w:rsidRPr="00EF29D5">
        <w:rPr>
          <w:lang w:eastAsia="en-US"/>
        </w:rPr>
        <w:t>.  Фольклоризм литературы  (развитие представлений).</w:t>
      </w:r>
    </w:p>
    <w:p w:rsidR="00D967D5" w:rsidRPr="00EF29D5" w:rsidRDefault="00D967D5" w:rsidP="00EF29D5">
      <w:pPr>
        <w:rPr>
          <w:lang w:eastAsia="en-US"/>
        </w:rPr>
      </w:pPr>
      <w:r w:rsidRPr="00EF29D5">
        <w:rPr>
          <w:b/>
          <w:lang w:eastAsia="en-US"/>
        </w:rPr>
        <w:t>Н.В.Гоголь</w:t>
      </w:r>
      <w:r w:rsidRPr="00EF29D5">
        <w:rPr>
          <w:lang w:eastAsia="en-US"/>
        </w:rPr>
        <w:t>. «</w:t>
      </w:r>
      <w:r w:rsidRPr="00EF29D5">
        <w:rPr>
          <w:b/>
          <w:i/>
          <w:lang w:eastAsia="en-US"/>
        </w:rPr>
        <w:t>Тарас Бульба</w:t>
      </w:r>
      <w:r w:rsidRPr="00EF29D5">
        <w:rPr>
          <w:lang w:eastAsia="en-US"/>
        </w:rPr>
        <w:t>». Историческая и фольклорная основа повести. Нравственный облик Тараса Бульбы  и его товарищей - запорожцев. Прославление боевого товарищества, осуждение предательства в повести Особенности изображения людей и природы в повести. Смысл противопоставления Остапа и Андрия.  Патриотический пафос повести</w:t>
      </w:r>
    </w:p>
    <w:p w:rsidR="00D967D5" w:rsidRPr="00EF29D5" w:rsidRDefault="00D967D5" w:rsidP="00EF29D5">
      <w:pPr>
        <w:jc w:val="both"/>
        <w:rPr>
          <w:lang w:eastAsia="en-US"/>
        </w:rPr>
      </w:pPr>
      <w:r w:rsidRPr="00EF29D5">
        <w:rPr>
          <w:b/>
          <w:lang w:eastAsia="en-US"/>
        </w:rPr>
        <w:t>Теория литературы</w:t>
      </w:r>
      <w:r w:rsidRPr="00EF29D5">
        <w:rPr>
          <w:lang w:eastAsia="en-US"/>
        </w:rPr>
        <w:t>.  Историческая и фольклорная основа произведения. Роды литературы: эпос (развитие понятия). Литературный герой (развитие понятия).</w:t>
      </w:r>
    </w:p>
    <w:p w:rsidR="00D967D5" w:rsidRPr="00EF29D5" w:rsidRDefault="00D967D5" w:rsidP="00EF29D5">
      <w:pPr>
        <w:rPr>
          <w:lang w:eastAsia="en-US"/>
        </w:rPr>
      </w:pPr>
      <w:r w:rsidRPr="00EF29D5">
        <w:rPr>
          <w:b/>
          <w:lang w:eastAsia="en-US"/>
        </w:rPr>
        <w:t>И.С.Тургенев. «</w:t>
      </w:r>
      <w:r w:rsidRPr="00EF29D5">
        <w:rPr>
          <w:b/>
          <w:i/>
          <w:lang w:eastAsia="en-US"/>
        </w:rPr>
        <w:t>Бирюк</w:t>
      </w:r>
      <w:r w:rsidRPr="00EF29D5">
        <w:rPr>
          <w:lang w:eastAsia="en-US"/>
        </w:rPr>
        <w:t xml:space="preserve">» как произведение о бесправных и обездоленных.  Нравственные проблемы рассказа. </w:t>
      </w:r>
      <w:r w:rsidRPr="00EF29D5">
        <w:rPr>
          <w:b/>
          <w:i/>
          <w:lang w:eastAsia="en-US"/>
        </w:rPr>
        <w:t>Стихотворенияв прозе.  «Русский язык</w:t>
      </w:r>
      <w:r w:rsidRPr="00EF29D5">
        <w:rPr>
          <w:i/>
          <w:lang w:eastAsia="en-US"/>
        </w:rPr>
        <w:t>».</w:t>
      </w:r>
      <w:r w:rsidRPr="00EF29D5">
        <w:rPr>
          <w:lang w:eastAsia="en-US"/>
        </w:rPr>
        <w:t xml:space="preserve"> Особенности жанра</w:t>
      </w:r>
    </w:p>
    <w:p w:rsidR="00D967D5" w:rsidRPr="00EF29D5" w:rsidRDefault="00D967D5" w:rsidP="00EF29D5">
      <w:pPr>
        <w:rPr>
          <w:lang w:eastAsia="en-US"/>
        </w:rPr>
      </w:pPr>
      <w:r w:rsidRPr="00EF29D5">
        <w:rPr>
          <w:b/>
          <w:lang w:eastAsia="en-US"/>
        </w:rPr>
        <w:t xml:space="preserve">      Теория литературы</w:t>
      </w:r>
      <w:r w:rsidRPr="00EF29D5">
        <w:rPr>
          <w:lang w:eastAsia="en-US"/>
        </w:rPr>
        <w:t>.  Стихотворения в прозе</w:t>
      </w:r>
    </w:p>
    <w:p w:rsidR="00D967D5" w:rsidRPr="00EF29D5" w:rsidRDefault="00D967D5" w:rsidP="00EF29D5">
      <w:pPr>
        <w:rPr>
          <w:lang w:eastAsia="en-US"/>
        </w:rPr>
      </w:pPr>
      <w:r w:rsidRPr="00EF29D5">
        <w:rPr>
          <w:b/>
          <w:lang w:eastAsia="en-US"/>
        </w:rPr>
        <w:t xml:space="preserve">Н.А.Некрасов.  </w:t>
      </w:r>
      <w:r w:rsidRPr="00EF29D5">
        <w:rPr>
          <w:lang w:eastAsia="en-US"/>
        </w:rPr>
        <w:t>«</w:t>
      </w:r>
      <w:r w:rsidRPr="00EF29D5">
        <w:rPr>
          <w:b/>
          <w:i/>
          <w:lang w:eastAsia="en-US"/>
        </w:rPr>
        <w:t>Русские женщины</w:t>
      </w:r>
      <w:r w:rsidRPr="00EF29D5">
        <w:rPr>
          <w:i/>
          <w:lang w:eastAsia="en-US"/>
        </w:rPr>
        <w:t>»: «</w:t>
      </w:r>
      <w:r w:rsidRPr="00EF29D5">
        <w:rPr>
          <w:b/>
          <w:i/>
          <w:lang w:eastAsia="en-US"/>
        </w:rPr>
        <w:t>Княгиня Трубецкая</w:t>
      </w:r>
      <w:r w:rsidRPr="00EF29D5">
        <w:rPr>
          <w:b/>
          <w:lang w:eastAsia="en-US"/>
        </w:rPr>
        <w:t>».</w:t>
      </w:r>
      <w:r w:rsidRPr="00EF29D5">
        <w:rPr>
          <w:lang w:eastAsia="en-US"/>
        </w:rPr>
        <w:t xml:space="preserve">  Величие духа русской женщины. «</w:t>
      </w:r>
      <w:r w:rsidRPr="00EF29D5">
        <w:rPr>
          <w:i/>
          <w:lang w:eastAsia="en-US"/>
        </w:rPr>
        <w:t>Размышления у парадного подъезда</w:t>
      </w:r>
      <w:r w:rsidRPr="00EF29D5">
        <w:rPr>
          <w:b/>
          <w:i/>
          <w:lang w:eastAsia="en-US"/>
        </w:rPr>
        <w:t>».</w:t>
      </w:r>
      <w:r w:rsidRPr="00EF29D5">
        <w:rPr>
          <w:lang w:eastAsia="en-US"/>
        </w:rPr>
        <w:t xml:space="preserve">  Боль поэта за судьбу народа.  «</w:t>
      </w:r>
      <w:r w:rsidRPr="00EF29D5">
        <w:rPr>
          <w:i/>
          <w:lang w:eastAsia="en-US"/>
        </w:rPr>
        <w:t>Размышления у парадного подъезда</w:t>
      </w:r>
      <w:r w:rsidRPr="00EF29D5">
        <w:rPr>
          <w:b/>
          <w:i/>
          <w:lang w:eastAsia="en-US"/>
        </w:rPr>
        <w:t>».</w:t>
      </w:r>
      <w:r w:rsidRPr="00EF29D5">
        <w:rPr>
          <w:lang w:eastAsia="en-US"/>
        </w:rPr>
        <w:t xml:space="preserve">  Боль поэта за судьбу народа</w:t>
      </w:r>
    </w:p>
    <w:p w:rsidR="00D967D5" w:rsidRPr="00EF29D5" w:rsidRDefault="00D967D5" w:rsidP="00EF29D5">
      <w:pPr>
        <w:rPr>
          <w:lang w:eastAsia="en-US"/>
        </w:rPr>
      </w:pPr>
      <w:r w:rsidRPr="00EF29D5">
        <w:rPr>
          <w:b/>
          <w:lang w:eastAsia="en-US"/>
        </w:rPr>
        <w:t>Теория литературы</w:t>
      </w:r>
      <w:r w:rsidRPr="00EF29D5">
        <w:rPr>
          <w:lang w:eastAsia="en-US"/>
        </w:rPr>
        <w:t>.  Поэма (развитие понятия). Трёхсложные размеры стиха (развитие понятия).</w:t>
      </w:r>
    </w:p>
    <w:p w:rsidR="00D967D5" w:rsidRPr="00EF29D5" w:rsidRDefault="00D967D5" w:rsidP="00EF29D5">
      <w:pPr>
        <w:rPr>
          <w:lang w:eastAsia="en-US"/>
        </w:rPr>
      </w:pPr>
      <w:r w:rsidRPr="00EF29D5">
        <w:rPr>
          <w:b/>
          <w:lang w:eastAsia="en-US"/>
        </w:rPr>
        <w:t>А.К.Толстой</w:t>
      </w:r>
      <w:r w:rsidRPr="00EF29D5">
        <w:rPr>
          <w:lang w:eastAsia="en-US"/>
        </w:rPr>
        <w:t>.  Исторические баллады «</w:t>
      </w:r>
      <w:r w:rsidRPr="00EF29D5">
        <w:rPr>
          <w:b/>
          <w:i/>
          <w:lang w:eastAsia="en-US"/>
        </w:rPr>
        <w:t>Василий Шибанов</w:t>
      </w:r>
      <w:r w:rsidRPr="00EF29D5">
        <w:rPr>
          <w:lang w:eastAsia="en-US"/>
        </w:rPr>
        <w:t>», «</w:t>
      </w:r>
      <w:r w:rsidRPr="00EF29D5">
        <w:rPr>
          <w:b/>
          <w:i/>
          <w:lang w:eastAsia="en-US"/>
        </w:rPr>
        <w:t>Михайло Репнин</w:t>
      </w:r>
      <w:r w:rsidRPr="00EF29D5">
        <w:rPr>
          <w:lang w:eastAsia="en-US"/>
        </w:rPr>
        <w:t>». Правда и вымысел Конфликт «рыцарства» и самовластья.</w:t>
      </w:r>
    </w:p>
    <w:p w:rsidR="00D967D5" w:rsidRPr="00EF29D5" w:rsidRDefault="00D967D5" w:rsidP="00EF29D5">
      <w:pPr>
        <w:rPr>
          <w:b/>
          <w:lang w:eastAsia="en-US"/>
        </w:rPr>
      </w:pPr>
      <w:r w:rsidRPr="00EF29D5">
        <w:rPr>
          <w:b/>
          <w:lang w:eastAsia="en-US"/>
        </w:rPr>
        <w:t>СМЕХ СКВОЗЬ СЛЁЗЫ, или «УРОКИ ЩЕДРИНА»</w:t>
      </w:r>
    </w:p>
    <w:p w:rsidR="00D967D5" w:rsidRPr="00EF29D5" w:rsidRDefault="00D967D5" w:rsidP="00EF29D5">
      <w:pPr>
        <w:rPr>
          <w:lang w:eastAsia="en-US"/>
        </w:rPr>
      </w:pPr>
      <w:r w:rsidRPr="00EF29D5">
        <w:rPr>
          <w:b/>
          <w:lang w:eastAsia="en-US"/>
        </w:rPr>
        <w:t>М.Е.Салтыков – Щедрин</w:t>
      </w:r>
      <w:r w:rsidRPr="00EF29D5">
        <w:rPr>
          <w:lang w:eastAsia="en-US"/>
        </w:rPr>
        <w:t xml:space="preserve">. </w:t>
      </w:r>
      <w:r w:rsidRPr="00EF29D5">
        <w:rPr>
          <w:i/>
          <w:lang w:eastAsia="en-US"/>
        </w:rPr>
        <w:t>«</w:t>
      </w:r>
      <w:r w:rsidRPr="00EF29D5">
        <w:rPr>
          <w:b/>
          <w:i/>
          <w:lang w:eastAsia="en-US"/>
        </w:rPr>
        <w:t>Повесть о том, как один мужик двух генералов прокормил</w:t>
      </w:r>
      <w:r w:rsidRPr="00EF29D5">
        <w:rPr>
          <w:i/>
          <w:lang w:eastAsia="en-US"/>
        </w:rPr>
        <w:t>»</w:t>
      </w:r>
      <w:r w:rsidRPr="00EF29D5">
        <w:rPr>
          <w:b/>
          <w:i/>
          <w:lang w:eastAsia="en-US"/>
        </w:rPr>
        <w:t xml:space="preserve">. </w:t>
      </w:r>
      <w:r w:rsidRPr="00EF29D5">
        <w:rPr>
          <w:lang w:eastAsia="en-US"/>
        </w:rPr>
        <w:t xml:space="preserve">Сатирическое изображение нравственных пороков общества. Паразитизм генералов, трудолюбие и сметливость мужика. Осуждение покорности мужика. Сатира в «Повести…».  </w:t>
      </w:r>
      <w:r w:rsidRPr="00EF29D5">
        <w:rPr>
          <w:i/>
          <w:lang w:eastAsia="en-US"/>
        </w:rPr>
        <w:t>«Дикий помещик»</w:t>
      </w:r>
      <w:r w:rsidRPr="00EF29D5">
        <w:rPr>
          <w:lang w:eastAsia="en-US"/>
        </w:rPr>
        <w:t xml:space="preserve"> Для самостоятельного чтения.</w:t>
      </w:r>
    </w:p>
    <w:p w:rsidR="00D967D5" w:rsidRPr="00EF29D5" w:rsidRDefault="00D967D5" w:rsidP="00EF29D5">
      <w:pPr>
        <w:jc w:val="both"/>
        <w:rPr>
          <w:b/>
          <w:lang w:eastAsia="en-US"/>
        </w:rPr>
      </w:pPr>
      <w:r w:rsidRPr="00EF29D5">
        <w:rPr>
          <w:b/>
          <w:lang w:eastAsia="en-US"/>
        </w:rPr>
        <w:t xml:space="preserve">       Теория литературы</w:t>
      </w:r>
      <w:r w:rsidRPr="00EF29D5">
        <w:rPr>
          <w:lang w:eastAsia="en-US"/>
        </w:rPr>
        <w:t xml:space="preserve">.  Гротеск (начальное представление). </w:t>
      </w:r>
    </w:p>
    <w:p w:rsidR="00D967D5" w:rsidRPr="00EF29D5" w:rsidRDefault="00D967D5" w:rsidP="00EF29D5">
      <w:pPr>
        <w:rPr>
          <w:lang w:eastAsia="en-US"/>
        </w:rPr>
      </w:pPr>
      <w:r w:rsidRPr="00EF29D5">
        <w:rPr>
          <w:b/>
          <w:lang w:eastAsia="en-US"/>
        </w:rPr>
        <w:t>Л.Н.Толстой.  «</w:t>
      </w:r>
      <w:r w:rsidRPr="00EF29D5">
        <w:rPr>
          <w:b/>
          <w:i/>
          <w:lang w:eastAsia="en-US"/>
        </w:rPr>
        <w:t>Детство</w:t>
      </w:r>
      <w:r w:rsidRPr="00EF29D5">
        <w:rPr>
          <w:lang w:eastAsia="en-US"/>
        </w:rPr>
        <w:t>» (главы). Автобиографический характер повести. Сложность взаимоотношений детей и взрослых. Главный герой повести Л.Н.Толстого «Детство». Его чувства, поступки и духовный мир</w:t>
      </w:r>
    </w:p>
    <w:p w:rsidR="00D967D5" w:rsidRPr="00EF29D5" w:rsidRDefault="00D967D5" w:rsidP="00EF29D5">
      <w:pPr>
        <w:rPr>
          <w:lang w:eastAsia="en-US"/>
        </w:rPr>
      </w:pPr>
      <w:r w:rsidRPr="00EF29D5">
        <w:rPr>
          <w:b/>
          <w:lang w:eastAsia="en-US"/>
        </w:rPr>
        <w:t>И.А.Бунин. «</w:t>
      </w:r>
      <w:r w:rsidRPr="00EF29D5">
        <w:rPr>
          <w:b/>
          <w:i/>
          <w:lang w:eastAsia="en-US"/>
        </w:rPr>
        <w:t>Цифры»</w:t>
      </w:r>
      <w:r w:rsidRPr="00EF29D5">
        <w:rPr>
          <w:b/>
          <w:lang w:eastAsia="en-US"/>
        </w:rPr>
        <w:t>.</w:t>
      </w:r>
      <w:r w:rsidRPr="00EF29D5">
        <w:rPr>
          <w:lang w:eastAsia="en-US"/>
        </w:rPr>
        <w:t xml:space="preserve"> Сложность взаимоотношений детей и взрослых. Авторское решение этой проблемы. </w:t>
      </w:r>
      <w:r w:rsidRPr="00EF29D5">
        <w:rPr>
          <w:b/>
          <w:lang w:eastAsia="en-US"/>
        </w:rPr>
        <w:t>«</w:t>
      </w:r>
      <w:r w:rsidRPr="00EF29D5">
        <w:rPr>
          <w:b/>
          <w:i/>
          <w:lang w:eastAsia="en-US"/>
        </w:rPr>
        <w:t>Лапти»</w:t>
      </w:r>
      <w:r w:rsidRPr="00EF29D5">
        <w:rPr>
          <w:b/>
          <w:lang w:eastAsia="en-US"/>
        </w:rPr>
        <w:t>.</w:t>
      </w:r>
      <w:r w:rsidRPr="00EF29D5">
        <w:rPr>
          <w:lang w:eastAsia="en-US"/>
        </w:rPr>
        <w:t xml:space="preserve"> Душевное богатство простого крестьянина.  Нравственный смысл рассказа..</w:t>
      </w:r>
    </w:p>
    <w:p w:rsidR="00D967D5" w:rsidRPr="00EF29D5" w:rsidRDefault="00D967D5" w:rsidP="00EF29D5">
      <w:pPr>
        <w:rPr>
          <w:b/>
          <w:lang w:eastAsia="en-US"/>
        </w:rPr>
      </w:pPr>
      <w:r w:rsidRPr="00EF29D5">
        <w:rPr>
          <w:b/>
          <w:lang w:eastAsia="en-US"/>
        </w:rPr>
        <w:t>СМЕШНОЕ и ГРУСТНОЕ РЯДОМ, или «УРОКИ ЧЕХОВА»</w:t>
      </w:r>
    </w:p>
    <w:p w:rsidR="00D967D5" w:rsidRPr="00EF29D5" w:rsidRDefault="00D967D5" w:rsidP="00EF29D5">
      <w:pPr>
        <w:rPr>
          <w:lang w:eastAsia="en-US"/>
        </w:rPr>
      </w:pPr>
      <w:r w:rsidRPr="00EF29D5">
        <w:rPr>
          <w:b/>
          <w:lang w:eastAsia="en-US"/>
        </w:rPr>
        <w:t>А.П.Чехов. «</w:t>
      </w:r>
      <w:r w:rsidRPr="00EF29D5">
        <w:rPr>
          <w:b/>
          <w:i/>
          <w:lang w:eastAsia="en-US"/>
        </w:rPr>
        <w:t>Хамелеон</w:t>
      </w:r>
      <w:r w:rsidRPr="00EF29D5">
        <w:rPr>
          <w:b/>
          <w:lang w:eastAsia="en-US"/>
        </w:rPr>
        <w:t>».</w:t>
      </w:r>
      <w:r w:rsidRPr="00EF29D5">
        <w:rPr>
          <w:lang w:eastAsia="en-US"/>
        </w:rPr>
        <w:t xml:space="preserve">  Живая картина нравов. Осмеяние трусости и угодничества. Смысл названия рассказа. «Говорящие фамилии» как средство юмористической характеристики.</w:t>
      </w:r>
    </w:p>
    <w:p w:rsidR="00D967D5" w:rsidRPr="00EF29D5" w:rsidRDefault="00D967D5" w:rsidP="00EF29D5">
      <w:pPr>
        <w:rPr>
          <w:lang w:eastAsia="en-US"/>
        </w:rPr>
      </w:pPr>
      <w:r w:rsidRPr="00EF29D5">
        <w:rPr>
          <w:b/>
          <w:lang w:eastAsia="en-US"/>
        </w:rPr>
        <w:t>А.П.Чехов</w:t>
      </w:r>
      <w:r w:rsidRPr="00EF29D5">
        <w:rPr>
          <w:lang w:eastAsia="en-US"/>
        </w:rPr>
        <w:t xml:space="preserve"> «</w:t>
      </w:r>
      <w:r w:rsidRPr="00EF29D5">
        <w:rPr>
          <w:b/>
          <w:i/>
          <w:lang w:eastAsia="en-US"/>
        </w:rPr>
        <w:t xml:space="preserve">Злоумышленник», «Размазня». </w:t>
      </w:r>
      <w:r w:rsidRPr="00EF29D5">
        <w:rPr>
          <w:lang w:eastAsia="en-US"/>
        </w:rPr>
        <w:t>Многогранность комического в рассказах А.П.Чехова</w:t>
      </w:r>
      <w:r w:rsidRPr="00EF29D5">
        <w:rPr>
          <w:i/>
          <w:lang w:eastAsia="en-US"/>
        </w:rPr>
        <w:t>.</w:t>
      </w:r>
      <w:r w:rsidRPr="00EF29D5">
        <w:rPr>
          <w:lang w:eastAsia="en-US"/>
        </w:rPr>
        <w:t>(для чтения и обсуждения)</w:t>
      </w:r>
    </w:p>
    <w:p w:rsidR="00D967D5" w:rsidRPr="00EF29D5" w:rsidRDefault="00D967D5" w:rsidP="00EF29D5">
      <w:pPr>
        <w:rPr>
          <w:lang w:eastAsia="en-US"/>
        </w:rPr>
      </w:pPr>
      <w:r w:rsidRPr="00EF29D5">
        <w:rPr>
          <w:b/>
          <w:lang w:eastAsia="en-US"/>
        </w:rPr>
        <w:t>Теория литературы</w:t>
      </w:r>
      <w:r w:rsidRPr="00EF29D5">
        <w:rPr>
          <w:lang w:eastAsia="en-US"/>
        </w:rPr>
        <w:t xml:space="preserve"> Сатира и юмор как формы комического (развитие представлений)</w:t>
      </w:r>
    </w:p>
    <w:p w:rsidR="00D967D5" w:rsidRPr="00EF29D5" w:rsidRDefault="00D967D5" w:rsidP="00EF29D5">
      <w:pPr>
        <w:rPr>
          <w:b/>
          <w:lang w:eastAsia="en-US"/>
        </w:rPr>
      </w:pPr>
      <w:r w:rsidRPr="00EF29D5">
        <w:rPr>
          <w:b/>
          <w:lang w:eastAsia="en-US"/>
        </w:rPr>
        <w:t>«КРАЙ ТЫ МОЙ, РОДИМЫЙ КРАЙ!»</w:t>
      </w:r>
    </w:p>
    <w:p w:rsidR="00D967D5" w:rsidRPr="00EF29D5" w:rsidRDefault="00D967D5" w:rsidP="00EF29D5">
      <w:pPr>
        <w:rPr>
          <w:lang w:eastAsia="en-US"/>
        </w:rPr>
      </w:pPr>
      <w:r w:rsidRPr="00EF29D5">
        <w:rPr>
          <w:lang w:eastAsia="en-US"/>
        </w:rPr>
        <w:t>Стихотворения  русских поэтов Х</w:t>
      </w:r>
      <w:r w:rsidRPr="00EF29D5">
        <w:rPr>
          <w:lang w:val="en-US" w:eastAsia="en-US"/>
        </w:rPr>
        <w:t>I</w:t>
      </w:r>
      <w:r w:rsidRPr="00EF29D5">
        <w:rPr>
          <w:lang w:eastAsia="en-US"/>
        </w:rPr>
        <w:t>Х о родной  природе.</w:t>
      </w:r>
    </w:p>
    <w:p w:rsidR="00D967D5" w:rsidRPr="00EF29D5" w:rsidRDefault="00D967D5" w:rsidP="00EF29D5">
      <w:pPr>
        <w:rPr>
          <w:lang w:eastAsia="en-US"/>
        </w:rPr>
      </w:pPr>
      <w:r w:rsidRPr="00EF29D5">
        <w:rPr>
          <w:b/>
          <w:lang w:eastAsia="en-US"/>
        </w:rPr>
        <w:t>В. Жуковский. «</w:t>
      </w:r>
      <w:r w:rsidRPr="00EF29D5">
        <w:rPr>
          <w:b/>
          <w:i/>
          <w:lang w:eastAsia="en-US"/>
        </w:rPr>
        <w:t>Приход весны</w:t>
      </w:r>
      <w:r w:rsidRPr="00EF29D5">
        <w:rPr>
          <w:b/>
          <w:lang w:eastAsia="en-US"/>
        </w:rPr>
        <w:t>»</w:t>
      </w:r>
      <w:r w:rsidRPr="00EF29D5">
        <w:rPr>
          <w:lang w:eastAsia="en-US"/>
        </w:rPr>
        <w:t xml:space="preserve">,  </w:t>
      </w:r>
      <w:r w:rsidRPr="00EF29D5">
        <w:rPr>
          <w:b/>
          <w:lang w:eastAsia="en-US"/>
        </w:rPr>
        <w:t>А.К.Толстой.  «</w:t>
      </w:r>
      <w:r w:rsidRPr="00EF29D5">
        <w:rPr>
          <w:b/>
          <w:i/>
          <w:lang w:eastAsia="en-US"/>
        </w:rPr>
        <w:t>Край ты мой,  родимый край</w:t>
      </w:r>
      <w:r w:rsidRPr="00EF29D5">
        <w:rPr>
          <w:b/>
          <w:lang w:eastAsia="en-US"/>
        </w:rPr>
        <w:t>…».И.А.Бунин.  «</w:t>
      </w:r>
      <w:r w:rsidRPr="00EF29D5">
        <w:rPr>
          <w:b/>
          <w:i/>
          <w:lang w:eastAsia="en-US"/>
        </w:rPr>
        <w:t>Родина</w:t>
      </w:r>
      <w:r w:rsidRPr="00EF29D5">
        <w:rPr>
          <w:lang w:eastAsia="en-US"/>
        </w:rPr>
        <w:t>». Поэтическое изображение родной природы и выражение авторского настроения, миросозерцания</w:t>
      </w:r>
    </w:p>
    <w:p w:rsidR="00D967D5" w:rsidRPr="00EF29D5" w:rsidRDefault="00D967D5" w:rsidP="00EF29D5">
      <w:pPr>
        <w:rPr>
          <w:b/>
          <w:lang w:eastAsia="en-US"/>
        </w:rPr>
      </w:pPr>
    </w:p>
    <w:p w:rsidR="00D967D5" w:rsidRPr="00EF29D5" w:rsidRDefault="00D967D5" w:rsidP="00EF29D5">
      <w:pPr>
        <w:rPr>
          <w:b/>
          <w:lang w:eastAsia="en-US"/>
        </w:rPr>
      </w:pPr>
      <w:r w:rsidRPr="00EF29D5">
        <w:rPr>
          <w:b/>
          <w:lang w:eastAsia="en-US"/>
        </w:rPr>
        <w:t>ИЗ РУССКОЙ ЛИТЕРАТУРЫ ХХ века</w:t>
      </w:r>
    </w:p>
    <w:p w:rsidR="00D967D5" w:rsidRPr="00EF29D5" w:rsidRDefault="00D967D5" w:rsidP="00EF29D5">
      <w:pPr>
        <w:rPr>
          <w:lang w:eastAsia="en-US"/>
        </w:rPr>
      </w:pPr>
      <w:r w:rsidRPr="00EF29D5">
        <w:rPr>
          <w:b/>
          <w:lang w:eastAsia="en-US"/>
        </w:rPr>
        <w:t>М.Горький</w:t>
      </w:r>
      <w:r w:rsidRPr="00EF29D5">
        <w:rPr>
          <w:lang w:eastAsia="en-US"/>
        </w:rPr>
        <w:t>.  «</w:t>
      </w:r>
      <w:r w:rsidRPr="00EF29D5">
        <w:rPr>
          <w:b/>
          <w:i/>
          <w:lang w:eastAsia="en-US"/>
        </w:rPr>
        <w:t>Детство» (главы).</w:t>
      </w:r>
      <w:r w:rsidRPr="00EF29D5">
        <w:rPr>
          <w:lang w:eastAsia="en-US"/>
        </w:rPr>
        <w:t xml:space="preserve"> Автобиографический характер повести. Изображение «свинцовых мерзостей жизни». «Яркое,  здоровое, творческое в русской жизни»: бабушка Акулина Ивановна, Алёша Пешков. Цыганок, Хорошее Дело. Вера в творческие силы народа. </w:t>
      </w:r>
      <w:r w:rsidRPr="00EF29D5">
        <w:rPr>
          <w:b/>
          <w:i/>
          <w:lang w:eastAsia="en-US"/>
        </w:rPr>
        <w:t>Легенда о Данко</w:t>
      </w:r>
      <w:r w:rsidRPr="00EF29D5">
        <w:rPr>
          <w:lang w:eastAsia="en-US"/>
        </w:rPr>
        <w:t xml:space="preserve">»  («Старуха  Изергиль»). </w:t>
      </w:r>
    </w:p>
    <w:p w:rsidR="00D967D5" w:rsidRPr="00EF29D5" w:rsidRDefault="00D967D5" w:rsidP="00EF29D5">
      <w:pPr>
        <w:rPr>
          <w:lang w:eastAsia="en-US"/>
        </w:rPr>
      </w:pPr>
      <w:r w:rsidRPr="00EF29D5">
        <w:rPr>
          <w:b/>
          <w:lang w:eastAsia="en-US"/>
        </w:rPr>
        <w:t>Теория литературы</w:t>
      </w:r>
      <w:r w:rsidRPr="00EF29D5">
        <w:rPr>
          <w:lang w:eastAsia="en-US"/>
        </w:rPr>
        <w:t>. Понятие о теме  и идее произведения (начальное представление). Портрет как средство характеристики героя.</w:t>
      </w:r>
    </w:p>
    <w:p w:rsidR="00D967D5" w:rsidRPr="00EF29D5" w:rsidRDefault="00D967D5" w:rsidP="00EF29D5">
      <w:pPr>
        <w:rPr>
          <w:lang w:eastAsia="en-US"/>
        </w:rPr>
      </w:pPr>
      <w:r w:rsidRPr="00EF29D5">
        <w:rPr>
          <w:b/>
          <w:lang w:eastAsia="en-US"/>
        </w:rPr>
        <w:t>В.В.Маяковский</w:t>
      </w:r>
      <w:r w:rsidRPr="00EF29D5">
        <w:rPr>
          <w:lang w:eastAsia="en-US"/>
        </w:rPr>
        <w:t>.  «</w:t>
      </w:r>
      <w:r w:rsidRPr="00EF29D5">
        <w:rPr>
          <w:b/>
          <w:i/>
          <w:lang w:eastAsia="en-US"/>
        </w:rPr>
        <w:t>Необычайное приключение, бывшее с Владимиром Маяковским летом на даче»</w:t>
      </w:r>
      <w:r w:rsidRPr="00EF29D5">
        <w:rPr>
          <w:lang w:eastAsia="en-US"/>
        </w:rPr>
        <w:t xml:space="preserve">. Мысли автора о роли поэзии в жизни человека и общества. Юмор автора. Своеобразие стихотворного ритма, словотворчество Маяковского.  </w:t>
      </w:r>
      <w:r w:rsidRPr="00EF29D5">
        <w:rPr>
          <w:b/>
          <w:i/>
          <w:lang w:eastAsia="en-US"/>
        </w:rPr>
        <w:t>«Хорошее отношение к лошадям».</w:t>
      </w:r>
      <w:r w:rsidRPr="00EF29D5">
        <w:rPr>
          <w:lang w:eastAsia="en-US"/>
        </w:rPr>
        <w:t xml:space="preserve"> Понятие о лирическом герое. Сложность и тонкость внутреннего мира лирического героя</w:t>
      </w:r>
    </w:p>
    <w:p w:rsidR="00D967D5" w:rsidRPr="00EF29D5" w:rsidRDefault="00D967D5" w:rsidP="00EF29D5">
      <w:pPr>
        <w:rPr>
          <w:lang w:eastAsia="en-US"/>
        </w:rPr>
      </w:pPr>
      <w:r w:rsidRPr="00EF29D5">
        <w:rPr>
          <w:b/>
          <w:lang w:eastAsia="en-US"/>
        </w:rPr>
        <w:t xml:space="preserve">Теория литературы. </w:t>
      </w:r>
      <w:r w:rsidRPr="00EF29D5">
        <w:rPr>
          <w:lang w:eastAsia="en-US"/>
        </w:rPr>
        <w:t>Лирический герой (начальное представление). Обогащение знаний о ритме и рифме. Тоническое стихосложение (начальное представление).</w:t>
      </w:r>
    </w:p>
    <w:p w:rsidR="00D967D5" w:rsidRPr="00EF29D5" w:rsidRDefault="00D967D5" w:rsidP="00EF29D5">
      <w:pPr>
        <w:rPr>
          <w:lang w:eastAsia="en-US"/>
        </w:rPr>
      </w:pPr>
      <w:r w:rsidRPr="00EF29D5">
        <w:rPr>
          <w:b/>
          <w:lang w:eastAsia="en-US"/>
        </w:rPr>
        <w:t xml:space="preserve">Л.Н.Андреев. </w:t>
      </w:r>
      <w:r w:rsidRPr="00EF29D5">
        <w:rPr>
          <w:b/>
          <w:i/>
          <w:lang w:eastAsia="en-US"/>
        </w:rPr>
        <w:t>«Кусака».</w:t>
      </w:r>
      <w:r w:rsidRPr="00EF29D5">
        <w:rPr>
          <w:lang w:eastAsia="en-US"/>
        </w:rPr>
        <w:t xml:space="preserve"> Сострадание и бессердечие как критерии нравственности человека. Гуманистический пафос произведения</w:t>
      </w:r>
    </w:p>
    <w:p w:rsidR="00D967D5" w:rsidRPr="00EF29D5" w:rsidRDefault="00D967D5" w:rsidP="00EF29D5">
      <w:pPr>
        <w:rPr>
          <w:lang w:eastAsia="en-US"/>
        </w:rPr>
      </w:pPr>
      <w:r w:rsidRPr="00EF29D5">
        <w:rPr>
          <w:b/>
          <w:lang w:eastAsia="en-US"/>
        </w:rPr>
        <w:t xml:space="preserve">А.П.Платонов.  </w:t>
      </w:r>
      <w:r w:rsidRPr="00EF29D5">
        <w:rPr>
          <w:b/>
          <w:i/>
          <w:lang w:eastAsia="en-US"/>
        </w:rPr>
        <w:t>«Юшка»</w:t>
      </w:r>
      <w:r w:rsidRPr="00EF29D5">
        <w:rPr>
          <w:i/>
          <w:lang w:eastAsia="en-US"/>
        </w:rPr>
        <w:t xml:space="preserve">. </w:t>
      </w:r>
      <w:r w:rsidRPr="00EF29D5">
        <w:rPr>
          <w:lang w:eastAsia="en-US"/>
        </w:rPr>
        <w:t xml:space="preserve">Непохожесть главного героя на окружающих людей.  Внешняя и внутренняя красота человека. Юшка – незаметный герой с большим сердцем.. </w:t>
      </w:r>
      <w:r w:rsidRPr="00EF29D5">
        <w:rPr>
          <w:b/>
          <w:i/>
          <w:lang w:eastAsia="en-US"/>
        </w:rPr>
        <w:t>«В прекрасном и яростном мире»</w:t>
      </w:r>
      <w:r w:rsidRPr="00EF29D5">
        <w:rPr>
          <w:lang w:eastAsia="en-US"/>
        </w:rPr>
        <w:t xml:space="preserve"> (для самостоятельного чтения). Вечные нравственные ценности. Своеобразие языка прозы А.П.Платонова</w:t>
      </w:r>
    </w:p>
    <w:p w:rsidR="00D967D5" w:rsidRPr="00EF29D5" w:rsidRDefault="00D967D5" w:rsidP="00EF29D5">
      <w:pPr>
        <w:rPr>
          <w:lang w:eastAsia="en-US"/>
        </w:rPr>
      </w:pPr>
      <w:r w:rsidRPr="00EF29D5">
        <w:rPr>
          <w:b/>
          <w:lang w:eastAsia="en-US"/>
        </w:rPr>
        <w:t>Б.Л.Пастернак.</w:t>
      </w:r>
      <w:r w:rsidRPr="00EF29D5">
        <w:rPr>
          <w:lang w:eastAsia="en-US"/>
        </w:rPr>
        <w:t xml:space="preserve"> «</w:t>
      </w:r>
      <w:r w:rsidRPr="00EF29D5">
        <w:rPr>
          <w:b/>
          <w:i/>
          <w:lang w:eastAsia="en-US"/>
        </w:rPr>
        <w:t>Июль», «Никого не будет в доме</w:t>
      </w:r>
      <w:r w:rsidRPr="00EF29D5">
        <w:rPr>
          <w:lang w:eastAsia="en-US"/>
        </w:rPr>
        <w:t>…». Своеобразие картин природы в лирике Пастернака. Способы создания поэтических образов</w:t>
      </w:r>
    </w:p>
    <w:p w:rsidR="00D967D5" w:rsidRPr="00EF29D5" w:rsidRDefault="00D967D5" w:rsidP="00EF29D5">
      <w:pPr>
        <w:rPr>
          <w:b/>
          <w:lang w:eastAsia="en-US"/>
        </w:rPr>
      </w:pPr>
      <w:r w:rsidRPr="00EF29D5">
        <w:rPr>
          <w:b/>
          <w:lang w:eastAsia="en-US"/>
        </w:rPr>
        <w:t>НА ДОРОГАХ ВОЙНЫ</w:t>
      </w:r>
    </w:p>
    <w:p w:rsidR="00D967D5" w:rsidRPr="00EF29D5" w:rsidRDefault="00D967D5" w:rsidP="00EF29D5">
      <w:pPr>
        <w:rPr>
          <w:lang w:eastAsia="en-US"/>
        </w:rPr>
      </w:pPr>
      <w:r w:rsidRPr="00EF29D5">
        <w:rPr>
          <w:b/>
          <w:lang w:eastAsia="en-US"/>
        </w:rPr>
        <w:t>Интервью как жанр публицистики</w:t>
      </w:r>
      <w:r w:rsidRPr="00EF29D5">
        <w:rPr>
          <w:lang w:eastAsia="en-US"/>
        </w:rPr>
        <w:t>. Трудности и радости грозных лет войны в стихотворениях А.Ахматовой. К.Симонова. А.Суркова, А.Твардовского и др</w:t>
      </w:r>
    </w:p>
    <w:p w:rsidR="00D967D5" w:rsidRPr="00EF29D5" w:rsidRDefault="00D967D5" w:rsidP="00EF29D5">
      <w:pPr>
        <w:rPr>
          <w:lang w:eastAsia="en-US"/>
        </w:rPr>
      </w:pPr>
      <w:r w:rsidRPr="00EF29D5">
        <w:rPr>
          <w:b/>
          <w:lang w:eastAsia="en-US"/>
        </w:rPr>
        <w:t>Ф.А.Абрамов</w:t>
      </w:r>
      <w:r w:rsidRPr="00EF29D5">
        <w:rPr>
          <w:b/>
          <w:i/>
          <w:lang w:eastAsia="en-US"/>
        </w:rPr>
        <w:t>.  «О чём плачут лошади».</w:t>
      </w:r>
      <w:r w:rsidRPr="00EF29D5">
        <w:rPr>
          <w:lang w:eastAsia="en-US"/>
        </w:rPr>
        <w:t xml:space="preserve"> Эстетические и нравственно – экологические проблемы рассказа</w:t>
      </w:r>
    </w:p>
    <w:p w:rsidR="00D967D5" w:rsidRPr="00EF29D5" w:rsidRDefault="00D967D5" w:rsidP="00EF29D5">
      <w:pPr>
        <w:rPr>
          <w:lang w:eastAsia="en-US"/>
        </w:rPr>
      </w:pPr>
      <w:r w:rsidRPr="00EF29D5">
        <w:rPr>
          <w:b/>
          <w:lang w:eastAsia="en-US"/>
        </w:rPr>
        <w:t xml:space="preserve">      Теория литературы</w:t>
      </w:r>
      <w:r w:rsidRPr="00EF29D5">
        <w:rPr>
          <w:lang w:eastAsia="en-US"/>
        </w:rPr>
        <w:t>. Литературные традиции</w:t>
      </w:r>
    </w:p>
    <w:p w:rsidR="00D967D5" w:rsidRPr="00EF29D5" w:rsidRDefault="00D967D5" w:rsidP="00EF29D5">
      <w:pPr>
        <w:rPr>
          <w:lang w:eastAsia="en-US"/>
        </w:rPr>
      </w:pPr>
      <w:r w:rsidRPr="00EF29D5">
        <w:rPr>
          <w:b/>
          <w:lang w:eastAsia="en-US"/>
        </w:rPr>
        <w:t xml:space="preserve">Е.И.Носов. </w:t>
      </w:r>
      <w:r w:rsidRPr="00EF29D5">
        <w:rPr>
          <w:b/>
          <w:i/>
          <w:lang w:eastAsia="en-US"/>
        </w:rPr>
        <w:t>«Кукла» («Акимыч»).</w:t>
      </w:r>
      <w:r w:rsidRPr="00EF29D5">
        <w:rPr>
          <w:lang w:eastAsia="en-US"/>
        </w:rPr>
        <w:t xml:space="preserve"> Нравственные проблемы рассказа. Осознание огромной роли прекрасного в душе человека, в окружающей природе</w:t>
      </w:r>
    </w:p>
    <w:p w:rsidR="00D967D5" w:rsidRPr="00EF29D5" w:rsidRDefault="00D967D5" w:rsidP="00EF29D5">
      <w:pPr>
        <w:rPr>
          <w:lang w:eastAsia="en-US"/>
        </w:rPr>
      </w:pPr>
      <w:r w:rsidRPr="00EF29D5">
        <w:rPr>
          <w:b/>
          <w:lang w:eastAsia="en-US"/>
        </w:rPr>
        <w:t>Ю.П.Казаков. «</w:t>
      </w:r>
      <w:r w:rsidRPr="00EF29D5">
        <w:rPr>
          <w:b/>
          <w:i/>
          <w:lang w:eastAsia="en-US"/>
        </w:rPr>
        <w:t>Тихое утро</w:t>
      </w:r>
      <w:r w:rsidRPr="00EF29D5">
        <w:rPr>
          <w:b/>
          <w:lang w:eastAsia="en-US"/>
        </w:rPr>
        <w:t>».</w:t>
      </w:r>
      <w:r w:rsidRPr="00EF29D5">
        <w:rPr>
          <w:lang w:eastAsia="en-US"/>
        </w:rPr>
        <w:t xml:space="preserve"> Герои рассказа и их поступки. Взаимовыручка как мерило нравственности человека</w:t>
      </w:r>
    </w:p>
    <w:p w:rsidR="00D967D5" w:rsidRPr="00EF29D5" w:rsidRDefault="00D967D5" w:rsidP="00EF29D5">
      <w:pPr>
        <w:rPr>
          <w:b/>
          <w:lang w:eastAsia="en-US"/>
        </w:rPr>
      </w:pPr>
      <w:r w:rsidRPr="00EF29D5">
        <w:rPr>
          <w:b/>
          <w:lang w:eastAsia="en-US"/>
        </w:rPr>
        <w:t>«ТИХАЯ МОЯ РОДИНА»</w:t>
      </w:r>
    </w:p>
    <w:p w:rsidR="00D967D5" w:rsidRPr="00EF29D5" w:rsidRDefault="00D967D5" w:rsidP="00EF29D5">
      <w:pPr>
        <w:rPr>
          <w:lang w:eastAsia="en-US"/>
        </w:rPr>
      </w:pPr>
      <w:r w:rsidRPr="00EF29D5">
        <w:rPr>
          <w:b/>
          <w:lang w:eastAsia="en-US"/>
        </w:rPr>
        <w:t>Стихи поэтов ХХ века о Родине, родной природе (В. Брюсов, Ф. Сологуб, С.Есенин, Н.Заболоцкий, Н.Рубцов)</w:t>
      </w:r>
      <w:r w:rsidRPr="00EF29D5">
        <w:rPr>
          <w:lang w:eastAsia="en-US"/>
        </w:rPr>
        <w:t>.  Общее и индивидуальное  в восприятии природы русскими поэтами</w:t>
      </w:r>
    </w:p>
    <w:p w:rsidR="00D967D5" w:rsidRPr="00EF29D5" w:rsidRDefault="00D967D5" w:rsidP="00EF29D5">
      <w:pPr>
        <w:rPr>
          <w:lang w:eastAsia="en-US"/>
        </w:rPr>
      </w:pPr>
      <w:r w:rsidRPr="00EF29D5">
        <w:rPr>
          <w:b/>
          <w:lang w:eastAsia="en-US"/>
        </w:rPr>
        <w:t>А.Т.Твардовский. «</w:t>
      </w:r>
      <w:r w:rsidRPr="00EF29D5">
        <w:rPr>
          <w:b/>
          <w:i/>
          <w:lang w:eastAsia="en-US"/>
        </w:rPr>
        <w:t>Снега потемнеют синие…»,  «Июль – макушка лета, «На дне моей жизни»</w:t>
      </w:r>
      <w:r w:rsidRPr="00EF29D5">
        <w:rPr>
          <w:b/>
          <w:lang w:eastAsia="en-US"/>
        </w:rPr>
        <w:t>.</w:t>
      </w:r>
      <w:r w:rsidRPr="00EF29D5">
        <w:rPr>
          <w:lang w:eastAsia="en-US"/>
        </w:rPr>
        <w:t xml:space="preserve">  Философские проблемы в лирике Твардовского</w:t>
      </w:r>
    </w:p>
    <w:p w:rsidR="00D967D5" w:rsidRPr="00EF29D5" w:rsidRDefault="00D967D5" w:rsidP="00EF29D5">
      <w:pPr>
        <w:rPr>
          <w:lang w:eastAsia="en-US"/>
        </w:rPr>
      </w:pPr>
      <w:r w:rsidRPr="00EF29D5">
        <w:rPr>
          <w:b/>
          <w:lang w:eastAsia="en-US"/>
        </w:rPr>
        <w:t>Теория литературы</w:t>
      </w:r>
      <w:r w:rsidRPr="00EF29D5">
        <w:rPr>
          <w:lang w:eastAsia="en-US"/>
        </w:rPr>
        <w:t>. Лирический герой (развитие понятия).</w:t>
      </w:r>
    </w:p>
    <w:p w:rsidR="00D967D5" w:rsidRPr="00EF29D5" w:rsidRDefault="00D967D5" w:rsidP="00EF29D5">
      <w:pPr>
        <w:rPr>
          <w:lang w:eastAsia="en-US"/>
        </w:rPr>
      </w:pPr>
      <w:r w:rsidRPr="00EF29D5">
        <w:rPr>
          <w:b/>
          <w:lang w:eastAsia="en-US"/>
        </w:rPr>
        <w:t xml:space="preserve">Д.С.Лихачёв.  </w:t>
      </w:r>
      <w:r w:rsidRPr="00EF29D5">
        <w:rPr>
          <w:b/>
          <w:i/>
          <w:lang w:eastAsia="en-US"/>
        </w:rPr>
        <w:t>«Земля родная» (главы</w:t>
      </w:r>
      <w:r w:rsidRPr="00EF29D5">
        <w:rPr>
          <w:lang w:eastAsia="en-US"/>
        </w:rPr>
        <w:t xml:space="preserve">) как духовное напутствие молодёжи. </w:t>
      </w:r>
    </w:p>
    <w:p w:rsidR="00D967D5" w:rsidRPr="00EF29D5" w:rsidRDefault="00D967D5" w:rsidP="00EF29D5">
      <w:pPr>
        <w:rPr>
          <w:lang w:eastAsia="en-US"/>
        </w:rPr>
      </w:pPr>
      <w:r w:rsidRPr="00EF29D5">
        <w:rPr>
          <w:b/>
          <w:lang w:eastAsia="en-US"/>
        </w:rPr>
        <w:t>Теория литературы</w:t>
      </w:r>
      <w:r w:rsidRPr="00EF29D5">
        <w:rPr>
          <w:lang w:eastAsia="en-US"/>
        </w:rPr>
        <w:t>. Публицистика (развитие представлений). Мемуары как  публицистический жанр (начальное представление).</w:t>
      </w:r>
    </w:p>
    <w:p w:rsidR="00D967D5" w:rsidRPr="00EF29D5" w:rsidRDefault="00D967D5" w:rsidP="00EF29D5">
      <w:pPr>
        <w:rPr>
          <w:b/>
          <w:lang w:eastAsia="en-US"/>
        </w:rPr>
      </w:pPr>
      <w:r w:rsidRPr="00EF29D5">
        <w:rPr>
          <w:b/>
          <w:lang w:eastAsia="en-US"/>
        </w:rPr>
        <w:t>ПИСАТЕЛИ УЛЫБАЮТСЯ, или СМЕХ Михаила Зощенко</w:t>
      </w:r>
    </w:p>
    <w:p w:rsidR="00D967D5" w:rsidRPr="00EF29D5" w:rsidRDefault="00D967D5" w:rsidP="00EF29D5">
      <w:pPr>
        <w:rPr>
          <w:lang w:eastAsia="en-US"/>
        </w:rPr>
      </w:pPr>
      <w:r w:rsidRPr="00EF29D5">
        <w:rPr>
          <w:b/>
          <w:lang w:eastAsia="en-US"/>
        </w:rPr>
        <w:t xml:space="preserve">М.М.Зощенко. </w:t>
      </w:r>
      <w:r w:rsidRPr="00EF29D5">
        <w:rPr>
          <w:b/>
          <w:i/>
          <w:lang w:eastAsia="en-US"/>
        </w:rPr>
        <w:t>«Беда».</w:t>
      </w:r>
      <w:r w:rsidRPr="00EF29D5">
        <w:rPr>
          <w:lang w:eastAsia="en-US"/>
        </w:rPr>
        <w:t>Смешное  и грустное в рассказах писателя</w:t>
      </w:r>
    </w:p>
    <w:p w:rsidR="00D967D5" w:rsidRPr="00EF29D5" w:rsidRDefault="00D967D5" w:rsidP="00EF29D5">
      <w:pPr>
        <w:rPr>
          <w:b/>
          <w:lang w:eastAsia="en-US"/>
        </w:rPr>
      </w:pPr>
      <w:r w:rsidRPr="00EF29D5">
        <w:rPr>
          <w:b/>
          <w:lang w:eastAsia="en-US"/>
        </w:rPr>
        <w:t>ПЕСНИ НА СЛОВА РУССКИХ ПОЭТОВ ХХ века</w:t>
      </w:r>
    </w:p>
    <w:p w:rsidR="00D967D5" w:rsidRPr="00EF29D5" w:rsidRDefault="00D967D5" w:rsidP="00EF29D5">
      <w:pPr>
        <w:rPr>
          <w:lang w:eastAsia="en-US"/>
        </w:rPr>
      </w:pPr>
      <w:r w:rsidRPr="00EF29D5">
        <w:rPr>
          <w:lang w:eastAsia="en-US"/>
        </w:rPr>
        <w:t>Лирические размышления о жизни, времени и вечности в песнях на слова русских поэтов ХХ века</w:t>
      </w:r>
    </w:p>
    <w:p w:rsidR="00D967D5" w:rsidRPr="00EF29D5" w:rsidRDefault="00D967D5" w:rsidP="00EF29D5">
      <w:pPr>
        <w:rPr>
          <w:b/>
          <w:lang w:eastAsia="en-US"/>
        </w:rPr>
      </w:pPr>
      <w:r w:rsidRPr="00EF29D5">
        <w:rPr>
          <w:b/>
          <w:lang w:eastAsia="en-US"/>
        </w:rPr>
        <w:t>ИЗ ЛИТЕРАТУРЫ НАРОДОВ РОССИИ</w:t>
      </w:r>
    </w:p>
    <w:p w:rsidR="00D967D5" w:rsidRPr="00EF29D5" w:rsidRDefault="00D967D5" w:rsidP="00EF29D5">
      <w:pPr>
        <w:rPr>
          <w:lang w:eastAsia="en-US"/>
        </w:rPr>
      </w:pPr>
      <w:r w:rsidRPr="00EF29D5">
        <w:rPr>
          <w:b/>
          <w:lang w:eastAsia="en-US"/>
        </w:rPr>
        <w:t>Расул Гамзатов.</w:t>
      </w:r>
      <w:r w:rsidRPr="00EF29D5">
        <w:rPr>
          <w:b/>
          <w:i/>
          <w:lang w:eastAsia="en-US"/>
        </w:rPr>
        <w:t>«О моей Родине», «Я вновь пришёл сюда</w:t>
      </w:r>
      <w:r w:rsidRPr="00EF29D5">
        <w:rPr>
          <w:lang w:eastAsia="en-US"/>
        </w:rPr>
        <w:t>…» и др . Размышления поэта об истоках и основах жизни. Особенности художественной образности дагестанского поэта</w:t>
      </w:r>
    </w:p>
    <w:p w:rsidR="00D967D5" w:rsidRPr="00EF29D5" w:rsidRDefault="00D967D5" w:rsidP="00EF29D5">
      <w:pPr>
        <w:rPr>
          <w:b/>
          <w:lang w:eastAsia="en-US"/>
        </w:rPr>
      </w:pPr>
      <w:r w:rsidRPr="00EF29D5">
        <w:rPr>
          <w:b/>
          <w:lang w:eastAsia="en-US"/>
        </w:rPr>
        <w:t>ИЗ ЗАРУБЕЖНОЙ ЛИТЕРАТУРЫ</w:t>
      </w:r>
    </w:p>
    <w:p w:rsidR="00D967D5" w:rsidRPr="00EF29D5" w:rsidRDefault="00D967D5" w:rsidP="00EF29D5">
      <w:pPr>
        <w:rPr>
          <w:lang w:eastAsia="en-US"/>
        </w:rPr>
      </w:pPr>
      <w:r w:rsidRPr="00EF29D5">
        <w:rPr>
          <w:b/>
          <w:lang w:eastAsia="en-US"/>
        </w:rPr>
        <w:t>Р.Бернс. «</w:t>
      </w:r>
      <w:r w:rsidRPr="00EF29D5">
        <w:rPr>
          <w:b/>
          <w:i/>
          <w:lang w:eastAsia="en-US"/>
        </w:rPr>
        <w:t>Честная бедность</w:t>
      </w:r>
      <w:r w:rsidRPr="00EF29D5">
        <w:rPr>
          <w:b/>
          <w:lang w:eastAsia="en-US"/>
        </w:rPr>
        <w:t>»</w:t>
      </w:r>
      <w:r w:rsidRPr="00EF29D5">
        <w:rPr>
          <w:lang w:eastAsia="en-US"/>
        </w:rPr>
        <w:t xml:space="preserve"> и другие стихотворения. Народно - поэтическая основа и своеобразие лирики Бернса</w:t>
      </w:r>
    </w:p>
    <w:p w:rsidR="00D967D5" w:rsidRPr="00EF29D5" w:rsidRDefault="00D967D5" w:rsidP="00EF29D5">
      <w:pPr>
        <w:rPr>
          <w:lang w:eastAsia="en-US"/>
        </w:rPr>
      </w:pPr>
      <w:r w:rsidRPr="00EF29D5">
        <w:rPr>
          <w:b/>
          <w:lang w:eastAsia="en-US"/>
        </w:rPr>
        <w:t>Дж.Байрон. «</w:t>
      </w:r>
      <w:r w:rsidRPr="00EF29D5">
        <w:rPr>
          <w:b/>
          <w:i/>
          <w:lang w:eastAsia="en-US"/>
        </w:rPr>
        <w:t>Ты кончил жизни путь, герой…»</w:t>
      </w:r>
      <w:r w:rsidRPr="00EF29D5">
        <w:rPr>
          <w:lang w:eastAsia="en-US"/>
        </w:rPr>
        <w:t xml:space="preserve"> как прославление подвига во имя свободы Родины. </w:t>
      </w:r>
    </w:p>
    <w:p w:rsidR="00D967D5" w:rsidRPr="00EF29D5" w:rsidRDefault="00D967D5" w:rsidP="00EF29D5">
      <w:pPr>
        <w:rPr>
          <w:lang w:eastAsia="en-US"/>
        </w:rPr>
      </w:pPr>
      <w:r w:rsidRPr="00EF29D5">
        <w:rPr>
          <w:b/>
          <w:lang w:eastAsia="en-US"/>
        </w:rPr>
        <w:t>Японские хокку (хайку).</w:t>
      </w:r>
      <w:r w:rsidRPr="00EF29D5">
        <w:rPr>
          <w:lang w:eastAsia="en-US"/>
        </w:rPr>
        <w:t xml:space="preserve"> Изображение жизни природы и жизни человека в их нерасторжимом единстве на фоне круговорота времён года. </w:t>
      </w:r>
    </w:p>
    <w:p w:rsidR="00D967D5" w:rsidRPr="00EF29D5" w:rsidRDefault="00D967D5" w:rsidP="00EF29D5">
      <w:pPr>
        <w:rPr>
          <w:lang w:eastAsia="en-US"/>
        </w:rPr>
      </w:pPr>
      <w:r w:rsidRPr="00EF29D5">
        <w:rPr>
          <w:b/>
          <w:lang w:eastAsia="en-US"/>
        </w:rPr>
        <w:t>Теория литературы</w:t>
      </w:r>
      <w:r w:rsidRPr="00EF29D5">
        <w:rPr>
          <w:lang w:eastAsia="en-US"/>
        </w:rPr>
        <w:t>. Особенности жанра хокку (хайку)</w:t>
      </w:r>
    </w:p>
    <w:p w:rsidR="00D967D5" w:rsidRPr="00EF29D5" w:rsidRDefault="00D967D5" w:rsidP="00EF29D5">
      <w:pPr>
        <w:rPr>
          <w:lang w:eastAsia="en-US"/>
        </w:rPr>
      </w:pPr>
      <w:r w:rsidRPr="00EF29D5">
        <w:rPr>
          <w:b/>
          <w:lang w:eastAsia="en-US"/>
        </w:rPr>
        <w:t>О.Генри «</w:t>
      </w:r>
      <w:r w:rsidRPr="00EF29D5">
        <w:rPr>
          <w:b/>
          <w:i/>
          <w:lang w:eastAsia="en-US"/>
        </w:rPr>
        <w:t>Дары волхвов</w:t>
      </w:r>
      <w:r w:rsidRPr="00EF29D5">
        <w:rPr>
          <w:b/>
          <w:lang w:eastAsia="en-US"/>
        </w:rPr>
        <w:t>».</w:t>
      </w:r>
      <w:r w:rsidRPr="00EF29D5">
        <w:rPr>
          <w:lang w:eastAsia="en-US"/>
        </w:rPr>
        <w:t xml:space="preserve"> Преданность и жертвенность во имя любви. Смешное и возвышенное в рассказе</w:t>
      </w:r>
    </w:p>
    <w:p w:rsidR="00D967D5" w:rsidRPr="00EF29D5" w:rsidRDefault="00D967D5" w:rsidP="00EF29D5">
      <w:pPr>
        <w:rPr>
          <w:lang w:eastAsia="en-US"/>
        </w:rPr>
      </w:pPr>
      <w:r w:rsidRPr="00EF29D5">
        <w:rPr>
          <w:b/>
          <w:lang w:eastAsia="en-US"/>
        </w:rPr>
        <w:t xml:space="preserve">Р.Д.Бредбери. </w:t>
      </w:r>
      <w:r w:rsidRPr="00EF29D5">
        <w:rPr>
          <w:b/>
          <w:i/>
          <w:lang w:eastAsia="en-US"/>
        </w:rPr>
        <w:t>«Каникулы».</w:t>
      </w:r>
      <w:r w:rsidRPr="00EF29D5">
        <w:rPr>
          <w:lang w:eastAsia="en-US"/>
        </w:rPr>
        <w:t xml:space="preserve"> Фантастический рассказ  - предупреждение. Мечта о чудесной победе добра.</w:t>
      </w:r>
    </w:p>
    <w:p w:rsidR="00D967D5" w:rsidRPr="00EF29D5" w:rsidRDefault="00D967D5" w:rsidP="00EF29D5">
      <w:pPr>
        <w:autoSpaceDE w:val="0"/>
        <w:autoSpaceDN w:val="0"/>
        <w:adjustRightInd w:val="0"/>
        <w:spacing w:line="209" w:lineRule="atLeast"/>
        <w:ind w:right="-180" w:firstLine="280"/>
        <w:jc w:val="center"/>
        <w:rPr>
          <w:b/>
          <w:color w:val="FF0000"/>
        </w:rPr>
      </w:pPr>
    </w:p>
    <w:p w:rsidR="00D967D5" w:rsidRPr="001E393A" w:rsidRDefault="00D967D5" w:rsidP="00EF29D5">
      <w:pPr>
        <w:autoSpaceDE w:val="0"/>
        <w:autoSpaceDN w:val="0"/>
        <w:adjustRightInd w:val="0"/>
        <w:spacing w:line="209" w:lineRule="atLeast"/>
        <w:ind w:right="-180" w:firstLine="280"/>
        <w:jc w:val="center"/>
        <w:rPr>
          <w:b/>
          <w:u w:val="single"/>
        </w:rPr>
      </w:pPr>
      <w:r w:rsidRPr="001E393A">
        <w:rPr>
          <w:b/>
          <w:u w:val="single"/>
        </w:rPr>
        <w:t>8 КЛАСС</w:t>
      </w:r>
    </w:p>
    <w:p w:rsidR="00D967D5" w:rsidRPr="00EF29D5" w:rsidRDefault="00D967D5" w:rsidP="00EF29D5">
      <w:pPr>
        <w:autoSpaceDE w:val="0"/>
        <w:autoSpaceDN w:val="0"/>
        <w:adjustRightInd w:val="0"/>
        <w:spacing w:line="209" w:lineRule="atLeast"/>
        <w:ind w:right="-180" w:firstLine="280"/>
        <w:jc w:val="center"/>
        <w:rPr>
          <w:b/>
          <w:color w:val="FF0000"/>
        </w:rPr>
      </w:pPr>
    </w:p>
    <w:p w:rsidR="00D967D5" w:rsidRPr="00EF29D5" w:rsidRDefault="00D967D5" w:rsidP="00EF29D5">
      <w:pPr>
        <w:autoSpaceDE w:val="0"/>
        <w:autoSpaceDN w:val="0"/>
        <w:adjustRightInd w:val="0"/>
        <w:spacing w:line="209" w:lineRule="atLeast"/>
        <w:ind w:right="-180" w:firstLine="280"/>
        <w:jc w:val="both"/>
        <w:rPr>
          <w:color w:val="000000"/>
        </w:rPr>
      </w:pPr>
      <w:r w:rsidRPr="00EF29D5">
        <w:rPr>
          <w:b/>
          <w:color w:val="000000"/>
        </w:rPr>
        <w:t xml:space="preserve">Введение. </w:t>
      </w:r>
      <w:r w:rsidRPr="00EF29D5">
        <w:rPr>
          <w:color w:val="000000"/>
        </w:rPr>
        <w:t>Литература и история. Интерес русских писателей к историческому прошлому своего народа.</w:t>
      </w:r>
    </w:p>
    <w:p w:rsidR="00D967D5" w:rsidRPr="00EF29D5" w:rsidRDefault="00D967D5" w:rsidP="00EF29D5">
      <w:pPr>
        <w:autoSpaceDE w:val="0"/>
        <w:autoSpaceDN w:val="0"/>
        <w:adjustRightInd w:val="0"/>
        <w:spacing w:line="209" w:lineRule="atLeast"/>
        <w:ind w:right="-180" w:firstLine="280"/>
        <w:jc w:val="both"/>
        <w:rPr>
          <w:color w:val="000000"/>
        </w:rPr>
      </w:pPr>
      <w:r w:rsidRPr="00EF29D5">
        <w:rPr>
          <w:b/>
          <w:color w:val="000000"/>
        </w:rPr>
        <w:t>Устное народное творчество</w:t>
      </w:r>
      <w:r w:rsidRPr="00EF29D5">
        <w:rPr>
          <w:color w:val="000000"/>
        </w:rPr>
        <w:t>.</w:t>
      </w:r>
    </w:p>
    <w:p w:rsidR="00D967D5" w:rsidRPr="00EF29D5" w:rsidRDefault="00D967D5" w:rsidP="00EF29D5">
      <w:pPr>
        <w:autoSpaceDE w:val="0"/>
        <w:autoSpaceDN w:val="0"/>
        <w:adjustRightInd w:val="0"/>
        <w:spacing w:line="209" w:lineRule="atLeast"/>
        <w:ind w:right="-180" w:firstLine="280"/>
        <w:jc w:val="both"/>
        <w:rPr>
          <w:color w:val="000000"/>
        </w:rPr>
      </w:pPr>
      <w:r w:rsidRPr="00EF29D5">
        <w:rPr>
          <w:color w:val="000000"/>
        </w:rPr>
        <w:t xml:space="preserve">Отражение жизни народа в народных песнях. Лирические песни. Исторические песни. </w:t>
      </w:r>
    </w:p>
    <w:p w:rsidR="00D967D5" w:rsidRPr="00EF29D5" w:rsidRDefault="00D967D5" w:rsidP="00EF29D5">
      <w:pPr>
        <w:autoSpaceDE w:val="0"/>
        <w:autoSpaceDN w:val="0"/>
        <w:adjustRightInd w:val="0"/>
        <w:spacing w:line="209" w:lineRule="atLeast"/>
        <w:ind w:right="-180" w:firstLine="280"/>
        <w:jc w:val="both"/>
        <w:rPr>
          <w:color w:val="000000"/>
        </w:rPr>
      </w:pPr>
      <w:r w:rsidRPr="00EF29D5">
        <w:rPr>
          <w:color w:val="000000"/>
        </w:rPr>
        <w:t>Частушки. Особенности художественной формы фольклорных произведений</w:t>
      </w:r>
    </w:p>
    <w:p w:rsidR="00D967D5" w:rsidRPr="00EF29D5" w:rsidRDefault="00D967D5" w:rsidP="00EF29D5">
      <w:pPr>
        <w:autoSpaceDE w:val="0"/>
        <w:autoSpaceDN w:val="0"/>
        <w:adjustRightInd w:val="0"/>
        <w:spacing w:line="209" w:lineRule="atLeast"/>
        <w:ind w:right="-180" w:firstLine="280"/>
        <w:jc w:val="both"/>
        <w:rPr>
          <w:color w:val="000000"/>
        </w:rPr>
      </w:pPr>
      <w:r w:rsidRPr="00EF29D5">
        <w:rPr>
          <w:color w:val="000000"/>
        </w:rPr>
        <w:t>Предания как исторический жанр русской народной прозы. «О Пугачёве», «О покорении Сибири Ермаком». Особенности содержания и художественной формы народных преданий.</w:t>
      </w:r>
    </w:p>
    <w:p w:rsidR="00D967D5" w:rsidRPr="00EF29D5" w:rsidRDefault="00D967D5" w:rsidP="00EF29D5">
      <w:pPr>
        <w:autoSpaceDE w:val="0"/>
        <w:autoSpaceDN w:val="0"/>
        <w:adjustRightInd w:val="0"/>
        <w:spacing w:line="209" w:lineRule="atLeast"/>
        <w:ind w:right="-180" w:firstLine="280"/>
        <w:jc w:val="both"/>
        <w:rPr>
          <w:color w:val="000000"/>
        </w:rPr>
      </w:pPr>
      <w:r w:rsidRPr="00EF29D5">
        <w:rPr>
          <w:color w:val="000000"/>
        </w:rPr>
        <w:t>Теория литературы. Народная песня, частушка (развитие представлений). Предание (развитие представлений).</w:t>
      </w:r>
    </w:p>
    <w:p w:rsidR="00D967D5" w:rsidRPr="00EF29D5" w:rsidRDefault="00D967D5" w:rsidP="00EF29D5">
      <w:pPr>
        <w:autoSpaceDE w:val="0"/>
        <w:autoSpaceDN w:val="0"/>
        <w:adjustRightInd w:val="0"/>
        <w:spacing w:line="209" w:lineRule="atLeast"/>
        <w:ind w:right="-180" w:firstLine="280"/>
        <w:jc w:val="both"/>
        <w:rPr>
          <w:b/>
          <w:color w:val="000000"/>
        </w:rPr>
      </w:pPr>
      <w:r w:rsidRPr="00EF29D5">
        <w:rPr>
          <w:b/>
          <w:color w:val="000000"/>
        </w:rPr>
        <w:t>Из древнерусской литературы</w:t>
      </w:r>
    </w:p>
    <w:p w:rsidR="00D967D5" w:rsidRPr="00EF29D5" w:rsidRDefault="00D967D5" w:rsidP="00EF29D5">
      <w:pPr>
        <w:autoSpaceDE w:val="0"/>
        <w:autoSpaceDN w:val="0"/>
        <w:adjustRightInd w:val="0"/>
        <w:spacing w:line="209" w:lineRule="atLeast"/>
        <w:ind w:right="-180" w:firstLine="280"/>
        <w:jc w:val="both"/>
        <w:rPr>
          <w:color w:val="000000"/>
        </w:rPr>
      </w:pPr>
      <w:r w:rsidRPr="00EF29D5">
        <w:rPr>
          <w:color w:val="000000"/>
        </w:rPr>
        <w:t>Житийная литература как особый жанр древнерусской литературы. «Житие Александра Невского» (фрагменты).</w:t>
      </w:r>
    </w:p>
    <w:p w:rsidR="00D967D5" w:rsidRPr="00EF29D5" w:rsidRDefault="00D967D5" w:rsidP="00EF29D5">
      <w:pPr>
        <w:autoSpaceDE w:val="0"/>
        <w:autoSpaceDN w:val="0"/>
        <w:adjustRightInd w:val="0"/>
        <w:spacing w:line="209" w:lineRule="atLeast"/>
        <w:ind w:right="-180" w:firstLine="280"/>
        <w:jc w:val="both"/>
        <w:rPr>
          <w:color w:val="000000"/>
        </w:rPr>
      </w:pPr>
      <w:r w:rsidRPr="00EF29D5">
        <w:rPr>
          <w:color w:val="000000"/>
        </w:rPr>
        <w:t>Художественные особенности содержания и формы воинской повести и жития.</w:t>
      </w:r>
    </w:p>
    <w:p w:rsidR="00D967D5" w:rsidRPr="00EF29D5" w:rsidRDefault="00D967D5" w:rsidP="00EF29D5">
      <w:pPr>
        <w:autoSpaceDE w:val="0"/>
        <w:autoSpaceDN w:val="0"/>
        <w:adjustRightInd w:val="0"/>
        <w:spacing w:line="209" w:lineRule="atLeast"/>
        <w:ind w:right="-180" w:firstLine="280"/>
        <w:jc w:val="both"/>
        <w:rPr>
          <w:color w:val="000000"/>
        </w:rPr>
      </w:pPr>
      <w:r w:rsidRPr="00EF29D5">
        <w:rPr>
          <w:color w:val="000000"/>
        </w:rPr>
        <w:t>«Шемякин суд» как сатирическое произведение  ХVII века. Действительные и вымышленные события, новые герои, сатирический пафос произведения. Особенности поэтики бытовой сатирической повести.</w:t>
      </w:r>
    </w:p>
    <w:p w:rsidR="00D967D5" w:rsidRPr="00EF29D5" w:rsidRDefault="00D967D5" w:rsidP="00EF29D5">
      <w:pPr>
        <w:autoSpaceDE w:val="0"/>
        <w:autoSpaceDN w:val="0"/>
        <w:adjustRightInd w:val="0"/>
        <w:spacing w:line="209" w:lineRule="atLeast"/>
        <w:ind w:right="-180" w:firstLine="280"/>
        <w:jc w:val="both"/>
        <w:rPr>
          <w:color w:val="000000"/>
        </w:rPr>
      </w:pPr>
      <w:r w:rsidRPr="00EF29D5">
        <w:rPr>
          <w:color w:val="000000"/>
        </w:rPr>
        <w:t>Теория литературы. Летопись. Древнерусская повесть (развитие представлений). Житие как жанр литера-туры (начальное представление). Сатирическая повесть как жанр древнерусской литературы (начальное представление).</w:t>
      </w:r>
    </w:p>
    <w:p w:rsidR="00D967D5" w:rsidRPr="00EF29D5" w:rsidRDefault="00D967D5" w:rsidP="00EF29D5">
      <w:pPr>
        <w:autoSpaceDE w:val="0"/>
        <w:autoSpaceDN w:val="0"/>
        <w:adjustRightInd w:val="0"/>
        <w:spacing w:line="209" w:lineRule="atLeast"/>
        <w:ind w:right="-180" w:firstLine="280"/>
        <w:jc w:val="both"/>
        <w:rPr>
          <w:b/>
          <w:color w:val="000000"/>
        </w:rPr>
      </w:pPr>
      <w:r w:rsidRPr="00EF29D5">
        <w:rPr>
          <w:b/>
          <w:color w:val="000000"/>
        </w:rPr>
        <w:t>Из литературы XVIII века</w:t>
      </w:r>
    </w:p>
    <w:p w:rsidR="00D967D5" w:rsidRPr="00EF29D5" w:rsidRDefault="00D967D5" w:rsidP="00EF29D5">
      <w:pPr>
        <w:autoSpaceDE w:val="0"/>
        <w:autoSpaceDN w:val="0"/>
        <w:adjustRightInd w:val="0"/>
        <w:spacing w:line="209" w:lineRule="atLeast"/>
        <w:ind w:right="-180" w:firstLine="280"/>
        <w:jc w:val="both"/>
        <w:rPr>
          <w:color w:val="000000"/>
        </w:rPr>
      </w:pPr>
      <w:r w:rsidRPr="00EF29D5">
        <w:rPr>
          <w:color w:val="000000"/>
        </w:rPr>
        <w:t xml:space="preserve">Д.И.Фонвизин.  «Недоросль» (сцены). Сатирическая направленность комедии.  Проблема воспитания истинного гражданина. </w:t>
      </w:r>
    </w:p>
    <w:p w:rsidR="00D967D5" w:rsidRPr="00EF29D5" w:rsidRDefault="00D967D5" w:rsidP="00EF29D5">
      <w:pPr>
        <w:autoSpaceDE w:val="0"/>
        <w:autoSpaceDN w:val="0"/>
        <w:adjustRightInd w:val="0"/>
        <w:spacing w:line="209" w:lineRule="atLeast"/>
        <w:ind w:right="-180" w:firstLine="280"/>
        <w:jc w:val="both"/>
        <w:rPr>
          <w:color w:val="000000"/>
        </w:rPr>
      </w:pPr>
      <w:r w:rsidRPr="00EF29D5">
        <w:rPr>
          <w:color w:val="000000"/>
        </w:rPr>
        <w:t>Теория литературы. Понятие о классицизме. Основные правила классицизма в драматическом произведении</w:t>
      </w:r>
    </w:p>
    <w:p w:rsidR="00D967D5" w:rsidRPr="00EF29D5" w:rsidRDefault="00D967D5" w:rsidP="00EF29D5">
      <w:pPr>
        <w:autoSpaceDE w:val="0"/>
        <w:autoSpaceDN w:val="0"/>
        <w:adjustRightInd w:val="0"/>
        <w:spacing w:line="209" w:lineRule="atLeast"/>
        <w:ind w:right="-180" w:firstLine="280"/>
        <w:jc w:val="both"/>
        <w:rPr>
          <w:b/>
          <w:color w:val="000000"/>
        </w:rPr>
      </w:pPr>
      <w:r w:rsidRPr="00EF29D5">
        <w:rPr>
          <w:b/>
          <w:color w:val="000000"/>
        </w:rPr>
        <w:t>Из литературы XIX века</w:t>
      </w:r>
    </w:p>
    <w:p w:rsidR="00D967D5" w:rsidRPr="00EF29D5" w:rsidRDefault="00D967D5" w:rsidP="00EF29D5">
      <w:pPr>
        <w:autoSpaceDE w:val="0"/>
        <w:autoSpaceDN w:val="0"/>
        <w:adjustRightInd w:val="0"/>
        <w:spacing w:line="209" w:lineRule="atLeast"/>
        <w:ind w:right="-180" w:firstLine="280"/>
        <w:jc w:val="both"/>
        <w:rPr>
          <w:color w:val="000000"/>
        </w:rPr>
      </w:pPr>
      <w:r w:rsidRPr="00EF29D5">
        <w:rPr>
          <w:color w:val="000000"/>
        </w:rPr>
        <w:t xml:space="preserve">И.А.Крылов. Поэт и мудрец. Язвительный сатирик и баснописец.  </w:t>
      </w:r>
    </w:p>
    <w:p w:rsidR="00D967D5" w:rsidRPr="00EF29D5" w:rsidRDefault="00D967D5" w:rsidP="00EF29D5">
      <w:pPr>
        <w:autoSpaceDE w:val="0"/>
        <w:autoSpaceDN w:val="0"/>
        <w:adjustRightInd w:val="0"/>
        <w:spacing w:line="209" w:lineRule="atLeast"/>
        <w:ind w:right="-180" w:firstLine="280"/>
        <w:jc w:val="both"/>
        <w:rPr>
          <w:color w:val="000000"/>
        </w:rPr>
      </w:pPr>
      <w:r w:rsidRPr="00EF29D5">
        <w:rPr>
          <w:color w:val="000000"/>
        </w:rPr>
        <w:t>Басни «Лягушки, просящие царя», «Обоз», их историческая основа. Мораль басен. Сатирическое изображение человеческих и общественных пороков</w:t>
      </w:r>
    </w:p>
    <w:p w:rsidR="00D967D5" w:rsidRPr="00EF29D5" w:rsidRDefault="00D967D5" w:rsidP="00EF29D5">
      <w:pPr>
        <w:autoSpaceDE w:val="0"/>
        <w:autoSpaceDN w:val="0"/>
        <w:adjustRightInd w:val="0"/>
        <w:spacing w:line="209" w:lineRule="atLeast"/>
        <w:ind w:right="-180" w:firstLine="280"/>
        <w:jc w:val="both"/>
        <w:rPr>
          <w:color w:val="000000"/>
        </w:rPr>
      </w:pPr>
      <w:r w:rsidRPr="00EF29D5">
        <w:rPr>
          <w:color w:val="000000"/>
        </w:rPr>
        <w:t>Теория литературы. Басня. Мораль. Аллегория (развитие представлений).</w:t>
      </w:r>
    </w:p>
    <w:p w:rsidR="00D967D5" w:rsidRPr="00EF29D5" w:rsidRDefault="00D967D5" w:rsidP="00EF29D5">
      <w:pPr>
        <w:autoSpaceDE w:val="0"/>
        <w:autoSpaceDN w:val="0"/>
        <w:adjustRightInd w:val="0"/>
        <w:spacing w:line="209" w:lineRule="atLeast"/>
        <w:ind w:right="-180" w:firstLine="280"/>
        <w:jc w:val="both"/>
        <w:rPr>
          <w:color w:val="000000"/>
        </w:rPr>
      </w:pPr>
      <w:r w:rsidRPr="00EF29D5">
        <w:rPr>
          <w:color w:val="000000"/>
        </w:rPr>
        <w:t>К.Ф.Рылеев. Дума  «Смерть Ермака». Понятие о думе. Характерные особенности жанра. Образ Ермака Тимофеевича.</w:t>
      </w:r>
    </w:p>
    <w:p w:rsidR="00D967D5" w:rsidRPr="00EF29D5" w:rsidRDefault="00D967D5" w:rsidP="00EF29D5">
      <w:pPr>
        <w:autoSpaceDE w:val="0"/>
        <w:autoSpaceDN w:val="0"/>
        <w:adjustRightInd w:val="0"/>
        <w:spacing w:line="209" w:lineRule="atLeast"/>
        <w:ind w:right="-180" w:firstLine="280"/>
        <w:jc w:val="both"/>
        <w:rPr>
          <w:color w:val="000000"/>
        </w:rPr>
      </w:pPr>
      <w:r w:rsidRPr="00EF29D5">
        <w:rPr>
          <w:color w:val="000000"/>
        </w:rPr>
        <w:t xml:space="preserve">А.С.Пушкин. Его отношение к истории и исторической теме в русской литературе. </w:t>
      </w:r>
    </w:p>
    <w:p w:rsidR="00D967D5" w:rsidRPr="00EF29D5" w:rsidRDefault="00D967D5" w:rsidP="00EF29D5">
      <w:pPr>
        <w:autoSpaceDE w:val="0"/>
        <w:autoSpaceDN w:val="0"/>
        <w:adjustRightInd w:val="0"/>
        <w:spacing w:line="209" w:lineRule="atLeast"/>
        <w:ind w:right="-180" w:firstLine="280"/>
        <w:jc w:val="both"/>
        <w:rPr>
          <w:color w:val="000000"/>
        </w:rPr>
      </w:pPr>
      <w:r w:rsidRPr="00EF29D5">
        <w:rPr>
          <w:color w:val="000000"/>
        </w:rPr>
        <w:t>Стихотворения «Туча». Разноплановость содержания стихотворения – зарисовка природы, отклик на десятилетие восстания декабристов. «Я помню чудное мгновенье…». Обогащение любовной лирики мотивами пробуждения души к творчеству. «19 октября». Мотивы дружбы, прочного союза и единения друзей.</w:t>
      </w:r>
    </w:p>
    <w:p w:rsidR="00D967D5" w:rsidRPr="00EF29D5" w:rsidRDefault="00D967D5" w:rsidP="00EF29D5">
      <w:pPr>
        <w:autoSpaceDE w:val="0"/>
        <w:autoSpaceDN w:val="0"/>
        <w:adjustRightInd w:val="0"/>
        <w:spacing w:line="209" w:lineRule="atLeast"/>
        <w:ind w:right="-180" w:firstLine="280"/>
        <w:jc w:val="both"/>
        <w:rPr>
          <w:color w:val="000000"/>
        </w:rPr>
      </w:pPr>
      <w:r w:rsidRPr="00EF29D5">
        <w:rPr>
          <w:color w:val="000000"/>
        </w:rPr>
        <w:t>«История  Пугачёва» (отрывки).  История  пугачёвского восстания в художественном произведении и историческом труде писателя. Отношение к  Пугачёву народа,  дворян и  автора.</w:t>
      </w:r>
    </w:p>
    <w:p w:rsidR="00D967D5" w:rsidRPr="00EF29D5" w:rsidRDefault="00D967D5" w:rsidP="00EF29D5">
      <w:pPr>
        <w:autoSpaceDE w:val="0"/>
        <w:autoSpaceDN w:val="0"/>
        <w:adjustRightInd w:val="0"/>
        <w:spacing w:line="209" w:lineRule="atLeast"/>
        <w:ind w:right="-180" w:firstLine="280"/>
        <w:jc w:val="both"/>
        <w:rPr>
          <w:color w:val="000000"/>
        </w:rPr>
      </w:pPr>
      <w:r w:rsidRPr="00EF29D5">
        <w:rPr>
          <w:color w:val="000000"/>
        </w:rPr>
        <w:t>«Капитанская дочка». История создания произведения. Историческая   правда и художественный вымысел в повести. Особенности композиции. Роль эпиграфа</w:t>
      </w:r>
    </w:p>
    <w:p w:rsidR="00D967D5" w:rsidRPr="00EF29D5" w:rsidRDefault="00D967D5" w:rsidP="00EF29D5">
      <w:pPr>
        <w:autoSpaceDE w:val="0"/>
        <w:autoSpaceDN w:val="0"/>
        <w:adjustRightInd w:val="0"/>
        <w:spacing w:line="209" w:lineRule="atLeast"/>
        <w:ind w:right="-180" w:firstLine="280"/>
        <w:jc w:val="both"/>
        <w:rPr>
          <w:color w:val="000000"/>
        </w:rPr>
      </w:pPr>
      <w:r w:rsidRPr="00EF29D5">
        <w:rPr>
          <w:color w:val="000000"/>
        </w:rPr>
        <w:t>Гринёв:  жизненный путь героя.  Формирование характера и взглядов  героя.  Швабрин - антигерой. Маша Миронова – нравственная красота героини.</w:t>
      </w:r>
    </w:p>
    <w:p w:rsidR="00D967D5" w:rsidRPr="00EF29D5" w:rsidRDefault="00D967D5" w:rsidP="00EF29D5">
      <w:pPr>
        <w:autoSpaceDE w:val="0"/>
        <w:autoSpaceDN w:val="0"/>
        <w:adjustRightInd w:val="0"/>
        <w:spacing w:line="209" w:lineRule="atLeast"/>
        <w:ind w:right="-180" w:firstLine="280"/>
        <w:jc w:val="both"/>
        <w:rPr>
          <w:color w:val="000000"/>
        </w:rPr>
      </w:pPr>
      <w:r w:rsidRPr="00EF29D5">
        <w:rPr>
          <w:color w:val="000000"/>
        </w:rPr>
        <w:t>Пугачёв и народное восстание в произведении  и в историческом труде Пушкина. Народное восстание в авторской оценке. Четыре встречи Пугачёва и Гринёва</w:t>
      </w:r>
    </w:p>
    <w:p w:rsidR="00D967D5" w:rsidRPr="00EF29D5" w:rsidRDefault="00D967D5" w:rsidP="00EF29D5">
      <w:pPr>
        <w:autoSpaceDE w:val="0"/>
        <w:autoSpaceDN w:val="0"/>
        <w:adjustRightInd w:val="0"/>
        <w:spacing w:line="209" w:lineRule="atLeast"/>
        <w:ind w:right="-180" w:firstLine="280"/>
        <w:jc w:val="both"/>
        <w:rPr>
          <w:color w:val="000000"/>
        </w:rPr>
      </w:pPr>
      <w:r w:rsidRPr="00EF29D5">
        <w:rPr>
          <w:color w:val="000000"/>
        </w:rPr>
        <w:t>А.С.Пушкин.  «Пиковая дама». Проблема человека и судьбы. Система образов - персонажей в повести. Образ Петербурга. Композиция повести: смысл названия, эпиграфов, символических и фантастических образов, эпилога</w:t>
      </w:r>
    </w:p>
    <w:p w:rsidR="00D967D5" w:rsidRPr="00EF29D5" w:rsidRDefault="00D967D5" w:rsidP="00EF29D5">
      <w:pPr>
        <w:autoSpaceDE w:val="0"/>
        <w:autoSpaceDN w:val="0"/>
        <w:adjustRightInd w:val="0"/>
        <w:spacing w:line="209" w:lineRule="atLeast"/>
        <w:ind w:right="-180" w:firstLine="280"/>
        <w:jc w:val="both"/>
        <w:rPr>
          <w:color w:val="000000"/>
        </w:rPr>
      </w:pPr>
      <w:r w:rsidRPr="00EF29D5">
        <w:rPr>
          <w:color w:val="000000"/>
        </w:rPr>
        <w:t xml:space="preserve">М.Ю.Лермонтов.  «Мцыри».  Романтически – условный историзм поэмы. Мцыри как романтический герой. Образ монастыря и природы в поэме, их роль в произведении. Идейное содержание поэмы. Композиция поэмы. </w:t>
      </w:r>
    </w:p>
    <w:p w:rsidR="00D967D5" w:rsidRPr="00EF29D5" w:rsidRDefault="00D967D5" w:rsidP="00EF29D5">
      <w:pPr>
        <w:autoSpaceDE w:val="0"/>
        <w:autoSpaceDN w:val="0"/>
        <w:adjustRightInd w:val="0"/>
        <w:spacing w:line="209" w:lineRule="atLeast"/>
        <w:ind w:right="-180" w:firstLine="280"/>
        <w:jc w:val="both"/>
        <w:rPr>
          <w:color w:val="000000"/>
        </w:rPr>
      </w:pPr>
      <w:r w:rsidRPr="00EF29D5">
        <w:rPr>
          <w:color w:val="000000"/>
        </w:rPr>
        <w:t xml:space="preserve">Теория литературы. Поэма (развитие представлений). Романтический герой (начальные представления), романтическая поэма (начальные представления). </w:t>
      </w:r>
    </w:p>
    <w:p w:rsidR="00D967D5" w:rsidRPr="00EF29D5" w:rsidRDefault="00D967D5" w:rsidP="00EF29D5">
      <w:pPr>
        <w:autoSpaceDE w:val="0"/>
        <w:autoSpaceDN w:val="0"/>
        <w:adjustRightInd w:val="0"/>
        <w:spacing w:line="209" w:lineRule="atLeast"/>
        <w:ind w:right="-180" w:firstLine="280"/>
        <w:jc w:val="both"/>
        <w:rPr>
          <w:color w:val="000000"/>
        </w:rPr>
      </w:pPr>
      <w:r w:rsidRPr="00EF29D5">
        <w:rPr>
          <w:color w:val="000000"/>
        </w:rPr>
        <w:t>Н.В.Гоголь. «Ревизор» как социальная комедия «со злостью и солью». История создания комедии и  её  первой постановки. Разоблачение пороков чиновничества в пьесе. Приёмы сатирического изображения чиновников. Образ  Хлестакова в комедии «Ревизор». Понятие о « миражной интриге».  Хлестаковщина  как нравственное явление. Художественные особенности комедии Н.В.Гоголя. Особенности композиционной структуры комедии. Специфика гоголевской сатиры.</w:t>
      </w:r>
    </w:p>
    <w:p w:rsidR="00D967D5" w:rsidRPr="00EF29D5" w:rsidRDefault="00D967D5" w:rsidP="00EF29D5">
      <w:pPr>
        <w:autoSpaceDE w:val="0"/>
        <w:autoSpaceDN w:val="0"/>
        <w:adjustRightInd w:val="0"/>
        <w:spacing w:line="209" w:lineRule="atLeast"/>
        <w:ind w:right="-180" w:firstLine="280"/>
        <w:jc w:val="both"/>
        <w:rPr>
          <w:color w:val="000000"/>
        </w:rPr>
      </w:pPr>
      <w:r w:rsidRPr="00EF29D5">
        <w:rPr>
          <w:color w:val="000000"/>
        </w:rPr>
        <w:t>Теория литературы. Комедия (развитие представлений). Сатира и юмор (развитие представлений).</w:t>
      </w:r>
    </w:p>
    <w:p w:rsidR="00D967D5" w:rsidRPr="00EF29D5" w:rsidRDefault="00D967D5" w:rsidP="00EF29D5">
      <w:pPr>
        <w:autoSpaceDE w:val="0"/>
        <w:autoSpaceDN w:val="0"/>
        <w:adjustRightInd w:val="0"/>
        <w:spacing w:line="209" w:lineRule="atLeast"/>
        <w:ind w:right="-180" w:firstLine="280"/>
        <w:jc w:val="both"/>
        <w:rPr>
          <w:color w:val="000000"/>
        </w:rPr>
      </w:pPr>
      <w:r w:rsidRPr="00EF29D5">
        <w:rPr>
          <w:color w:val="000000"/>
        </w:rPr>
        <w:t>Н.В.Гоголь. Шинель». Образ  «маленького человека» в литературе. Потеря  Башмачкиным  лица. Шинель как последняя надежда согреться в холодном мире. Мечта и реальность в повести  «Шинель». Образ Петербурга. Роль фантастики в повествовании</w:t>
      </w:r>
    </w:p>
    <w:p w:rsidR="00D967D5" w:rsidRPr="00EF29D5" w:rsidRDefault="00D967D5" w:rsidP="00EF29D5">
      <w:pPr>
        <w:autoSpaceDE w:val="0"/>
        <w:autoSpaceDN w:val="0"/>
        <w:adjustRightInd w:val="0"/>
        <w:spacing w:line="209" w:lineRule="atLeast"/>
        <w:ind w:right="-180" w:firstLine="280"/>
        <w:jc w:val="both"/>
        <w:rPr>
          <w:color w:val="000000"/>
        </w:rPr>
      </w:pPr>
      <w:r w:rsidRPr="00EF29D5">
        <w:rPr>
          <w:color w:val="000000"/>
        </w:rPr>
        <w:t>М.Е.Салтыков – Щедрин.  «История одного города» (отрывок). Художественно – политическая  сатира  на общественные порядки. Обличение строя, основанного на бесправии народа</w:t>
      </w:r>
    </w:p>
    <w:p w:rsidR="00D967D5" w:rsidRPr="00EF29D5" w:rsidRDefault="00D967D5" w:rsidP="00EF29D5">
      <w:pPr>
        <w:autoSpaceDE w:val="0"/>
        <w:autoSpaceDN w:val="0"/>
        <w:adjustRightInd w:val="0"/>
        <w:spacing w:line="209" w:lineRule="atLeast"/>
        <w:ind w:right="-180" w:firstLine="280"/>
        <w:jc w:val="both"/>
        <w:rPr>
          <w:color w:val="000000"/>
        </w:rPr>
      </w:pPr>
      <w:r w:rsidRPr="00EF29D5">
        <w:rPr>
          <w:color w:val="000000"/>
        </w:rPr>
        <w:t xml:space="preserve">Образы градоначальников. Средства создания комического в произведении. </w:t>
      </w:r>
    </w:p>
    <w:p w:rsidR="00D967D5" w:rsidRPr="00EF29D5" w:rsidRDefault="00D967D5" w:rsidP="00EF29D5">
      <w:pPr>
        <w:autoSpaceDE w:val="0"/>
        <w:autoSpaceDN w:val="0"/>
        <w:adjustRightInd w:val="0"/>
        <w:spacing w:line="209" w:lineRule="atLeast"/>
        <w:ind w:right="-180" w:firstLine="280"/>
        <w:jc w:val="both"/>
        <w:rPr>
          <w:color w:val="000000"/>
        </w:rPr>
      </w:pPr>
      <w:r w:rsidRPr="00EF29D5">
        <w:rPr>
          <w:color w:val="000000"/>
        </w:rPr>
        <w:t>Теория литературы Гипербола, гротеск (развитие представлений). Литературная пародия (начальные  представления). Эзопов язык (развитие понятия).</w:t>
      </w:r>
    </w:p>
    <w:p w:rsidR="00D967D5" w:rsidRPr="00EF29D5" w:rsidRDefault="00D967D5" w:rsidP="00EF29D5">
      <w:pPr>
        <w:autoSpaceDE w:val="0"/>
        <w:autoSpaceDN w:val="0"/>
        <w:adjustRightInd w:val="0"/>
        <w:spacing w:line="209" w:lineRule="atLeast"/>
        <w:ind w:right="-180" w:firstLine="280"/>
        <w:jc w:val="both"/>
        <w:rPr>
          <w:color w:val="000000"/>
        </w:rPr>
      </w:pPr>
      <w:r w:rsidRPr="00EF29D5">
        <w:rPr>
          <w:color w:val="000000"/>
        </w:rPr>
        <w:t>Н.С.Лесков. Нравственные проблемы рассказа «Старый гений» Сатира на чиновничество. Защита   беззащитных.  Деталь как средство создания образа в рассказе</w:t>
      </w:r>
    </w:p>
    <w:p w:rsidR="00D967D5" w:rsidRPr="00EF29D5" w:rsidRDefault="00D967D5" w:rsidP="00EF29D5">
      <w:pPr>
        <w:autoSpaceDE w:val="0"/>
        <w:autoSpaceDN w:val="0"/>
        <w:adjustRightInd w:val="0"/>
        <w:spacing w:line="209" w:lineRule="atLeast"/>
        <w:ind w:right="-180" w:firstLine="280"/>
        <w:jc w:val="both"/>
        <w:rPr>
          <w:color w:val="000000"/>
        </w:rPr>
      </w:pPr>
      <w:r w:rsidRPr="00EF29D5">
        <w:rPr>
          <w:color w:val="000000"/>
        </w:rPr>
        <w:t>Л.Н.Толстой.  «После бала». Социально – нравственные проблемы в рассказе  Главные герои. Контраст как средство раскрытия конфликта. Нравственность в основе поступков героя. Мечта о воссоединении дворянства и народа</w:t>
      </w:r>
    </w:p>
    <w:p w:rsidR="00D967D5" w:rsidRPr="00EF29D5" w:rsidRDefault="00D967D5" w:rsidP="00EF29D5">
      <w:pPr>
        <w:autoSpaceDE w:val="0"/>
        <w:autoSpaceDN w:val="0"/>
        <w:adjustRightInd w:val="0"/>
        <w:spacing w:line="209" w:lineRule="atLeast"/>
        <w:ind w:right="-180" w:firstLine="280"/>
        <w:jc w:val="both"/>
        <w:rPr>
          <w:color w:val="000000"/>
        </w:rPr>
      </w:pPr>
      <w:r w:rsidRPr="00EF29D5">
        <w:rPr>
          <w:color w:val="000000"/>
        </w:rPr>
        <w:t>Теория литературы. Художественная деталь  Антитеза (развитие представлений). Композиция (развитие представлений). Роль антитезы в композиции произведений.</w:t>
      </w:r>
    </w:p>
    <w:p w:rsidR="00D967D5" w:rsidRPr="00EF29D5" w:rsidRDefault="00D967D5" w:rsidP="00EF29D5">
      <w:pPr>
        <w:autoSpaceDE w:val="0"/>
        <w:autoSpaceDN w:val="0"/>
        <w:adjustRightInd w:val="0"/>
        <w:spacing w:line="209" w:lineRule="atLeast"/>
        <w:ind w:right="-180" w:firstLine="280"/>
        <w:jc w:val="both"/>
        <w:rPr>
          <w:color w:val="000000"/>
        </w:rPr>
      </w:pPr>
      <w:r w:rsidRPr="00EF29D5">
        <w:rPr>
          <w:color w:val="000000"/>
        </w:rPr>
        <w:t>Поэзия родной природы в творчестве А.С.Пушкина, М.Ю.Лермонтова, Ф.И.Тютчева,  А.А.Фета,  А.Н.Майкова</w:t>
      </w:r>
    </w:p>
    <w:p w:rsidR="00D967D5" w:rsidRPr="00EF29D5" w:rsidRDefault="00D967D5" w:rsidP="00EF29D5">
      <w:pPr>
        <w:autoSpaceDE w:val="0"/>
        <w:autoSpaceDN w:val="0"/>
        <w:adjustRightInd w:val="0"/>
        <w:spacing w:line="209" w:lineRule="atLeast"/>
        <w:ind w:right="-180" w:firstLine="280"/>
        <w:jc w:val="both"/>
        <w:rPr>
          <w:color w:val="000000"/>
        </w:rPr>
      </w:pPr>
      <w:r w:rsidRPr="00EF29D5">
        <w:rPr>
          <w:color w:val="000000"/>
        </w:rPr>
        <w:t xml:space="preserve">А.П.Чехов. Рассказ «О любви» как история об упущенном счастье. </w:t>
      </w:r>
    </w:p>
    <w:p w:rsidR="00D967D5" w:rsidRPr="00EF29D5" w:rsidRDefault="00D967D5" w:rsidP="00EF29D5">
      <w:pPr>
        <w:autoSpaceDE w:val="0"/>
        <w:autoSpaceDN w:val="0"/>
        <w:adjustRightInd w:val="0"/>
        <w:spacing w:line="209" w:lineRule="atLeast"/>
        <w:ind w:right="-180" w:firstLine="280"/>
        <w:jc w:val="both"/>
        <w:rPr>
          <w:color w:val="000000"/>
        </w:rPr>
      </w:pPr>
      <w:r w:rsidRPr="00EF29D5">
        <w:rPr>
          <w:color w:val="000000"/>
        </w:rPr>
        <w:t>Теория литературы Психологизм художественной литературы.</w:t>
      </w:r>
    </w:p>
    <w:p w:rsidR="00D967D5" w:rsidRPr="00EF29D5" w:rsidRDefault="00D967D5" w:rsidP="00EF29D5">
      <w:pPr>
        <w:autoSpaceDE w:val="0"/>
        <w:autoSpaceDN w:val="0"/>
        <w:adjustRightInd w:val="0"/>
        <w:spacing w:line="209" w:lineRule="atLeast"/>
        <w:ind w:right="-180" w:firstLine="280"/>
        <w:jc w:val="both"/>
        <w:rPr>
          <w:b/>
          <w:color w:val="000000"/>
        </w:rPr>
      </w:pPr>
      <w:r w:rsidRPr="00EF29D5">
        <w:rPr>
          <w:b/>
          <w:color w:val="000000"/>
        </w:rPr>
        <w:t>Из литературы XX века</w:t>
      </w:r>
    </w:p>
    <w:p w:rsidR="00D967D5" w:rsidRPr="00EF29D5" w:rsidRDefault="00D967D5" w:rsidP="00EF29D5">
      <w:pPr>
        <w:autoSpaceDE w:val="0"/>
        <w:autoSpaceDN w:val="0"/>
        <w:adjustRightInd w:val="0"/>
        <w:spacing w:line="209" w:lineRule="atLeast"/>
        <w:ind w:right="-180" w:firstLine="280"/>
        <w:jc w:val="both"/>
        <w:rPr>
          <w:color w:val="000000"/>
        </w:rPr>
      </w:pPr>
      <w:r w:rsidRPr="00EF29D5">
        <w:rPr>
          <w:color w:val="000000"/>
        </w:rPr>
        <w:t>И.А.Бунин.  «Кавказ».  Повествование о любви в различных жизненных ситуациях.  Мастерство Бунина – рассказчика. Психологизм прозы писателя.</w:t>
      </w:r>
    </w:p>
    <w:p w:rsidR="00D967D5" w:rsidRPr="00EF29D5" w:rsidRDefault="00D967D5" w:rsidP="00EF29D5">
      <w:pPr>
        <w:autoSpaceDE w:val="0"/>
        <w:autoSpaceDN w:val="0"/>
        <w:adjustRightInd w:val="0"/>
        <w:spacing w:line="209" w:lineRule="atLeast"/>
        <w:ind w:right="-180" w:firstLine="280"/>
        <w:jc w:val="both"/>
        <w:rPr>
          <w:color w:val="000000"/>
        </w:rPr>
      </w:pPr>
      <w:r w:rsidRPr="00EF29D5">
        <w:rPr>
          <w:color w:val="000000"/>
        </w:rPr>
        <w:t>А.И.Куприн. Нравственные проблемы рассказа «Куст сирени». Представления о любви и счастье в семье. Понятие о сюжете и фабуле</w:t>
      </w:r>
    </w:p>
    <w:p w:rsidR="00D967D5" w:rsidRPr="00EF29D5" w:rsidRDefault="00D967D5" w:rsidP="00EF29D5">
      <w:pPr>
        <w:autoSpaceDE w:val="0"/>
        <w:autoSpaceDN w:val="0"/>
        <w:adjustRightInd w:val="0"/>
        <w:spacing w:line="209" w:lineRule="atLeast"/>
        <w:ind w:right="-180" w:firstLine="280"/>
        <w:jc w:val="both"/>
        <w:rPr>
          <w:color w:val="000000"/>
        </w:rPr>
      </w:pPr>
      <w:r w:rsidRPr="00EF29D5">
        <w:rPr>
          <w:color w:val="000000"/>
        </w:rPr>
        <w:t>А.А.Блок.  «Россия».  Ист. тема в стихотворении, его современное звучание и смысл. Образ России</w:t>
      </w:r>
    </w:p>
    <w:p w:rsidR="00D967D5" w:rsidRPr="00EF29D5" w:rsidRDefault="00D967D5" w:rsidP="00EF29D5">
      <w:pPr>
        <w:autoSpaceDE w:val="0"/>
        <w:autoSpaceDN w:val="0"/>
        <w:adjustRightInd w:val="0"/>
        <w:spacing w:line="209" w:lineRule="atLeast"/>
        <w:ind w:right="-180" w:firstLine="280"/>
        <w:jc w:val="both"/>
        <w:rPr>
          <w:color w:val="000000"/>
        </w:rPr>
      </w:pPr>
      <w:r w:rsidRPr="00EF29D5">
        <w:rPr>
          <w:color w:val="000000"/>
        </w:rPr>
        <w:t>С.А.Есенин.  «Пугачёв» - поэма на историческую тему. Образ предводителя восстания. Понятие о драматической поэме</w:t>
      </w:r>
    </w:p>
    <w:p w:rsidR="00D967D5" w:rsidRPr="00EF29D5" w:rsidRDefault="00D967D5" w:rsidP="00EF29D5">
      <w:pPr>
        <w:autoSpaceDE w:val="0"/>
        <w:autoSpaceDN w:val="0"/>
        <w:adjustRightInd w:val="0"/>
        <w:spacing w:line="209" w:lineRule="atLeast"/>
        <w:ind w:right="-180" w:firstLine="280"/>
        <w:jc w:val="both"/>
        <w:rPr>
          <w:color w:val="000000"/>
        </w:rPr>
      </w:pPr>
      <w:r w:rsidRPr="00EF29D5">
        <w:rPr>
          <w:color w:val="000000"/>
        </w:rPr>
        <w:t>И.С.Шмелёв. «Как  я стал писателем» - воспоминание о пути к творчеству</w:t>
      </w:r>
    </w:p>
    <w:p w:rsidR="00D967D5" w:rsidRPr="00EF29D5" w:rsidRDefault="00D967D5" w:rsidP="00EF29D5">
      <w:pPr>
        <w:autoSpaceDE w:val="0"/>
        <w:autoSpaceDN w:val="0"/>
        <w:adjustRightInd w:val="0"/>
        <w:spacing w:line="209" w:lineRule="atLeast"/>
        <w:ind w:right="-180" w:firstLine="280"/>
        <w:jc w:val="both"/>
        <w:rPr>
          <w:color w:val="000000"/>
        </w:rPr>
      </w:pPr>
      <w:r w:rsidRPr="00EF29D5">
        <w:rPr>
          <w:color w:val="000000"/>
        </w:rPr>
        <w:t>Писатели улыбаются. Журнал  «Сатирикон». Сатирическое изображение исторических событий. Приёмы и способы  создания  сатирического повествования</w:t>
      </w:r>
    </w:p>
    <w:p w:rsidR="00D967D5" w:rsidRPr="00EF29D5" w:rsidRDefault="00D967D5" w:rsidP="00EF29D5">
      <w:pPr>
        <w:autoSpaceDE w:val="0"/>
        <w:autoSpaceDN w:val="0"/>
        <w:adjustRightInd w:val="0"/>
        <w:spacing w:line="209" w:lineRule="atLeast"/>
        <w:ind w:right="-180" w:firstLine="280"/>
        <w:jc w:val="both"/>
        <w:rPr>
          <w:color w:val="000000"/>
        </w:rPr>
      </w:pPr>
      <w:r w:rsidRPr="00EF29D5">
        <w:rPr>
          <w:color w:val="000000"/>
        </w:rPr>
        <w:t>М.Зощенко. «История болезни»;  Тэффи.  «Жизнь и воротник». Для самостоятельного чтения.</w:t>
      </w:r>
    </w:p>
    <w:p w:rsidR="00D967D5" w:rsidRPr="00EF29D5" w:rsidRDefault="00D967D5" w:rsidP="00EF29D5">
      <w:pPr>
        <w:autoSpaceDE w:val="0"/>
        <w:autoSpaceDN w:val="0"/>
        <w:adjustRightInd w:val="0"/>
        <w:spacing w:line="209" w:lineRule="atLeast"/>
        <w:ind w:right="-180" w:firstLine="280"/>
        <w:jc w:val="both"/>
        <w:rPr>
          <w:color w:val="000000"/>
        </w:rPr>
      </w:pPr>
      <w:r w:rsidRPr="00EF29D5">
        <w:rPr>
          <w:color w:val="000000"/>
        </w:rPr>
        <w:t>Сатира и юмор в рассказах  сатириконцев</w:t>
      </w:r>
    </w:p>
    <w:p w:rsidR="00D967D5" w:rsidRPr="00EF29D5" w:rsidRDefault="00D967D5" w:rsidP="00EF29D5">
      <w:pPr>
        <w:autoSpaceDE w:val="0"/>
        <w:autoSpaceDN w:val="0"/>
        <w:adjustRightInd w:val="0"/>
        <w:spacing w:line="209" w:lineRule="atLeast"/>
        <w:ind w:right="-180" w:firstLine="280"/>
        <w:jc w:val="both"/>
        <w:rPr>
          <w:color w:val="000000"/>
        </w:rPr>
      </w:pPr>
      <w:r w:rsidRPr="00EF29D5">
        <w:rPr>
          <w:color w:val="000000"/>
        </w:rPr>
        <w:t>М.А.Осоргин. «Пенсне». Сочетание реальности и фантастики в рассказе. Для самостоятельного чтения.</w:t>
      </w:r>
    </w:p>
    <w:p w:rsidR="00D967D5" w:rsidRPr="00EF29D5" w:rsidRDefault="00D967D5" w:rsidP="00EF29D5">
      <w:pPr>
        <w:autoSpaceDE w:val="0"/>
        <w:autoSpaceDN w:val="0"/>
        <w:adjustRightInd w:val="0"/>
        <w:spacing w:line="209" w:lineRule="atLeast"/>
        <w:ind w:right="-180" w:firstLine="280"/>
        <w:jc w:val="both"/>
        <w:rPr>
          <w:color w:val="000000"/>
        </w:rPr>
      </w:pPr>
      <w:r w:rsidRPr="00EF29D5">
        <w:rPr>
          <w:color w:val="000000"/>
        </w:rPr>
        <w:t>А.Т.Твардовский. Поэма «Василий Тёркин». Картины фронтовой жизни в поэме. Тема честного служения Родине. Василий Тёркин – защитник родной страны. Новаторский характер образа Василия Тёркина</w:t>
      </w:r>
    </w:p>
    <w:p w:rsidR="00D967D5" w:rsidRPr="00EF29D5" w:rsidRDefault="00D967D5" w:rsidP="00EF29D5">
      <w:pPr>
        <w:autoSpaceDE w:val="0"/>
        <w:autoSpaceDN w:val="0"/>
        <w:adjustRightInd w:val="0"/>
        <w:spacing w:line="209" w:lineRule="atLeast"/>
        <w:ind w:right="-180" w:firstLine="280"/>
        <w:jc w:val="both"/>
        <w:rPr>
          <w:color w:val="000000"/>
        </w:rPr>
      </w:pPr>
      <w:r w:rsidRPr="00EF29D5">
        <w:rPr>
          <w:color w:val="000000"/>
        </w:rPr>
        <w:t>Композиция и язык поэмы «Василий Тёркин». Юмор. Фольклорные мотивы. Мастерство А.Т.Твардовского в поэме</w:t>
      </w:r>
    </w:p>
    <w:p w:rsidR="00D967D5" w:rsidRPr="00EF29D5" w:rsidRDefault="00D967D5" w:rsidP="00EF29D5">
      <w:pPr>
        <w:autoSpaceDE w:val="0"/>
        <w:autoSpaceDN w:val="0"/>
        <w:adjustRightInd w:val="0"/>
        <w:spacing w:line="209" w:lineRule="atLeast"/>
        <w:ind w:right="-180" w:firstLine="280"/>
        <w:jc w:val="both"/>
        <w:rPr>
          <w:color w:val="000000"/>
        </w:rPr>
      </w:pPr>
      <w:r w:rsidRPr="00EF29D5">
        <w:rPr>
          <w:color w:val="000000"/>
        </w:rPr>
        <w:t>Теория литературы Фольклор и литература (развитие понятия). Авторские отступления как элемент композиции (начальное представление).</w:t>
      </w:r>
    </w:p>
    <w:p w:rsidR="00D967D5" w:rsidRPr="00EF29D5" w:rsidRDefault="00D967D5" w:rsidP="00EF29D5">
      <w:pPr>
        <w:autoSpaceDE w:val="0"/>
        <w:autoSpaceDN w:val="0"/>
        <w:adjustRightInd w:val="0"/>
        <w:spacing w:line="209" w:lineRule="atLeast"/>
        <w:ind w:right="-180" w:firstLine="280"/>
        <w:jc w:val="both"/>
        <w:rPr>
          <w:color w:val="000000"/>
        </w:rPr>
      </w:pPr>
      <w:r w:rsidRPr="00EF29D5">
        <w:rPr>
          <w:color w:val="000000"/>
        </w:rPr>
        <w:t xml:space="preserve">А.П.Платонов. «Возвращение». Утверждение доброты, сострадания, гуманизма в душах солдат, вернувшихся с войны. Изображение негромкого героизма тружеников тыла. Нравственная проблематика и гуманизм рассказа </w:t>
      </w:r>
    </w:p>
    <w:p w:rsidR="00D967D5" w:rsidRPr="00EF29D5" w:rsidRDefault="00D967D5" w:rsidP="00EF29D5">
      <w:pPr>
        <w:autoSpaceDE w:val="0"/>
        <w:autoSpaceDN w:val="0"/>
        <w:adjustRightInd w:val="0"/>
        <w:spacing w:line="209" w:lineRule="atLeast"/>
        <w:ind w:right="-180" w:firstLine="280"/>
        <w:jc w:val="both"/>
        <w:rPr>
          <w:color w:val="000000"/>
        </w:rPr>
      </w:pPr>
      <w:r w:rsidRPr="00EF29D5">
        <w:rPr>
          <w:color w:val="000000"/>
        </w:rPr>
        <w:t>Стихи и песни о Великой Отечественной войне 1941 – 1945 годов.</w:t>
      </w:r>
    </w:p>
    <w:p w:rsidR="00D967D5" w:rsidRPr="00EF29D5" w:rsidRDefault="00D967D5" w:rsidP="00EF29D5">
      <w:pPr>
        <w:autoSpaceDE w:val="0"/>
        <w:autoSpaceDN w:val="0"/>
        <w:adjustRightInd w:val="0"/>
        <w:spacing w:line="209" w:lineRule="atLeast"/>
        <w:ind w:right="-180" w:firstLine="280"/>
        <w:jc w:val="both"/>
        <w:rPr>
          <w:color w:val="000000"/>
        </w:rPr>
      </w:pPr>
      <w:r w:rsidRPr="00EF29D5">
        <w:rPr>
          <w:color w:val="000000"/>
        </w:rPr>
        <w:t>Традиции в изображении боевых подвигов народа и военных будней. Героизм воинов, защищавших свою Родину: М.Исаковский, Б.Окуджава, А.Фатьянов,  Л.Ошанин и др. Выражение в лирической песне сокровенных чувств и переживаний каждого солдата</w:t>
      </w:r>
    </w:p>
    <w:p w:rsidR="00D967D5" w:rsidRPr="00EF29D5" w:rsidRDefault="00D967D5" w:rsidP="00EF29D5">
      <w:pPr>
        <w:autoSpaceDE w:val="0"/>
        <w:autoSpaceDN w:val="0"/>
        <w:adjustRightInd w:val="0"/>
        <w:spacing w:line="209" w:lineRule="atLeast"/>
        <w:ind w:right="-180" w:firstLine="280"/>
        <w:jc w:val="both"/>
        <w:rPr>
          <w:color w:val="000000"/>
        </w:rPr>
      </w:pPr>
      <w:r w:rsidRPr="00EF29D5">
        <w:rPr>
          <w:color w:val="000000"/>
        </w:rPr>
        <w:t>Русские поэты о Родине, родной природе.</w:t>
      </w:r>
    </w:p>
    <w:p w:rsidR="00D967D5" w:rsidRPr="00EF29D5" w:rsidRDefault="00D967D5" w:rsidP="00EF29D5">
      <w:pPr>
        <w:autoSpaceDE w:val="0"/>
        <w:autoSpaceDN w:val="0"/>
        <w:adjustRightInd w:val="0"/>
        <w:spacing w:line="209" w:lineRule="atLeast"/>
        <w:ind w:right="-180" w:firstLine="280"/>
        <w:jc w:val="both"/>
        <w:rPr>
          <w:color w:val="000000"/>
        </w:rPr>
      </w:pPr>
      <w:r w:rsidRPr="00EF29D5">
        <w:rPr>
          <w:color w:val="000000"/>
        </w:rPr>
        <w:t>Поэты Русского зарубежья об оставленной ими Родине. Мотивы воспоминаний, грусти, надежды. Общее и индивидуальное в произведениях русских поэтов</w:t>
      </w:r>
    </w:p>
    <w:p w:rsidR="00D967D5" w:rsidRPr="00EF29D5" w:rsidRDefault="00D967D5" w:rsidP="00EF29D5">
      <w:pPr>
        <w:autoSpaceDE w:val="0"/>
        <w:autoSpaceDN w:val="0"/>
        <w:adjustRightInd w:val="0"/>
        <w:spacing w:line="209" w:lineRule="atLeast"/>
        <w:ind w:right="-180" w:firstLine="280"/>
        <w:jc w:val="both"/>
        <w:rPr>
          <w:color w:val="000000"/>
        </w:rPr>
      </w:pPr>
      <w:r w:rsidRPr="00EF29D5">
        <w:rPr>
          <w:color w:val="000000"/>
        </w:rPr>
        <w:t>В.П.Астафьев. «Фотография, на которой меня нет». Автобиографический характер рассказа. Отражение военного времени. Мечты и реальность военного детства</w:t>
      </w:r>
    </w:p>
    <w:p w:rsidR="00D967D5" w:rsidRPr="00EF29D5" w:rsidRDefault="00D967D5" w:rsidP="00EF29D5">
      <w:pPr>
        <w:autoSpaceDE w:val="0"/>
        <w:autoSpaceDN w:val="0"/>
        <w:adjustRightInd w:val="0"/>
        <w:spacing w:line="209" w:lineRule="atLeast"/>
        <w:ind w:right="-180" w:firstLine="280"/>
        <w:jc w:val="both"/>
        <w:rPr>
          <w:color w:val="000000"/>
        </w:rPr>
      </w:pPr>
      <w:r w:rsidRPr="00EF29D5">
        <w:rPr>
          <w:color w:val="000000"/>
        </w:rPr>
        <w:t>Теория литературы Герой-повествователь (развитие представлений).</w:t>
      </w:r>
    </w:p>
    <w:p w:rsidR="00D967D5" w:rsidRPr="00EF29D5" w:rsidRDefault="00D967D5" w:rsidP="00EF29D5">
      <w:pPr>
        <w:autoSpaceDE w:val="0"/>
        <w:autoSpaceDN w:val="0"/>
        <w:adjustRightInd w:val="0"/>
        <w:spacing w:line="209" w:lineRule="atLeast"/>
        <w:ind w:right="-180" w:firstLine="280"/>
        <w:jc w:val="both"/>
        <w:rPr>
          <w:b/>
          <w:color w:val="000000"/>
        </w:rPr>
      </w:pPr>
      <w:r w:rsidRPr="00EF29D5">
        <w:rPr>
          <w:b/>
          <w:color w:val="000000"/>
        </w:rPr>
        <w:t xml:space="preserve">Из зарубежной литературы </w:t>
      </w:r>
    </w:p>
    <w:p w:rsidR="00D967D5" w:rsidRPr="00EF29D5" w:rsidRDefault="00D967D5" w:rsidP="00EF29D5">
      <w:pPr>
        <w:autoSpaceDE w:val="0"/>
        <w:autoSpaceDN w:val="0"/>
        <w:adjustRightInd w:val="0"/>
        <w:spacing w:line="209" w:lineRule="atLeast"/>
        <w:ind w:right="-180" w:firstLine="280"/>
        <w:jc w:val="both"/>
        <w:rPr>
          <w:color w:val="000000"/>
        </w:rPr>
      </w:pPr>
      <w:r w:rsidRPr="00EF29D5">
        <w:rPr>
          <w:color w:val="000000"/>
        </w:rPr>
        <w:t>У.Шекспир.  «Ромео и Джульетта». Поединок семейной вражды и любви. Ромео и Джульетта как символ любви и жертвенности. «Вечные проблемы» в творчестве Шекспира.</w:t>
      </w:r>
    </w:p>
    <w:p w:rsidR="00D967D5" w:rsidRPr="00EF29D5" w:rsidRDefault="00D967D5" w:rsidP="00EF29D5">
      <w:pPr>
        <w:autoSpaceDE w:val="0"/>
        <w:autoSpaceDN w:val="0"/>
        <w:adjustRightInd w:val="0"/>
        <w:spacing w:line="209" w:lineRule="atLeast"/>
        <w:ind w:right="-180" w:firstLine="280"/>
        <w:jc w:val="both"/>
        <w:rPr>
          <w:color w:val="000000"/>
        </w:rPr>
      </w:pPr>
      <w:r w:rsidRPr="00EF29D5">
        <w:rPr>
          <w:color w:val="000000"/>
        </w:rPr>
        <w:t>Теория литературы. Конфликт как основа сюжета драматического произведения.</w:t>
      </w:r>
    </w:p>
    <w:p w:rsidR="00D967D5" w:rsidRPr="00EF29D5" w:rsidRDefault="00D967D5" w:rsidP="00EF29D5">
      <w:pPr>
        <w:autoSpaceDE w:val="0"/>
        <w:autoSpaceDN w:val="0"/>
        <w:adjustRightInd w:val="0"/>
        <w:spacing w:line="209" w:lineRule="atLeast"/>
        <w:ind w:right="-180" w:firstLine="280"/>
        <w:jc w:val="both"/>
        <w:rPr>
          <w:color w:val="000000"/>
        </w:rPr>
      </w:pPr>
      <w:r w:rsidRPr="00EF29D5">
        <w:rPr>
          <w:color w:val="000000"/>
        </w:rPr>
        <w:t xml:space="preserve">Сонеты У.Шекспира.  «Кто хвалится родством своим и знатью…», «Увы, мой стих не блещет новизной…». Воспевание поэтом любви и дружбы. </w:t>
      </w:r>
    </w:p>
    <w:p w:rsidR="00D967D5" w:rsidRPr="00EF29D5" w:rsidRDefault="00D967D5" w:rsidP="00EF29D5">
      <w:pPr>
        <w:autoSpaceDE w:val="0"/>
        <w:autoSpaceDN w:val="0"/>
        <w:adjustRightInd w:val="0"/>
        <w:spacing w:line="209" w:lineRule="atLeast"/>
        <w:ind w:right="-180" w:firstLine="280"/>
        <w:jc w:val="both"/>
        <w:rPr>
          <w:color w:val="000000"/>
        </w:rPr>
      </w:pPr>
      <w:r w:rsidRPr="00EF29D5">
        <w:rPr>
          <w:color w:val="000000"/>
        </w:rPr>
        <w:t>Теория литературы. Сонет как форма лирической поэзии</w:t>
      </w:r>
    </w:p>
    <w:p w:rsidR="00D967D5" w:rsidRPr="00EF29D5" w:rsidRDefault="00D967D5" w:rsidP="00EF29D5">
      <w:pPr>
        <w:autoSpaceDE w:val="0"/>
        <w:autoSpaceDN w:val="0"/>
        <w:adjustRightInd w:val="0"/>
        <w:spacing w:line="209" w:lineRule="atLeast"/>
        <w:ind w:right="-180" w:firstLine="280"/>
        <w:jc w:val="both"/>
        <w:rPr>
          <w:color w:val="000000"/>
        </w:rPr>
      </w:pPr>
      <w:r w:rsidRPr="00EF29D5">
        <w:rPr>
          <w:color w:val="000000"/>
        </w:rPr>
        <w:t>Ж. – Б.Мольер.  «Мещанин во дворянстве» (сцены). Сатира на дворянство и невежественных буржуа. Черты классицизма в комедии Мольера. Комедийное мастерство Мольера. Общечеловеческий смысл комедии.</w:t>
      </w:r>
    </w:p>
    <w:p w:rsidR="00D967D5" w:rsidRPr="00EF29D5" w:rsidRDefault="00D967D5" w:rsidP="00EF29D5">
      <w:pPr>
        <w:autoSpaceDE w:val="0"/>
        <w:autoSpaceDN w:val="0"/>
        <w:adjustRightInd w:val="0"/>
        <w:spacing w:line="209" w:lineRule="atLeast"/>
        <w:ind w:right="-180" w:firstLine="280"/>
        <w:jc w:val="both"/>
        <w:rPr>
          <w:color w:val="000000"/>
        </w:rPr>
      </w:pPr>
      <w:r w:rsidRPr="00EF29D5">
        <w:rPr>
          <w:color w:val="000000"/>
        </w:rPr>
        <w:t>Теория литературы. Классицизм (развитие понятий).</w:t>
      </w:r>
    </w:p>
    <w:p w:rsidR="00D967D5" w:rsidRPr="00EF29D5" w:rsidRDefault="00D967D5" w:rsidP="00EF29D5">
      <w:pPr>
        <w:autoSpaceDE w:val="0"/>
        <w:autoSpaceDN w:val="0"/>
        <w:adjustRightInd w:val="0"/>
        <w:spacing w:line="209" w:lineRule="atLeast"/>
        <w:ind w:right="-180" w:firstLine="280"/>
        <w:jc w:val="both"/>
        <w:rPr>
          <w:color w:val="000000"/>
        </w:rPr>
      </w:pPr>
      <w:r w:rsidRPr="00EF29D5">
        <w:rPr>
          <w:color w:val="000000"/>
        </w:rPr>
        <w:t>Д.Свифт.  «Путешествия Гулливера». Сатира на государственное устройство и общество. Гротесковый характер изображения.</w:t>
      </w:r>
    </w:p>
    <w:p w:rsidR="00D967D5" w:rsidRPr="00EF29D5" w:rsidRDefault="00D967D5" w:rsidP="00EF29D5">
      <w:pPr>
        <w:autoSpaceDE w:val="0"/>
        <w:autoSpaceDN w:val="0"/>
        <w:adjustRightInd w:val="0"/>
        <w:spacing w:line="209" w:lineRule="atLeast"/>
        <w:ind w:right="-180" w:firstLine="280"/>
        <w:jc w:val="both"/>
        <w:rPr>
          <w:color w:val="000000"/>
        </w:rPr>
      </w:pPr>
      <w:r w:rsidRPr="00EF29D5">
        <w:rPr>
          <w:color w:val="000000"/>
        </w:rPr>
        <w:t>В.Скотт.  «Айвенго». Исторический роман. Средневековая Англия в романе. Главные герои и события. История, изображённая «домашним» образом.</w:t>
      </w:r>
    </w:p>
    <w:p w:rsidR="00D967D5" w:rsidRPr="00EF29D5" w:rsidRDefault="00D967D5" w:rsidP="00EF29D5">
      <w:pPr>
        <w:autoSpaceDE w:val="0"/>
        <w:autoSpaceDN w:val="0"/>
        <w:adjustRightInd w:val="0"/>
        <w:spacing w:line="209" w:lineRule="atLeast"/>
        <w:ind w:right="-180" w:firstLine="280"/>
        <w:jc w:val="center"/>
        <w:rPr>
          <w:b/>
          <w:color w:val="000000"/>
        </w:rPr>
      </w:pPr>
    </w:p>
    <w:p w:rsidR="00D967D5" w:rsidRPr="001E393A" w:rsidRDefault="00D967D5" w:rsidP="00EF29D5">
      <w:pPr>
        <w:autoSpaceDE w:val="0"/>
        <w:autoSpaceDN w:val="0"/>
        <w:adjustRightInd w:val="0"/>
        <w:spacing w:line="209" w:lineRule="atLeast"/>
        <w:ind w:right="-180" w:firstLine="280"/>
        <w:jc w:val="center"/>
        <w:rPr>
          <w:b/>
          <w:u w:val="single"/>
        </w:rPr>
      </w:pPr>
      <w:r w:rsidRPr="001E393A">
        <w:rPr>
          <w:b/>
          <w:u w:val="single"/>
        </w:rPr>
        <w:t>9 КЛАСС</w:t>
      </w:r>
    </w:p>
    <w:p w:rsidR="00D967D5" w:rsidRPr="00EF29D5" w:rsidRDefault="00D967D5" w:rsidP="00EF29D5">
      <w:pPr>
        <w:ind w:firstLine="709"/>
        <w:jc w:val="both"/>
        <w:rPr>
          <w:b/>
        </w:rPr>
      </w:pPr>
      <w:r w:rsidRPr="00EF29D5">
        <w:rPr>
          <w:b/>
        </w:rPr>
        <w:t>Введение</w:t>
      </w:r>
    </w:p>
    <w:p w:rsidR="00D967D5" w:rsidRPr="00EF29D5" w:rsidRDefault="00D967D5" w:rsidP="00EF29D5">
      <w:pPr>
        <w:ind w:firstLine="709"/>
        <w:jc w:val="both"/>
      </w:pPr>
      <w:r w:rsidRPr="00EF29D5">
        <w:t>Литература и ее роль в духовной жизни человека.</w:t>
      </w:r>
    </w:p>
    <w:p w:rsidR="00D967D5" w:rsidRPr="00EF29D5" w:rsidRDefault="00D967D5" w:rsidP="00EF29D5">
      <w:pPr>
        <w:ind w:firstLine="709"/>
        <w:jc w:val="both"/>
      </w:pPr>
      <w:r w:rsidRPr="00EF29D5">
        <w:t>Шедевры родной литературы. Формирование потребно</w:t>
      </w:r>
      <w:r w:rsidRPr="00EF29D5">
        <w:softHyphen/>
        <w:t>сти общения с искусством, возникновение и развитие творческой читательской самостоятельности.</w:t>
      </w:r>
    </w:p>
    <w:p w:rsidR="00D967D5" w:rsidRPr="00EF29D5" w:rsidRDefault="00D967D5" w:rsidP="00EF29D5">
      <w:pPr>
        <w:ind w:firstLine="709"/>
        <w:jc w:val="both"/>
        <w:rPr>
          <w:i/>
        </w:rPr>
      </w:pPr>
      <w:r w:rsidRPr="00EF29D5">
        <w:rPr>
          <w:i/>
        </w:rPr>
        <w:t>Теория литературы. Литература как искусство слова (углубление представлений).</w:t>
      </w:r>
    </w:p>
    <w:p w:rsidR="00D967D5" w:rsidRPr="00EF29D5" w:rsidRDefault="00D967D5" w:rsidP="00EF29D5">
      <w:pPr>
        <w:ind w:firstLine="709"/>
        <w:jc w:val="both"/>
        <w:rPr>
          <w:b/>
        </w:rPr>
      </w:pPr>
      <w:r w:rsidRPr="00EF29D5">
        <w:rPr>
          <w:b/>
        </w:rPr>
        <w:t xml:space="preserve"> ИЗ ДРЕВНЕРУССКОЙ  ЛИТЕРАТУРЫ</w:t>
      </w:r>
    </w:p>
    <w:p w:rsidR="00D967D5" w:rsidRPr="00EF29D5" w:rsidRDefault="00D967D5" w:rsidP="00EF29D5">
      <w:pPr>
        <w:ind w:firstLine="709"/>
        <w:jc w:val="both"/>
      </w:pPr>
      <w:r w:rsidRPr="00EF29D5">
        <w:t>Беседа о древнерусской литературе. Самобытный харак</w:t>
      </w:r>
      <w:r w:rsidRPr="00EF29D5">
        <w:softHyphen/>
        <w:t>тер древнерусской литературы. Богатство и разнообразие жанров.</w:t>
      </w:r>
    </w:p>
    <w:p w:rsidR="00D967D5" w:rsidRPr="00EF29D5" w:rsidRDefault="00D967D5" w:rsidP="00EF29D5">
      <w:pPr>
        <w:ind w:firstLine="709"/>
        <w:jc w:val="both"/>
      </w:pPr>
      <w:r w:rsidRPr="00EF29D5">
        <w:rPr>
          <w:b/>
          <w:i/>
          <w:iCs/>
        </w:rPr>
        <w:t>«Слово о полку Игореве».</w:t>
      </w:r>
      <w:r w:rsidRPr="00EF29D5">
        <w:t>История открытия памятника, проблема авторства. Художественные особенности произве</w:t>
      </w:r>
      <w:r w:rsidRPr="00EF29D5">
        <w:softHyphen/>
        <w:t>дения. Значение «Слова...» для русской литературы после</w:t>
      </w:r>
      <w:r w:rsidRPr="00EF29D5">
        <w:softHyphen/>
        <w:t>дующих веков.</w:t>
      </w:r>
    </w:p>
    <w:p w:rsidR="00D967D5" w:rsidRPr="00EF29D5" w:rsidRDefault="00D967D5" w:rsidP="00EF29D5">
      <w:pPr>
        <w:ind w:firstLine="709"/>
        <w:jc w:val="both"/>
        <w:rPr>
          <w:i/>
        </w:rPr>
      </w:pPr>
      <w:r w:rsidRPr="00EF29D5">
        <w:rPr>
          <w:i/>
        </w:rPr>
        <w:t>Теория литературы. Слово как жанр древнерусской литературы.</w:t>
      </w:r>
    </w:p>
    <w:p w:rsidR="00D967D5" w:rsidRPr="00EF29D5" w:rsidRDefault="00D967D5" w:rsidP="00EF29D5">
      <w:pPr>
        <w:ind w:firstLine="709"/>
        <w:jc w:val="both"/>
        <w:rPr>
          <w:b/>
        </w:rPr>
      </w:pPr>
      <w:r w:rsidRPr="00EF29D5">
        <w:rPr>
          <w:b/>
        </w:rPr>
        <w:t xml:space="preserve">ИЗ  ЛИТЕРАТУРЫ  </w:t>
      </w:r>
      <w:r w:rsidRPr="00EF29D5">
        <w:rPr>
          <w:b/>
          <w:lang w:val="en-US"/>
        </w:rPr>
        <w:t>XVIII</w:t>
      </w:r>
      <w:r w:rsidRPr="00EF29D5">
        <w:rPr>
          <w:b/>
        </w:rPr>
        <w:t xml:space="preserve">   ВЕКА</w:t>
      </w:r>
    </w:p>
    <w:p w:rsidR="00D967D5" w:rsidRPr="00EF29D5" w:rsidRDefault="00D967D5" w:rsidP="00EF29D5">
      <w:pPr>
        <w:ind w:firstLine="709"/>
        <w:jc w:val="both"/>
      </w:pPr>
      <w:r w:rsidRPr="00EF29D5">
        <w:t xml:space="preserve">Характеристика русской литературы </w:t>
      </w:r>
      <w:r w:rsidRPr="00EF29D5">
        <w:rPr>
          <w:lang w:val="en-US"/>
        </w:rPr>
        <w:t>XVIII</w:t>
      </w:r>
      <w:r w:rsidRPr="00EF29D5">
        <w:t xml:space="preserve"> века. </w:t>
      </w:r>
    </w:p>
    <w:p w:rsidR="00D967D5" w:rsidRPr="00EF29D5" w:rsidRDefault="00D967D5" w:rsidP="00EF29D5">
      <w:pPr>
        <w:ind w:firstLine="709"/>
        <w:jc w:val="both"/>
      </w:pPr>
      <w:r w:rsidRPr="00EF29D5">
        <w:t>Граж</w:t>
      </w:r>
      <w:r w:rsidRPr="00EF29D5">
        <w:softHyphen/>
        <w:t>данский пафос русского классицизма.</w:t>
      </w:r>
    </w:p>
    <w:p w:rsidR="00D967D5" w:rsidRPr="00EF29D5" w:rsidRDefault="00D967D5" w:rsidP="00EF29D5">
      <w:pPr>
        <w:ind w:firstLine="709"/>
        <w:jc w:val="both"/>
      </w:pPr>
      <w:r w:rsidRPr="00EF29D5">
        <w:rPr>
          <w:b/>
          <w:spacing w:val="-3"/>
        </w:rPr>
        <w:t>Михаил Васильевич Ломоносов.</w:t>
      </w:r>
      <w:r w:rsidRPr="00EF29D5">
        <w:rPr>
          <w:spacing w:val="-3"/>
        </w:rPr>
        <w:t xml:space="preserve"> Жизнь и творчество. </w:t>
      </w:r>
      <w:r w:rsidRPr="00EF29D5">
        <w:t>Ученый, поэт, реформатор русского литературного языка и стиха.</w:t>
      </w:r>
    </w:p>
    <w:p w:rsidR="00D967D5" w:rsidRPr="00EF29D5" w:rsidRDefault="00D967D5" w:rsidP="00EF29D5">
      <w:pPr>
        <w:ind w:firstLine="709"/>
        <w:jc w:val="both"/>
      </w:pPr>
      <w:r w:rsidRPr="00EF29D5">
        <w:rPr>
          <w:b/>
          <w:i/>
          <w:iCs/>
        </w:rPr>
        <w:t>«Вечернее размышление о Божием величестве при слу</w:t>
      </w:r>
      <w:r w:rsidRPr="00EF29D5">
        <w:rPr>
          <w:b/>
          <w:i/>
          <w:iCs/>
        </w:rPr>
        <w:softHyphen/>
        <w:t xml:space="preserve">чае великого северного сияния», «Ода на день восшествия </w:t>
      </w:r>
      <w:r w:rsidRPr="00EF29D5">
        <w:rPr>
          <w:b/>
          <w:i/>
          <w:iCs/>
          <w:spacing w:val="-6"/>
        </w:rPr>
        <w:t>на Всероссийский престол ея Величества государыни Им</w:t>
      </w:r>
      <w:r w:rsidRPr="00EF29D5">
        <w:rPr>
          <w:b/>
          <w:i/>
          <w:iCs/>
          <w:spacing w:val="-6"/>
        </w:rPr>
        <w:softHyphen/>
      </w:r>
      <w:r w:rsidRPr="00EF29D5">
        <w:rPr>
          <w:b/>
          <w:i/>
          <w:iCs/>
          <w:spacing w:val="-5"/>
        </w:rPr>
        <w:t>ператрицы Елисаветы Петровны 1747 года».</w:t>
      </w:r>
      <w:r w:rsidRPr="00EF29D5">
        <w:rPr>
          <w:spacing w:val="-5"/>
        </w:rPr>
        <w:t>Прославле</w:t>
      </w:r>
      <w:r w:rsidRPr="00EF29D5">
        <w:rPr>
          <w:spacing w:val="-5"/>
        </w:rPr>
        <w:softHyphen/>
      </w:r>
      <w:r w:rsidRPr="00EF29D5">
        <w:t>ние Родины, мира, науки и просвещения в произведениях Ломоносова.</w:t>
      </w:r>
    </w:p>
    <w:p w:rsidR="00D967D5" w:rsidRPr="00EF29D5" w:rsidRDefault="00D967D5" w:rsidP="00EF29D5">
      <w:pPr>
        <w:ind w:firstLine="709"/>
        <w:jc w:val="both"/>
        <w:rPr>
          <w:i/>
        </w:rPr>
      </w:pPr>
      <w:r w:rsidRPr="00EF29D5">
        <w:rPr>
          <w:i/>
        </w:rPr>
        <w:t>Теория литературы. Ода как жанр лирической по</w:t>
      </w:r>
      <w:r w:rsidRPr="00EF29D5">
        <w:rPr>
          <w:i/>
        </w:rPr>
        <w:softHyphen/>
        <w:t>эзии.</w:t>
      </w:r>
    </w:p>
    <w:p w:rsidR="00D967D5" w:rsidRPr="00EF29D5" w:rsidRDefault="00D967D5" w:rsidP="00EF29D5">
      <w:pPr>
        <w:ind w:firstLine="709"/>
        <w:jc w:val="both"/>
      </w:pPr>
      <w:r w:rsidRPr="00EF29D5">
        <w:rPr>
          <w:b/>
          <w:spacing w:val="-4"/>
        </w:rPr>
        <w:t>Гавриил Романович Державин</w:t>
      </w:r>
      <w:r w:rsidRPr="00EF29D5">
        <w:rPr>
          <w:spacing w:val="-4"/>
        </w:rPr>
        <w:t>. Жизнь и творчество. (Об</w:t>
      </w:r>
      <w:r w:rsidRPr="00EF29D5">
        <w:rPr>
          <w:spacing w:val="-4"/>
        </w:rPr>
        <w:softHyphen/>
      </w:r>
      <w:r w:rsidRPr="00EF29D5">
        <w:t>зор.)</w:t>
      </w:r>
    </w:p>
    <w:p w:rsidR="00D967D5" w:rsidRPr="00EF29D5" w:rsidRDefault="00D967D5" w:rsidP="00EF29D5">
      <w:pPr>
        <w:ind w:firstLine="709"/>
        <w:jc w:val="both"/>
      </w:pPr>
      <w:r w:rsidRPr="00EF29D5">
        <w:rPr>
          <w:b/>
          <w:i/>
          <w:iCs/>
        </w:rPr>
        <w:t>«Властителям и судиям».</w:t>
      </w:r>
      <w:r w:rsidRPr="00EF29D5">
        <w:t>Тема несправедливости силь</w:t>
      </w:r>
      <w:r w:rsidRPr="00EF29D5">
        <w:softHyphen/>
        <w:t>ных мира сего. «Высокий» слог и ораторские, декламаци</w:t>
      </w:r>
      <w:r w:rsidRPr="00EF29D5">
        <w:softHyphen/>
        <w:t>онные интонации.</w:t>
      </w:r>
    </w:p>
    <w:p w:rsidR="00D967D5" w:rsidRPr="00EF29D5" w:rsidRDefault="00D967D5" w:rsidP="00EF29D5">
      <w:pPr>
        <w:ind w:firstLine="709"/>
        <w:jc w:val="both"/>
      </w:pPr>
      <w:r w:rsidRPr="00EF29D5">
        <w:rPr>
          <w:b/>
          <w:i/>
          <w:iCs/>
        </w:rPr>
        <w:t>«Памятник».</w:t>
      </w:r>
      <w:r w:rsidRPr="00EF29D5">
        <w:t>Традиции Горация. Мысль о бессмертии поэта. «Забавный русский слог» Державина и его особен</w:t>
      </w:r>
      <w:r w:rsidRPr="00EF29D5">
        <w:softHyphen/>
        <w:t>ности. Оценка в стихотворении собственного поэтического новаторства.</w:t>
      </w:r>
    </w:p>
    <w:p w:rsidR="00D967D5" w:rsidRPr="00EF29D5" w:rsidRDefault="00D967D5" w:rsidP="00EF29D5">
      <w:pPr>
        <w:ind w:firstLine="709"/>
        <w:jc w:val="both"/>
      </w:pPr>
      <w:r w:rsidRPr="00EF29D5">
        <w:rPr>
          <w:b/>
        </w:rPr>
        <w:t>Александр Николаевич Радищев.</w:t>
      </w:r>
      <w:r w:rsidRPr="00EF29D5">
        <w:t xml:space="preserve"> Слово о писателе. </w:t>
      </w:r>
      <w:r w:rsidRPr="00EF29D5">
        <w:rPr>
          <w:b/>
          <w:i/>
          <w:iCs/>
        </w:rPr>
        <w:t>«Путешествие   из   Петербурга   в   Москву».</w:t>
      </w:r>
      <w:r w:rsidRPr="00EF29D5">
        <w:t>(Обзор.) Широкое изображение российской действительности. Кри</w:t>
      </w:r>
      <w:r w:rsidRPr="00EF29D5">
        <w:softHyphen/>
        <w:t>тика крепостничества. Автор и путешественник. Особенно</w:t>
      </w:r>
      <w:r w:rsidRPr="00EF29D5">
        <w:softHyphen/>
        <w:t>сти повествования. Жанр путешествия и его содержатель</w:t>
      </w:r>
      <w:r w:rsidRPr="00EF29D5">
        <w:softHyphen/>
        <w:t>ное наполнение. Черты сентиментализма в произведении. Теория   литературы. Жанр путешествия.</w:t>
      </w:r>
    </w:p>
    <w:p w:rsidR="00D967D5" w:rsidRPr="00EF29D5" w:rsidRDefault="00D967D5" w:rsidP="00EF29D5">
      <w:pPr>
        <w:ind w:firstLine="709"/>
        <w:jc w:val="both"/>
      </w:pPr>
      <w:r w:rsidRPr="00EF29D5">
        <w:rPr>
          <w:b/>
        </w:rPr>
        <w:t>Николай Михайлович Карамзин.</w:t>
      </w:r>
      <w:r w:rsidRPr="00EF29D5">
        <w:t xml:space="preserve"> Слово о писателе.</w:t>
      </w:r>
    </w:p>
    <w:p w:rsidR="00D967D5" w:rsidRPr="00EF29D5" w:rsidRDefault="00D967D5" w:rsidP="00EF29D5">
      <w:pPr>
        <w:ind w:firstLine="709"/>
        <w:jc w:val="both"/>
      </w:pPr>
      <w:r w:rsidRPr="00EF29D5">
        <w:t xml:space="preserve">Повесть </w:t>
      </w:r>
      <w:r w:rsidRPr="00EF29D5">
        <w:rPr>
          <w:b/>
          <w:i/>
          <w:iCs/>
        </w:rPr>
        <w:t>«Бедная Лиза»,</w:t>
      </w:r>
      <w:r w:rsidRPr="00EF29D5">
        <w:t xml:space="preserve">стихотворение </w:t>
      </w:r>
      <w:r w:rsidRPr="00EF29D5">
        <w:rPr>
          <w:b/>
          <w:i/>
          <w:iCs/>
        </w:rPr>
        <w:t>«Осень».</w:t>
      </w:r>
      <w:r w:rsidRPr="00EF29D5">
        <w:t>Сенти</w:t>
      </w:r>
      <w:r w:rsidRPr="00EF29D5">
        <w:softHyphen/>
        <w:t>ментализм. Утверждение общечеловеческих ценностей в повести «Бедная Лиза». Главные герои повести. Внимание писателя к внутреннему миру героини. Новые черты рус</w:t>
      </w:r>
      <w:r w:rsidRPr="00EF29D5">
        <w:softHyphen/>
        <w:t>ской литературы.</w:t>
      </w:r>
    </w:p>
    <w:p w:rsidR="00D967D5" w:rsidRPr="00EF29D5" w:rsidRDefault="00D967D5" w:rsidP="00EF29D5">
      <w:pPr>
        <w:ind w:firstLine="709"/>
        <w:jc w:val="both"/>
        <w:rPr>
          <w:i/>
        </w:rPr>
      </w:pPr>
      <w:r w:rsidRPr="00EF29D5">
        <w:rPr>
          <w:i/>
        </w:rPr>
        <w:t>Теория литературы. Сентиментализм (начальные представления).</w:t>
      </w:r>
    </w:p>
    <w:p w:rsidR="00D967D5" w:rsidRPr="00EF29D5" w:rsidRDefault="00D967D5" w:rsidP="00EF29D5">
      <w:pPr>
        <w:ind w:firstLine="709"/>
        <w:jc w:val="both"/>
        <w:rPr>
          <w:b/>
        </w:rPr>
      </w:pPr>
      <w:r w:rsidRPr="00EF29D5">
        <w:rPr>
          <w:b/>
        </w:rPr>
        <w:t xml:space="preserve">ИЗ   РУССКОЙ  ЛИТЕРАТУРЫ  </w:t>
      </w:r>
      <w:r w:rsidRPr="00EF29D5">
        <w:rPr>
          <w:b/>
          <w:lang w:val="en-US"/>
        </w:rPr>
        <w:t>XIX</w:t>
      </w:r>
      <w:r w:rsidRPr="00EF29D5">
        <w:rPr>
          <w:b/>
        </w:rPr>
        <w:t xml:space="preserve">  ВЕКА</w:t>
      </w:r>
    </w:p>
    <w:p w:rsidR="00D967D5" w:rsidRPr="00EF29D5" w:rsidRDefault="00D967D5" w:rsidP="00EF29D5">
      <w:pPr>
        <w:ind w:firstLine="709"/>
        <w:jc w:val="both"/>
      </w:pPr>
      <w:r w:rsidRPr="00EF29D5">
        <w:t xml:space="preserve">Беседа об авторах и произведениях, определивших лицо литературы </w:t>
      </w:r>
      <w:r w:rsidRPr="00EF29D5">
        <w:rPr>
          <w:lang w:val="en-US"/>
        </w:rPr>
        <w:t>XIX</w:t>
      </w:r>
      <w:r w:rsidRPr="00EF29D5">
        <w:t xml:space="preserve"> века. Поэзия, проза, драматургия </w:t>
      </w:r>
      <w:r w:rsidRPr="00EF29D5">
        <w:rPr>
          <w:lang w:val="en-US"/>
        </w:rPr>
        <w:t>XIX</w:t>
      </w:r>
      <w:r w:rsidRPr="00EF29D5">
        <w:t xml:space="preserve"> века в русской критике, публицистике, мемуарной литературе.</w:t>
      </w:r>
    </w:p>
    <w:p w:rsidR="00D967D5" w:rsidRPr="00EF29D5" w:rsidRDefault="00D967D5" w:rsidP="00EF29D5">
      <w:pPr>
        <w:ind w:firstLine="709"/>
        <w:jc w:val="both"/>
      </w:pPr>
      <w:r w:rsidRPr="00EF29D5">
        <w:rPr>
          <w:b/>
          <w:spacing w:val="-4"/>
        </w:rPr>
        <w:t>Василий Андреевич Жуковский.</w:t>
      </w:r>
      <w:r w:rsidRPr="00EF29D5">
        <w:rPr>
          <w:spacing w:val="-4"/>
        </w:rPr>
        <w:t xml:space="preserve"> Жизнь и творчество. </w:t>
      </w:r>
      <w:r w:rsidRPr="00EF29D5">
        <w:t>(Обзор.)</w:t>
      </w:r>
    </w:p>
    <w:p w:rsidR="00D967D5" w:rsidRPr="00EF29D5" w:rsidRDefault="00D967D5" w:rsidP="00EF29D5">
      <w:pPr>
        <w:ind w:firstLine="709"/>
        <w:jc w:val="both"/>
      </w:pPr>
      <w:r w:rsidRPr="00EF29D5">
        <w:rPr>
          <w:b/>
          <w:i/>
          <w:iCs/>
        </w:rPr>
        <w:t>«Море».</w:t>
      </w:r>
      <w:r w:rsidRPr="00EF29D5">
        <w:t>Романтический образ моря.</w:t>
      </w:r>
    </w:p>
    <w:p w:rsidR="00D967D5" w:rsidRPr="00EF29D5" w:rsidRDefault="00D967D5" w:rsidP="00EF29D5">
      <w:pPr>
        <w:ind w:firstLine="709"/>
        <w:jc w:val="both"/>
      </w:pPr>
      <w:r w:rsidRPr="00EF29D5">
        <w:rPr>
          <w:b/>
          <w:i/>
          <w:iCs/>
        </w:rPr>
        <w:t>«Невыразимое».</w:t>
      </w:r>
      <w:r w:rsidRPr="00EF29D5">
        <w:t>Границы выразимого. Возможности по</w:t>
      </w:r>
      <w:r w:rsidRPr="00EF29D5">
        <w:softHyphen/>
        <w:t>этического языка и трудности, встающие на пути поэта. Отношение романтика к слову.</w:t>
      </w:r>
    </w:p>
    <w:p w:rsidR="00D967D5" w:rsidRPr="00EF29D5" w:rsidRDefault="00D967D5" w:rsidP="00EF29D5">
      <w:pPr>
        <w:ind w:firstLine="709"/>
        <w:jc w:val="both"/>
      </w:pPr>
      <w:r w:rsidRPr="00EF29D5">
        <w:rPr>
          <w:b/>
          <w:i/>
          <w:iCs/>
        </w:rPr>
        <w:t>«Светлана».</w:t>
      </w:r>
      <w:r w:rsidRPr="00EF29D5">
        <w:t>Жанр баллады в творчестве Жуковского: сюжетность, фантастика, фольклорное начало, атмосфера тайны и символика сна, пугающий пейзаж, роковые пред</w:t>
      </w:r>
      <w:r w:rsidRPr="00EF29D5">
        <w:softHyphen/>
        <w:t>сказания и приметы, утренние и вечерние сумерки как граница ночи и дня, мотивы дороги и смерти. Баллада «Светлана» — пример преображения традиционной фанта</w:t>
      </w:r>
      <w:r w:rsidRPr="00EF29D5">
        <w:softHyphen/>
        <w:t>стической баллады. Нравственный мир героини как средо</w:t>
      </w:r>
      <w:r w:rsidRPr="00EF29D5">
        <w:softHyphen/>
        <w:t>точие народного духа и христианской веры. Светлана — пленительный образ русской девушки, сохранившей веру в Бога и не поддавшейся губительным чарам.</w:t>
      </w:r>
    </w:p>
    <w:p w:rsidR="00D967D5" w:rsidRPr="00EF29D5" w:rsidRDefault="00D967D5" w:rsidP="00EF29D5">
      <w:pPr>
        <w:ind w:firstLine="709"/>
        <w:jc w:val="both"/>
        <w:rPr>
          <w:i/>
        </w:rPr>
      </w:pPr>
      <w:r w:rsidRPr="00EF29D5">
        <w:rPr>
          <w:i/>
        </w:rPr>
        <w:t>Теория литературы. Баллада (развитие представ</w:t>
      </w:r>
      <w:r w:rsidRPr="00EF29D5">
        <w:rPr>
          <w:i/>
        </w:rPr>
        <w:softHyphen/>
        <w:t>лений).</w:t>
      </w:r>
    </w:p>
    <w:p w:rsidR="00D967D5" w:rsidRPr="00EF29D5" w:rsidRDefault="00D967D5" w:rsidP="00EF29D5">
      <w:pPr>
        <w:ind w:firstLine="709"/>
        <w:jc w:val="both"/>
      </w:pPr>
      <w:r w:rsidRPr="00EF29D5">
        <w:rPr>
          <w:b/>
          <w:spacing w:val="-4"/>
        </w:rPr>
        <w:t>Александр Сергеевич Грибоедов.</w:t>
      </w:r>
      <w:r w:rsidRPr="00EF29D5">
        <w:rPr>
          <w:spacing w:val="-4"/>
        </w:rPr>
        <w:t xml:space="preserve"> Жизнь и творчество. </w:t>
      </w:r>
      <w:r w:rsidRPr="00EF29D5">
        <w:t>(Обзор.)</w:t>
      </w:r>
    </w:p>
    <w:p w:rsidR="00D967D5" w:rsidRPr="00EF29D5" w:rsidRDefault="00D967D5" w:rsidP="00EF29D5">
      <w:pPr>
        <w:ind w:firstLine="709"/>
        <w:jc w:val="both"/>
      </w:pPr>
      <w:r w:rsidRPr="00EF29D5">
        <w:rPr>
          <w:b/>
          <w:i/>
          <w:iCs/>
        </w:rPr>
        <w:t>«Горе от ума».</w:t>
      </w:r>
      <w:r w:rsidRPr="00EF29D5">
        <w:t xml:space="preserve">Обзор содержания. Картина нравов, галерея живых типов и острая сатира. Общечеловеческое звучание образов персонажей. Меткий афористический язык. Особенности композиции комедии. Критика о комедии </w:t>
      </w:r>
      <w:r w:rsidRPr="00EF29D5">
        <w:rPr>
          <w:b/>
          <w:i/>
          <w:iCs/>
        </w:rPr>
        <w:t>(И. А. Гончаров.«Мильон терзаний»)</w:t>
      </w:r>
      <w:r w:rsidRPr="00EF29D5">
        <w:rPr>
          <w:i/>
          <w:iCs/>
        </w:rPr>
        <w:t>.</w:t>
      </w:r>
      <w:r w:rsidRPr="00EF29D5">
        <w:t>Преодоление канонов классицизма в комедии.</w:t>
      </w:r>
    </w:p>
    <w:p w:rsidR="00D967D5" w:rsidRPr="00EF29D5" w:rsidRDefault="00D967D5" w:rsidP="00EF29D5">
      <w:pPr>
        <w:ind w:firstLine="709"/>
        <w:jc w:val="both"/>
      </w:pPr>
      <w:r w:rsidRPr="00EF29D5">
        <w:rPr>
          <w:b/>
          <w:spacing w:val="-5"/>
        </w:rPr>
        <w:t>Александр Сергеевич Пушкин.</w:t>
      </w:r>
      <w:r w:rsidRPr="00EF29D5">
        <w:rPr>
          <w:spacing w:val="-5"/>
        </w:rPr>
        <w:t xml:space="preserve"> Жизнь и творчество. </w:t>
      </w:r>
      <w:r w:rsidRPr="00EF29D5">
        <w:t>(Обзор.)</w:t>
      </w:r>
    </w:p>
    <w:p w:rsidR="00D967D5" w:rsidRPr="00EF29D5" w:rsidRDefault="00D967D5" w:rsidP="00EF29D5">
      <w:pPr>
        <w:ind w:firstLine="709"/>
        <w:jc w:val="both"/>
        <w:rPr>
          <w:b/>
        </w:rPr>
      </w:pPr>
      <w:r w:rsidRPr="00EF29D5">
        <w:t xml:space="preserve">Стихотворения </w:t>
      </w:r>
      <w:r w:rsidRPr="00EF29D5">
        <w:rPr>
          <w:b/>
          <w:i/>
          <w:iCs/>
        </w:rPr>
        <w:t>«Деревня», «К Чаадаеву», «К морю», «Пророк», «Анчар», «На холмах Грузии лежит ночная мгла...», «Я вас любил: любовь еще, быть может...», «Я памятник себе воздвиг нерукотворный...».</w:t>
      </w:r>
    </w:p>
    <w:p w:rsidR="00D967D5" w:rsidRPr="00EF29D5" w:rsidRDefault="00D967D5" w:rsidP="00EF29D5">
      <w:pPr>
        <w:ind w:firstLine="709"/>
        <w:jc w:val="both"/>
      </w:pPr>
      <w:r w:rsidRPr="00EF29D5">
        <w:t>Одухотворенность, чистота, чувство любви. Дружба и друзья в лирике Пушкина. Раздумья о смысле жизни, о поэзии...</w:t>
      </w:r>
    </w:p>
    <w:p w:rsidR="00D967D5" w:rsidRPr="00EF29D5" w:rsidRDefault="00D967D5" w:rsidP="00EF29D5">
      <w:pPr>
        <w:ind w:firstLine="709"/>
        <w:jc w:val="both"/>
      </w:pPr>
      <w:r w:rsidRPr="00EF29D5">
        <w:t xml:space="preserve">Поэма </w:t>
      </w:r>
      <w:r w:rsidRPr="00EF29D5">
        <w:rPr>
          <w:b/>
          <w:i/>
          <w:iCs/>
        </w:rPr>
        <w:t>«Цыганы».</w:t>
      </w:r>
      <w:r w:rsidRPr="00EF29D5">
        <w:t>Герои поэмы. Мир европейский, цивилизованный и мир «естественный» — противоречие, невозможность гармонии. Индивидуалистический характер Алеко. Романтический колорит поэмы.</w:t>
      </w:r>
    </w:p>
    <w:p w:rsidR="00D967D5" w:rsidRPr="00EF29D5" w:rsidRDefault="00D967D5" w:rsidP="00EF29D5">
      <w:pPr>
        <w:ind w:firstLine="709"/>
        <w:jc w:val="both"/>
      </w:pPr>
      <w:r w:rsidRPr="00EF29D5">
        <w:rPr>
          <w:b/>
          <w:i/>
          <w:iCs/>
        </w:rPr>
        <w:t>«Евгений Онегин».</w:t>
      </w:r>
      <w:r w:rsidRPr="00EF29D5">
        <w:t>Обзор содержания. «Евгений Оне</w:t>
      </w:r>
      <w:r w:rsidRPr="00EF29D5">
        <w:softHyphen/>
        <w:t>гин» — роман в стихах. Творческая история. Образы глав</w:t>
      </w:r>
      <w:r w:rsidRPr="00EF29D5">
        <w:softHyphen/>
        <w:t>ных героев. Основная сюжетная линия и лирические от</w:t>
      </w:r>
      <w:r w:rsidRPr="00EF29D5">
        <w:softHyphen/>
        <w:t>ступления.</w:t>
      </w:r>
    </w:p>
    <w:p w:rsidR="00D967D5" w:rsidRPr="00EF29D5" w:rsidRDefault="00D967D5" w:rsidP="00EF29D5">
      <w:pPr>
        <w:ind w:firstLine="709"/>
        <w:jc w:val="both"/>
      </w:pPr>
      <w:r w:rsidRPr="00EF29D5">
        <w:t>Онегинская строфа. Структура текста. Россия в романе. Герои романа. Татьяна — нравственный идеал Пушкина. Типическое и индивидуальное в судьбах Ленского и Оне</w:t>
      </w:r>
      <w:r w:rsidRPr="00EF29D5">
        <w:softHyphen/>
        <w:t>гина. Автор как идейно-композиционный и лирический центр романа. Пушкинский роман в зеркале критики (при</w:t>
      </w:r>
      <w:r w:rsidRPr="00EF29D5">
        <w:softHyphen/>
        <w:t xml:space="preserve">жизненная критика — В. Г. Белинский, Д. И. Писарев; «органическая» критика — А. А. Григорьев; «почвенники» — Ф. М. Достоевский; философская критика начала </w:t>
      </w:r>
      <w:r w:rsidRPr="00EF29D5">
        <w:rPr>
          <w:lang w:val="en-US"/>
        </w:rPr>
        <w:t>XX</w:t>
      </w:r>
      <w:r w:rsidRPr="00EF29D5">
        <w:t xml:space="preserve"> века; писательские оценки).</w:t>
      </w:r>
    </w:p>
    <w:p w:rsidR="00D967D5" w:rsidRPr="00EF29D5" w:rsidRDefault="00D967D5" w:rsidP="00EF29D5">
      <w:pPr>
        <w:ind w:firstLine="709"/>
        <w:jc w:val="both"/>
      </w:pPr>
      <w:r w:rsidRPr="00EF29D5">
        <w:rPr>
          <w:b/>
          <w:i/>
          <w:iCs/>
          <w:spacing w:val="-2"/>
        </w:rPr>
        <w:t>«Моцарт и Сальери».</w:t>
      </w:r>
      <w:r w:rsidRPr="00EF29D5">
        <w:rPr>
          <w:spacing w:val="-2"/>
        </w:rPr>
        <w:t xml:space="preserve">Проблема «гения и злодейства». </w:t>
      </w:r>
      <w:r w:rsidRPr="00EF29D5">
        <w:t>Трагедийное начало «Моцарта и Сальери». Два типа миро</w:t>
      </w:r>
      <w:r w:rsidRPr="00EF29D5">
        <w:softHyphen/>
        <w:t>восприятия, олицетворенные в двух персонажах пьесы. Отражение их нравственных позиций в сфере творчества.</w:t>
      </w:r>
    </w:p>
    <w:p w:rsidR="00D967D5" w:rsidRPr="00EF29D5" w:rsidRDefault="00D967D5" w:rsidP="00EF29D5">
      <w:pPr>
        <w:ind w:firstLine="709"/>
        <w:jc w:val="both"/>
        <w:rPr>
          <w:i/>
        </w:rPr>
      </w:pPr>
      <w:r w:rsidRPr="00EF29D5">
        <w:rPr>
          <w:i/>
        </w:rPr>
        <w:t>Теория литературы. Роман в стихах (начальные пред</w:t>
      </w:r>
      <w:r w:rsidRPr="00EF29D5">
        <w:rPr>
          <w:i/>
        </w:rPr>
        <w:softHyphen/>
        <w:t>ставления). Реализм (развитие понятия). Трагедия как жанр драмы (развитие понятия).</w:t>
      </w:r>
    </w:p>
    <w:p w:rsidR="00D967D5" w:rsidRPr="00EF29D5" w:rsidRDefault="00D967D5" w:rsidP="00EF29D5">
      <w:pPr>
        <w:ind w:firstLine="709"/>
        <w:jc w:val="both"/>
      </w:pPr>
      <w:r w:rsidRPr="00EF29D5">
        <w:rPr>
          <w:b/>
          <w:spacing w:val="-4"/>
        </w:rPr>
        <w:t>Михаил Юрьевич Лермонтов.</w:t>
      </w:r>
      <w:r w:rsidRPr="00EF29D5">
        <w:rPr>
          <w:spacing w:val="-4"/>
        </w:rPr>
        <w:t xml:space="preserve"> Жизнь и творчество. </w:t>
      </w:r>
      <w:r w:rsidRPr="00EF29D5">
        <w:t>(Обзор.)</w:t>
      </w:r>
    </w:p>
    <w:p w:rsidR="00D967D5" w:rsidRPr="00EF29D5" w:rsidRDefault="00D967D5" w:rsidP="00EF29D5">
      <w:pPr>
        <w:ind w:firstLine="709"/>
        <w:jc w:val="both"/>
      </w:pPr>
      <w:r w:rsidRPr="00EF29D5">
        <w:rPr>
          <w:b/>
          <w:i/>
          <w:iCs/>
        </w:rPr>
        <w:t>«Герой нашего времени».</w:t>
      </w:r>
      <w:r w:rsidRPr="00EF29D5">
        <w:t>Обзор содержания. «Герой на</w:t>
      </w:r>
      <w:r w:rsidRPr="00EF29D5">
        <w:softHyphen/>
        <w:t>шего времени» — первый психологический роман в рус</w:t>
      </w:r>
      <w:r w:rsidRPr="00EF29D5">
        <w:softHyphen/>
        <w:t>ской литературе, роман о незаурядной личности. Главные и второстепенные герои.</w:t>
      </w:r>
    </w:p>
    <w:p w:rsidR="00D967D5" w:rsidRPr="00EF29D5" w:rsidRDefault="00D967D5" w:rsidP="00EF29D5">
      <w:pPr>
        <w:ind w:firstLine="709"/>
        <w:jc w:val="both"/>
      </w:pPr>
      <w:r w:rsidRPr="00EF29D5">
        <w:t>Особенности композиции. Печорин — «самый любопыт</w:t>
      </w:r>
      <w:r w:rsidRPr="00EF29D5">
        <w:softHyphen/>
        <w:t>ный предмет своих наблюдений» (В. Г. Белинский).</w:t>
      </w:r>
    </w:p>
    <w:p w:rsidR="00D967D5" w:rsidRPr="00EF29D5" w:rsidRDefault="00D967D5" w:rsidP="00EF29D5">
      <w:pPr>
        <w:ind w:firstLine="709"/>
        <w:jc w:val="both"/>
      </w:pPr>
      <w:r w:rsidRPr="00EF29D5">
        <w:t xml:space="preserve">Печорин и Максим Максимыч. Печорин и доктор Вернер. Печорин и Грушницкий. Печорин и Вера. Печорин и Мери. Печорин и «ундина». Повесть </w:t>
      </w:r>
      <w:r w:rsidRPr="00EF29D5">
        <w:rPr>
          <w:b/>
          <w:i/>
          <w:iCs/>
        </w:rPr>
        <w:t>«Фаталист»</w:t>
      </w:r>
      <w:r w:rsidRPr="00EF29D5">
        <w:t>и ее философско-композиционное значение. Споры о романтиз</w:t>
      </w:r>
      <w:r w:rsidRPr="00EF29D5">
        <w:softHyphen/>
        <w:t>ме и реализме романа. Поэзия Лермонтова и «Герой наше</w:t>
      </w:r>
      <w:r w:rsidRPr="00EF29D5">
        <w:softHyphen/>
        <w:t>го времени» в критике В. Г. Белинского.</w:t>
      </w:r>
    </w:p>
    <w:p w:rsidR="00D967D5" w:rsidRPr="00EF29D5" w:rsidRDefault="00D967D5" w:rsidP="00EF29D5">
      <w:pPr>
        <w:ind w:firstLine="709"/>
        <w:jc w:val="both"/>
      </w:pPr>
      <w:r w:rsidRPr="00EF29D5">
        <w:t xml:space="preserve">Основные мотивы лирики. </w:t>
      </w:r>
      <w:r w:rsidRPr="00EF29D5">
        <w:rPr>
          <w:b/>
          <w:i/>
          <w:iCs/>
        </w:rPr>
        <w:t>«Смерть Поэта», «Парус», «И скучно и грустно», «Дума», «Поэт», «Родина», «Про</w:t>
      </w:r>
      <w:r w:rsidRPr="00EF29D5">
        <w:rPr>
          <w:b/>
          <w:i/>
          <w:iCs/>
        </w:rPr>
        <w:softHyphen/>
        <w:t>рок», «Нет, не тебя так пылко я люблю...».</w:t>
      </w:r>
      <w:r w:rsidRPr="00EF29D5">
        <w:t>Пафос вольности, чувство одиночества, тема любви, поэта и поэзии.</w:t>
      </w:r>
    </w:p>
    <w:p w:rsidR="00D967D5" w:rsidRPr="00EF29D5" w:rsidRDefault="00D967D5" w:rsidP="00EF29D5">
      <w:pPr>
        <w:ind w:firstLine="709"/>
        <w:jc w:val="both"/>
        <w:rPr>
          <w:i/>
        </w:rPr>
      </w:pPr>
      <w:r w:rsidRPr="00EF29D5">
        <w:rPr>
          <w:i/>
        </w:rPr>
        <w:t>Теория литературы. Понятие о романтизме (закреп</w:t>
      </w:r>
      <w:r w:rsidRPr="00EF29D5">
        <w:rPr>
          <w:i/>
        </w:rPr>
        <w:softHyphen/>
        <w:t>ление понятия). Психологизм художественной литературы (начальные представления). Психологический роман (на</w:t>
      </w:r>
      <w:r w:rsidRPr="00EF29D5">
        <w:rPr>
          <w:i/>
        </w:rPr>
        <w:softHyphen/>
        <w:t>чальные представления).</w:t>
      </w:r>
    </w:p>
    <w:p w:rsidR="00D967D5" w:rsidRPr="00EF29D5" w:rsidRDefault="00D967D5" w:rsidP="00EF29D5">
      <w:pPr>
        <w:ind w:firstLine="709"/>
        <w:jc w:val="both"/>
      </w:pPr>
      <w:r w:rsidRPr="00EF29D5">
        <w:rPr>
          <w:b/>
          <w:spacing w:val="-3"/>
        </w:rPr>
        <w:t>Николай Васильевич Гоголь.</w:t>
      </w:r>
      <w:r w:rsidRPr="00EF29D5">
        <w:rPr>
          <w:spacing w:val="-3"/>
        </w:rPr>
        <w:t xml:space="preserve"> Жизнь и творчество. </w:t>
      </w:r>
      <w:r w:rsidRPr="00EF29D5">
        <w:t>(Обзор)</w:t>
      </w:r>
    </w:p>
    <w:p w:rsidR="00D967D5" w:rsidRPr="00EF29D5" w:rsidRDefault="00D967D5" w:rsidP="00EF29D5">
      <w:pPr>
        <w:ind w:firstLine="709"/>
        <w:jc w:val="both"/>
      </w:pPr>
      <w:r w:rsidRPr="00EF29D5">
        <w:rPr>
          <w:b/>
          <w:i/>
          <w:iCs/>
        </w:rPr>
        <w:t>«Мертвые души»</w:t>
      </w:r>
      <w:r w:rsidRPr="00EF29D5">
        <w:t>— история создания. Смысл названия поэмы. Система образов. Мертвые и живые души. Чичи</w:t>
      </w:r>
      <w:r w:rsidRPr="00EF29D5">
        <w:softHyphen/>
        <w:t>ков — «приобретатель», новый герой эпохи.</w:t>
      </w:r>
    </w:p>
    <w:p w:rsidR="00D967D5" w:rsidRPr="00EF29D5" w:rsidRDefault="00D967D5" w:rsidP="00EF29D5">
      <w:pPr>
        <w:ind w:firstLine="709"/>
        <w:jc w:val="both"/>
      </w:pPr>
      <w:r w:rsidRPr="00EF29D5">
        <w:t>Поэма о величии России. Первоначальный замысел и идея Гоголя. Соотношение с «Божественной комедией» Данте, с плутовским романом, романом-путешествием. Жанровое своеобразие произведения. Причины незавер</w:t>
      </w:r>
      <w:r w:rsidRPr="00EF29D5">
        <w:softHyphen/>
        <w:t>шенности поэмы. Чичиков как антигерой. Эволюция Чи</w:t>
      </w:r>
      <w:r w:rsidRPr="00EF29D5">
        <w:softHyphen/>
        <w:t>чикова и Плюшкина в замысле поэмы. Эволюция образа автора — от сатирика к пророку и проповеднику. Поэма в оценках Белинского. Ответ Гоголя на критику Белин</w:t>
      </w:r>
      <w:r w:rsidRPr="00EF29D5">
        <w:softHyphen/>
        <w:t>ского.</w:t>
      </w:r>
    </w:p>
    <w:p w:rsidR="00D967D5" w:rsidRPr="00EF29D5" w:rsidRDefault="00D967D5" w:rsidP="00EF29D5">
      <w:pPr>
        <w:ind w:firstLine="709"/>
        <w:jc w:val="both"/>
        <w:rPr>
          <w:i/>
        </w:rPr>
      </w:pPr>
      <w:r w:rsidRPr="00EF29D5">
        <w:rPr>
          <w:i/>
        </w:rPr>
        <w:t>Теория литературы. Понятие о герое и антигерое. Понятие о литературном типе. Понятие о комическом и его видах: сатире, юморе, иронии, сарказме. Характер ко</w:t>
      </w:r>
      <w:r w:rsidRPr="00EF29D5">
        <w:rPr>
          <w:i/>
        </w:rPr>
        <w:softHyphen/>
        <w:t>мического изображения в соответствии с тоном речи: обличительный пафос, сатирический или саркастический смех, ироническая насмешка, издевка, беззлобное комикование, дружеский смех (развитие представлений).</w:t>
      </w:r>
    </w:p>
    <w:p w:rsidR="00D967D5" w:rsidRPr="00EF29D5" w:rsidRDefault="00D967D5" w:rsidP="00EF29D5">
      <w:pPr>
        <w:ind w:firstLine="709"/>
        <w:jc w:val="both"/>
      </w:pPr>
      <w:r w:rsidRPr="00EF29D5">
        <w:rPr>
          <w:b/>
          <w:spacing w:val="-1"/>
        </w:rPr>
        <w:t>Александр  Николаевич Островский.</w:t>
      </w:r>
      <w:r w:rsidRPr="00EF29D5">
        <w:rPr>
          <w:spacing w:val="-1"/>
        </w:rPr>
        <w:t xml:space="preserve">  Слово о писателе.</w:t>
      </w:r>
    </w:p>
    <w:p w:rsidR="00D967D5" w:rsidRPr="00EF29D5" w:rsidRDefault="00D967D5" w:rsidP="00EF29D5">
      <w:pPr>
        <w:ind w:firstLine="709"/>
        <w:jc w:val="both"/>
      </w:pPr>
      <w:r w:rsidRPr="00EF29D5">
        <w:rPr>
          <w:b/>
          <w:i/>
          <w:iCs/>
        </w:rPr>
        <w:t>«Бедность не порок».</w:t>
      </w:r>
      <w:r w:rsidRPr="00EF29D5">
        <w:t xml:space="preserve">Патриархальный мир в пьесе и угроза его распада. Любовь в патриархальном мире. Любовь Гордеевна   и   приказчик   Митя   —   положительные   герои пьесы. Особенности сюжета. Победа любви — воскрешение патриархальности, воплощение истины, благодати, красоты. </w:t>
      </w:r>
    </w:p>
    <w:p w:rsidR="00D967D5" w:rsidRPr="00EF29D5" w:rsidRDefault="00D967D5" w:rsidP="00EF29D5">
      <w:pPr>
        <w:ind w:firstLine="709"/>
        <w:jc w:val="both"/>
        <w:rPr>
          <w:i/>
        </w:rPr>
      </w:pPr>
      <w:r w:rsidRPr="00EF29D5">
        <w:rPr>
          <w:i/>
        </w:rPr>
        <w:t>Теория  литературы. Комедия как жанр драматургии (развитие понятия).</w:t>
      </w:r>
    </w:p>
    <w:p w:rsidR="00D967D5" w:rsidRPr="00EF29D5" w:rsidRDefault="00D967D5" w:rsidP="00EF29D5">
      <w:pPr>
        <w:ind w:firstLine="709"/>
        <w:jc w:val="both"/>
      </w:pPr>
      <w:r w:rsidRPr="00EF29D5">
        <w:rPr>
          <w:b/>
        </w:rPr>
        <w:t>Федор Михайлович Достоевский.</w:t>
      </w:r>
      <w:r w:rsidRPr="00EF29D5">
        <w:t xml:space="preserve"> Слово о писателе.</w:t>
      </w:r>
    </w:p>
    <w:p w:rsidR="00D967D5" w:rsidRPr="00EF29D5" w:rsidRDefault="00D967D5" w:rsidP="00EF29D5">
      <w:pPr>
        <w:ind w:firstLine="709"/>
        <w:jc w:val="both"/>
      </w:pPr>
      <w:r w:rsidRPr="00EF29D5">
        <w:rPr>
          <w:b/>
          <w:i/>
          <w:iCs/>
        </w:rPr>
        <w:t>«Белые ночи».</w:t>
      </w:r>
      <w:r w:rsidRPr="00EF29D5">
        <w:t>Тип «петербургского мечтателя» — жад</w:t>
      </w:r>
      <w:r w:rsidRPr="00EF29D5">
        <w:softHyphen/>
        <w:t>ного к жизни и одновременно нежного, доброго, несчаст</w:t>
      </w:r>
      <w:r w:rsidRPr="00EF29D5">
        <w:softHyphen/>
        <w:t>ного, склонного к несбыточным фантазиям. Роль истории Настеньки в романе. Содержание и смысл «сентименталь</w:t>
      </w:r>
      <w:r w:rsidRPr="00EF29D5">
        <w:softHyphen/>
        <w:t>ности» в понимании Достоевского.</w:t>
      </w:r>
    </w:p>
    <w:p w:rsidR="00D967D5" w:rsidRPr="00EF29D5" w:rsidRDefault="00D967D5" w:rsidP="00EF29D5">
      <w:pPr>
        <w:ind w:firstLine="709"/>
        <w:jc w:val="both"/>
        <w:rPr>
          <w:i/>
        </w:rPr>
      </w:pPr>
      <w:r w:rsidRPr="00EF29D5">
        <w:rPr>
          <w:i/>
        </w:rPr>
        <w:t>Теория   литературы. Повесть (развитие понятия).</w:t>
      </w:r>
    </w:p>
    <w:p w:rsidR="00D967D5" w:rsidRPr="00EF29D5" w:rsidRDefault="00D967D5" w:rsidP="00EF29D5">
      <w:pPr>
        <w:ind w:firstLine="709"/>
        <w:jc w:val="both"/>
      </w:pPr>
      <w:r w:rsidRPr="00EF29D5">
        <w:rPr>
          <w:b/>
        </w:rPr>
        <w:t>Лев Николаевич Толстой</w:t>
      </w:r>
      <w:r w:rsidRPr="00EF29D5">
        <w:t>. Слово о писателе.</w:t>
      </w:r>
    </w:p>
    <w:p w:rsidR="00D967D5" w:rsidRPr="00EF29D5" w:rsidRDefault="00D967D5" w:rsidP="00EF29D5">
      <w:pPr>
        <w:ind w:firstLine="709"/>
        <w:jc w:val="both"/>
      </w:pPr>
      <w:r w:rsidRPr="00EF29D5">
        <w:rPr>
          <w:b/>
          <w:i/>
          <w:iCs/>
        </w:rPr>
        <w:t>«Юность».</w:t>
      </w:r>
      <w:r w:rsidRPr="00EF29D5">
        <w:t>Обзор содержания автобиографической три</w:t>
      </w:r>
      <w:r w:rsidRPr="00EF29D5">
        <w:softHyphen/>
        <w:t>логии. Формирование личности юного героя повести, его стремление к нравственному обновлению. Духовный конф</w:t>
      </w:r>
      <w:r w:rsidRPr="00EF29D5">
        <w:softHyphen/>
        <w:t>ликт героя с окружающей его средой и собственными недостатками: самолюбованием, тщеславием, скептициз</w:t>
      </w:r>
      <w:r w:rsidRPr="00EF29D5">
        <w:softHyphen/>
        <w:t>мом. Возрождение веры в победу добра, в возможность счастья. Особенности поэтики Л. Толстого: психологизм («диалектика души»), чистота нравственного чувства, внут</w:t>
      </w:r>
      <w:r w:rsidRPr="00EF29D5">
        <w:softHyphen/>
        <w:t>ренний монолог как форма раскрытия психологии героя.</w:t>
      </w:r>
    </w:p>
    <w:p w:rsidR="00D967D5" w:rsidRPr="00EF29D5" w:rsidRDefault="00D967D5" w:rsidP="00EF29D5">
      <w:pPr>
        <w:ind w:firstLine="709"/>
        <w:jc w:val="both"/>
      </w:pPr>
      <w:r w:rsidRPr="00EF29D5">
        <w:rPr>
          <w:b/>
        </w:rPr>
        <w:t>Антон Павлович Чехов.</w:t>
      </w:r>
      <w:r w:rsidRPr="00EF29D5">
        <w:t xml:space="preserve"> Слово о писателе.</w:t>
      </w:r>
    </w:p>
    <w:p w:rsidR="00D967D5" w:rsidRPr="00EF29D5" w:rsidRDefault="00D967D5" w:rsidP="00EF29D5">
      <w:pPr>
        <w:ind w:firstLine="709"/>
        <w:jc w:val="both"/>
      </w:pPr>
      <w:r w:rsidRPr="00EF29D5">
        <w:rPr>
          <w:b/>
          <w:i/>
          <w:iCs/>
          <w:spacing w:val="-2"/>
        </w:rPr>
        <w:t>«Тоска», «Смерть чиновника».</w:t>
      </w:r>
      <w:r w:rsidRPr="00EF29D5">
        <w:rPr>
          <w:spacing w:val="-2"/>
        </w:rPr>
        <w:t xml:space="preserve">Истинные и ложные </w:t>
      </w:r>
      <w:r w:rsidRPr="00EF29D5">
        <w:t>ценности героев рассказа.</w:t>
      </w:r>
    </w:p>
    <w:p w:rsidR="00D967D5" w:rsidRPr="00EF29D5" w:rsidRDefault="00D967D5" w:rsidP="00EF29D5">
      <w:pPr>
        <w:ind w:firstLine="709"/>
        <w:jc w:val="both"/>
      </w:pPr>
      <w:r w:rsidRPr="00EF29D5">
        <w:t>«Смерть чиновника». Эволюция образа маленького чело</w:t>
      </w:r>
      <w:r w:rsidRPr="00EF29D5">
        <w:softHyphen/>
        <w:t xml:space="preserve">века в русской литературе </w:t>
      </w:r>
      <w:r w:rsidRPr="00EF29D5">
        <w:rPr>
          <w:lang w:val="en-US"/>
        </w:rPr>
        <w:t>XIX</w:t>
      </w:r>
      <w:r w:rsidRPr="00EF29D5">
        <w:t xml:space="preserve"> века. Чеховское отношение </w:t>
      </w:r>
      <w:r w:rsidRPr="00EF29D5">
        <w:rPr>
          <w:spacing w:val="-1"/>
        </w:rPr>
        <w:t xml:space="preserve">к маленькому человеку. Боль и негодование автора. «Тоска». </w:t>
      </w:r>
      <w:r w:rsidRPr="00EF29D5">
        <w:t>Тема одиночества человека в многолюдном городе.</w:t>
      </w:r>
    </w:p>
    <w:p w:rsidR="00D967D5" w:rsidRPr="00EF29D5" w:rsidRDefault="00D967D5" w:rsidP="00EF29D5">
      <w:pPr>
        <w:ind w:firstLine="709"/>
        <w:jc w:val="both"/>
        <w:rPr>
          <w:i/>
        </w:rPr>
      </w:pPr>
      <w:r w:rsidRPr="00EF29D5">
        <w:rPr>
          <w:i/>
        </w:rPr>
        <w:t>Теория литературы. Развитие представлений о жан</w:t>
      </w:r>
      <w:r w:rsidRPr="00EF29D5">
        <w:rPr>
          <w:i/>
        </w:rPr>
        <w:softHyphen/>
        <w:t>ровых особенностях рассказа.</w:t>
      </w:r>
    </w:p>
    <w:p w:rsidR="00D967D5" w:rsidRPr="00EF29D5" w:rsidRDefault="00D967D5" w:rsidP="00EF29D5">
      <w:pPr>
        <w:ind w:firstLine="709"/>
        <w:jc w:val="both"/>
        <w:rPr>
          <w:b/>
        </w:rPr>
      </w:pPr>
      <w:r w:rsidRPr="00EF29D5">
        <w:rPr>
          <w:b/>
        </w:rPr>
        <w:t xml:space="preserve"> Из поэзии </w:t>
      </w:r>
      <w:r w:rsidRPr="00EF29D5">
        <w:rPr>
          <w:b/>
          <w:lang w:val="en-US"/>
        </w:rPr>
        <w:t>XIX</w:t>
      </w:r>
      <w:r w:rsidRPr="00EF29D5">
        <w:rPr>
          <w:b/>
        </w:rPr>
        <w:t xml:space="preserve"> века</w:t>
      </w:r>
    </w:p>
    <w:p w:rsidR="00D967D5" w:rsidRPr="00EF29D5" w:rsidRDefault="00D967D5" w:rsidP="00EF29D5">
      <w:pPr>
        <w:ind w:firstLine="709"/>
        <w:jc w:val="both"/>
      </w:pPr>
      <w:r w:rsidRPr="00EF29D5">
        <w:t>Беседы о Н. А. Некрасове, Ф. И. Тютчеве, А. А. Фете и других поэтах (по выбору учителя и учащихся). Многообра</w:t>
      </w:r>
      <w:r w:rsidRPr="00EF29D5">
        <w:softHyphen/>
        <w:t>зие талантов. Эмоциональное богатство русской поэзии. Обзор с включением ряда произведений.</w:t>
      </w:r>
    </w:p>
    <w:p w:rsidR="00D967D5" w:rsidRPr="00EF29D5" w:rsidRDefault="00D967D5" w:rsidP="00EF29D5">
      <w:pPr>
        <w:ind w:firstLine="709"/>
        <w:jc w:val="both"/>
        <w:rPr>
          <w:i/>
        </w:rPr>
      </w:pPr>
      <w:r w:rsidRPr="00EF29D5">
        <w:rPr>
          <w:i/>
        </w:rPr>
        <w:t>Теория литературы. Развитие представлений о видах (жанрах) лирических произведений.</w:t>
      </w:r>
    </w:p>
    <w:p w:rsidR="00D967D5" w:rsidRPr="00EF29D5" w:rsidRDefault="00D967D5" w:rsidP="00EF29D5">
      <w:pPr>
        <w:ind w:firstLine="709"/>
        <w:jc w:val="both"/>
        <w:rPr>
          <w:b/>
        </w:rPr>
      </w:pPr>
      <w:r w:rsidRPr="00EF29D5">
        <w:rPr>
          <w:b/>
        </w:rPr>
        <w:t xml:space="preserve">ИЗ   РУССКОЙ  ЛИТЕРАТУРЫ  </w:t>
      </w:r>
      <w:r w:rsidRPr="00EF29D5">
        <w:rPr>
          <w:b/>
          <w:lang w:val="en-US"/>
        </w:rPr>
        <w:t>XX</w:t>
      </w:r>
      <w:r w:rsidRPr="00EF29D5">
        <w:rPr>
          <w:b/>
        </w:rPr>
        <w:t xml:space="preserve">  ВЕКА</w:t>
      </w:r>
    </w:p>
    <w:p w:rsidR="00D967D5" w:rsidRPr="00EF29D5" w:rsidRDefault="00D967D5" w:rsidP="00EF29D5">
      <w:pPr>
        <w:ind w:firstLine="709"/>
        <w:jc w:val="both"/>
      </w:pPr>
      <w:r w:rsidRPr="00EF29D5">
        <w:t>Богатство и разнообразие жанров и направлений рус</w:t>
      </w:r>
      <w:r w:rsidRPr="00EF29D5">
        <w:softHyphen/>
        <w:t xml:space="preserve">ской литературы </w:t>
      </w:r>
      <w:r w:rsidRPr="00EF29D5">
        <w:rPr>
          <w:lang w:val="en-US"/>
        </w:rPr>
        <w:t>XX</w:t>
      </w:r>
      <w:r w:rsidRPr="00EF29D5">
        <w:t xml:space="preserve"> века.</w:t>
      </w:r>
    </w:p>
    <w:p w:rsidR="00D967D5" w:rsidRPr="00EF29D5" w:rsidRDefault="00D967D5" w:rsidP="00EF29D5">
      <w:pPr>
        <w:ind w:firstLine="709"/>
        <w:jc w:val="both"/>
        <w:rPr>
          <w:b/>
        </w:rPr>
      </w:pPr>
      <w:r w:rsidRPr="00EF29D5">
        <w:rPr>
          <w:b/>
        </w:rPr>
        <w:t xml:space="preserve">Из  русской  прозы   </w:t>
      </w:r>
      <w:r w:rsidRPr="00EF29D5">
        <w:rPr>
          <w:b/>
          <w:lang w:val="en-US"/>
        </w:rPr>
        <w:t>XX</w:t>
      </w:r>
      <w:r w:rsidRPr="00EF29D5">
        <w:rPr>
          <w:b/>
        </w:rPr>
        <w:t xml:space="preserve"> века</w:t>
      </w:r>
    </w:p>
    <w:p w:rsidR="00D967D5" w:rsidRPr="00EF29D5" w:rsidRDefault="00D967D5" w:rsidP="00EF29D5">
      <w:pPr>
        <w:ind w:firstLine="709"/>
        <w:jc w:val="both"/>
      </w:pPr>
      <w:r w:rsidRPr="00EF29D5">
        <w:t xml:space="preserve">Беседа о разнообразии видов и жанров прозаических произведений </w:t>
      </w:r>
      <w:r w:rsidRPr="00EF29D5">
        <w:rPr>
          <w:lang w:val="en-US"/>
        </w:rPr>
        <w:t>XX</w:t>
      </w:r>
      <w:r w:rsidRPr="00EF29D5">
        <w:t xml:space="preserve"> века, о ведущих прозаиках России.</w:t>
      </w:r>
    </w:p>
    <w:p w:rsidR="00D967D5" w:rsidRPr="00EF29D5" w:rsidRDefault="00D967D5" w:rsidP="00EF29D5">
      <w:pPr>
        <w:ind w:firstLine="709"/>
        <w:jc w:val="both"/>
      </w:pPr>
      <w:r w:rsidRPr="00EF29D5">
        <w:rPr>
          <w:b/>
        </w:rPr>
        <w:t>Иван Алексеевич Бунин.</w:t>
      </w:r>
      <w:r w:rsidRPr="00EF29D5">
        <w:t xml:space="preserve"> Слово о писателе.</w:t>
      </w:r>
    </w:p>
    <w:p w:rsidR="00D967D5" w:rsidRPr="00EF29D5" w:rsidRDefault="00D967D5" w:rsidP="00EF29D5">
      <w:pPr>
        <w:ind w:firstLine="709"/>
        <w:jc w:val="both"/>
      </w:pPr>
      <w:r w:rsidRPr="00EF29D5">
        <w:rPr>
          <w:spacing w:val="-1"/>
        </w:rPr>
        <w:t xml:space="preserve">Рассказ </w:t>
      </w:r>
      <w:r w:rsidRPr="00EF29D5">
        <w:rPr>
          <w:b/>
          <w:i/>
          <w:iCs/>
          <w:spacing w:val="-1"/>
        </w:rPr>
        <w:t>«Темные аллеи».</w:t>
      </w:r>
      <w:r w:rsidRPr="00EF29D5">
        <w:rPr>
          <w:spacing w:val="-1"/>
        </w:rPr>
        <w:t xml:space="preserve">Печальная история любви людей </w:t>
      </w:r>
      <w:r w:rsidRPr="00EF29D5">
        <w:t>из разных социальных слоев. «Поэзия» и «проза» русской усадьбы. Лиризм повествования.</w:t>
      </w:r>
    </w:p>
    <w:p w:rsidR="00D967D5" w:rsidRPr="00EF29D5" w:rsidRDefault="00D967D5" w:rsidP="00EF29D5">
      <w:pPr>
        <w:ind w:firstLine="709"/>
        <w:jc w:val="both"/>
      </w:pPr>
      <w:r w:rsidRPr="00EF29D5">
        <w:rPr>
          <w:b/>
        </w:rPr>
        <w:t>Михаил Афанасьевич Булгаков.</w:t>
      </w:r>
      <w:r w:rsidRPr="00EF29D5">
        <w:t xml:space="preserve">  Слово о писателе.</w:t>
      </w:r>
    </w:p>
    <w:p w:rsidR="00D967D5" w:rsidRPr="00EF29D5" w:rsidRDefault="00D967D5" w:rsidP="00EF29D5">
      <w:pPr>
        <w:ind w:firstLine="709"/>
        <w:jc w:val="both"/>
      </w:pPr>
      <w:r w:rsidRPr="00EF29D5">
        <w:t xml:space="preserve">Повесть </w:t>
      </w:r>
      <w:r w:rsidRPr="00EF29D5">
        <w:rPr>
          <w:b/>
          <w:i/>
          <w:iCs/>
        </w:rPr>
        <w:t>«Собачье сердце».</w:t>
      </w:r>
      <w:r w:rsidRPr="00EF29D5">
        <w:t>История создания и судьба повести. Смысл названия. Система образов произведения. Умственная, нравственная, духовная недоразвитость — основа живучести «шариковщины», «швондерства». Поэти</w:t>
      </w:r>
      <w:r w:rsidRPr="00EF29D5">
        <w:softHyphen/>
        <w:t>ка Булгакова-сатирика. Прием гротеска в повести.</w:t>
      </w:r>
    </w:p>
    <w:p w:rsidR="00D967D5" w:rsidRPr="00EF29D5" w:rsidRDefault="00D967D5" w:rsidP="00EF29D5">
      <w:pPr>
        <w:ind w:firstLine="709"/>
        <w:jc w:val="both"/>
        <w:rPr>
          <w:i/>
        </w:rPr>
      </w:pPr>
      <w:r w:rsidRPr="00EF29D5">
        <w:rPr>
          <w:i/>
        </w:rPr>
        <w:t>Теория литературы. Художественная условность, фан</w:t>
      </w:r>
      <w:r w:rsidRPr="00EF29D5">
        <w:rPr>
          <w:i/>
        </w:rPr>
        <w:softHyphen/>
        <w:t>тастика, сатира (развитие понятий).</w:t>
      </w:r>
    </w:p>
    <w:p w:rsidR="00D967D5" w:rsidRPr="00EF29D5" w:rsidRDefault="00D967D5" w:rsidP="00EF29D5">
      <w:pPr>
        <w:ind w:firstLine="709"/>
        <w:jc w:val="both"/>
      </w:pPr>
      <w:r w:rsidRPr="00EF29D5">
        <w:rPr>
          <w:b/>
        </w:rPr>
        <w:t>Михаил Александрович Шолохов.</w:t>
      </w:r>
      <w:r w:rsidRPr="00EF29D5">
        <w:t xml:space="preserve">  Слово о писателе.</w:t>
      </w:r>
    </w:p>
    <w:p w:rsidR="00D967D5" w:rsidRPr="00EF29D5" w:rsidRDefault="00D967D5" w:rsidP="00EF29D5">
      <w:pPr>
        <w:ind w:firstLine="709"/>
        <w:jc w:val="both"/>
      </w:pPr>
      <w:r w:rsidRPr="00EF29D5">
        <w:t xml:space="preserve">Рассказ </w:t>
      </w:r>
      <w:r w:rsidRPr="00EF29D5">
        <w:rPr>
          <w:b/>
          <w:i/>
          <w:iCs/>
        </w:rPr>
        <w:t>«Судьба человека».</w:t>
      </w:r>
      <w:r w:rsidRPr="00EF29D5">
        <w:t>Смысл названия рассказа. Судьба Родины и судьба человека. Композиция рассказа. Образ Андрея Соколова, простого человека, воина и тру</w:t>
      </w:r>
      <w:r w:rsidRPr="00EF29D5">
        <w:softHyphen/>
        <w:t>женика. Автор и рассказчик в произведении. Сказовая манера повествования. Значение картины весенней приро</w:t>
      </w:r>
      <w:r w:rsidRPr="00EF29D5">
        <w:softHyphen/>
        <w:t>ды для раскрытия идеи рассказа. Широта типизации.</w:t>
      </w:r>
    </w:p>
    <w:p w:rsidR="00D967D5" w:rsidRPr="00EF29D5" w:rsidRDefault="00D967D5" w:rsidP="00EF29D5">
      <w:pPr>
        <w:ind w:firstLine="709"/>
        <w:jc w:val="both"/>
        <w:rPr>
          <w:i/>
        </w:rPr>
      </w:pPr>
      <w:r>
        <w:rPr>
          <w:noProof/>
        </w:rPr>
        <w:pict>
          <v:line id="Line 12" o:spid="_x0000_s1026" style="position:absolute;left:0;text-align:left;z-index:251658240;visibility:visible;mso-position-horizontal-relative:margin" from="683.3pt,485.05pt" to="683.3pt,53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" o:allowincell="f" strokeweight=".25pt">
            <w10:wrap anchorx="margin"/>
          </v:line>
        </w:pict>
      </w:r>
      <w:r w:rsidRPr="00EF29D5">
        <w:rPr>
          <w:i/>
        </w:rPr>
        <w:t>Теория литературы. Реализм в художественной ли</w:t>
      </w:r>
      <w:r w:rsidRPr="00EF29D5">
        <w:rPr>
          <w:i/>
        </w:rPr>
        <w:softHyphen/>
        <w:t>тературе. Реалистическая типизация (углубление понятия).</w:t>
      </w:r>
    </w:p>
    <w:p w:rsidR="00D967D5" w:rsidRPr="00EF29D5" w:rsidRDefault="00D967D5" w:rsidP="00EF29D5">
      <w:pPr>
        <w:ind w:firstLine="709"/>
        <w:jc w:val="both"/>
      </w:pPr>
      <w:r w:rsidRPr="00EF29D5">
        <w:rPr>
          <w:b/>
        </w:rPr>
        <w:t>Александр Исаевич Солженицын.</w:t>
      </w:r>
      <w:r w:rsidRPr="00EF29D5">
        <w:t xml:space="preserve">  Слово о писателе. Рассказ </w:t>
      </w:r>
      <w:r w:rsidRPr="00EF29D5">
        <w:rPr>
          <w:i/>
          <w:iCs/>
        </w:rPr>
        <w:t xml:space="preserve">«Матренин двор». </w:t>
      </w:r>
      <w:r w:rsidRPr="00EF29D5">
        <w:t>Образ праведницы. Трагизм судьбы героини. Жизненная основа притчи.</w:t>
      </w:r>
    </w:p>
    <w:p w:rsidR="00D967D5" w:rsidRPr="00EF29D5" w:rsidRDefault="00D967D5" w:rsidP="00EF29D5">
      <w:pPr>
        <w:ind w:firstLine="709"/>
        <w:jc w:val="both"/>
        <w:rPr>
          <w:i/>
        </w:rPr>
      </w:pPr>
      <w:r w:rsidRPr="00EF29D5">
        <w:rPr>
          <w:i/>
        </w:rPr>
        <w:t>Теория   литературы. Притча (углубление понятия).</w:t>
      </w:r>
    </w:p>
    <w:p w:rsidR="00D967D5" w:rsidRPr="00EF29D5" w:rsidRDefault="00D967D5" w:rsidP="00EF29D5">
      <w:pPr>
        <w:ind w:firstLine="709"/>
        <w:jc w:val="both"/>
        <w:rPr>
          <w:b/>
        </w:rPr>
      </w:pPr>
      <w:r w:rsidRPr="00EF29D5">
        <w:rPr>
          <w:b/>
        </w:rPr>
        <w:t xml:space="preserve">Из русской  поэзии </w:t>
      </w:r>
      <w:r w:rsidRPr="00EF29D5">
        <w:rPr>
          <w:b/>
          <w:lang w:val="en-US"/>
        </w:rPr>
        <w:t>XX</w:t>
      </w:r>
      <w:r w:rsidRPr="00EF29D5">
        <w:rPr>
          <w:b/>
        </w:rPr>
        <w:t xml:space="preserve"> века</w:t>
      </w:r>
    </w:p>
    <w:p w:rsidR="00D967D5" w:rsidRPr="00EF29D5" w:rsidRDefault="00D967D5" w:rsidP="00EF29D5">
      <w:pPr>
        <w:ind w:firstLine="709"/>
        <w:jc w:val="both"/>
      </w:pPr>
      <w:r w:rsidRPr="00EF29D5">
        <w:t>Общий обзор и изучение одной из монографических тем (по выбору учителя). Поэзия Серебряного века. Много</w:t>
      </w:r>
      <w:r w:rsidRPr="00EF29D5">
        <w:softHyphen/>
        <w:t xml:space="preserve">образие направлений, жанров, видов лирической поэзии. Вершинные явления русской поэзии </w:t>
      </w:r>
      <w:r w:rsidRPr="00EF29D5">
        <w:rPr>
          <w:lang w:val="en-US"/>
        </w:rPr>
        <w:t>XX</w:t>
      </w:r>
      <w:r w:rsidRPr="00EF29D5">
        <w:t xml:space="preserve"> века.</w:t>
      </w:r>
    </w:p>
    <w:p w:rsidR="00D967D5" w:rsidRPr="00EF29D5" w:rsidRDefault="00D967D5" w:rsidP="00EF29D5">
      <w:pPr>
        <w:ind w:firstLine="709"/>
        <w:jc w:val="both"/>
      </w:pPr>
      <w:r w:rsidRPr="00EF29D5">
        <w:t>Штрихи  к портретам</w:t>
      </w:r>
    </w:p>
    <w:p w:rsidR="00D967D5" w:rsidRPr="00EF29D5" w:rsidRDefault="00D967D5" w:rsidP="00EF29D5">
      <w:pPr>
        <w:ind w:firstLine="709"/>
        <w:jc w:val="both"/>
      </w:pPr>
      <w:r w:rsidRPr="00EF29D5">
        <w:rPr>
          <w:b/>
        </w:rPr>
        <w:t>Александр Александрович Блок.</w:t>
      </w:r>
      <w:r w:rsidRPr="00EF29D5">
        <w:t xml:space="preserve"> Слово о поэте.</w:t>
      </w:r>
    </w:p>
    <w:p w:rsidR="00D967D5" w:rsidRPr="00EF29D5" w:rsidRDefault="00D967D5" w:rsidP="00EF29D5">
      <w:pPr>
        <w:ind w:firstLine="709"/>
        <w:jc w:val="both"/>
      </w:pPr>
      <w:r w:rsidRPr="00EF29D5">
        <w:rPr>
          <w:b/>
          <w:i/>
          <w:iCs/>
        </w:rPr>
        <w:t>«Ветер принес издалека...», «Заклятие огнем и мра</w:t>
      </w:r>
      <w:r w:rsidRPr="00EF29D5">
        <w:rPr>
          <w:b/>
          <w:i/>
          <w:iCs/>
        </w:rPr>
        <w:softHyphen/>
        <w:t>ком», «Как тяжело ходить среди людей...», «О доблестях, о подвигах, о славе...».</w:t>
      </w:r>
      <w:r w:rsidRPr="00EF29D5">
        <w:t>Высокие идеалы и предчувствие перемен. Трагедия поэта в «страшном мире». Глубокое, проникновенное чувство Родины. Своеобразие лирических интонаций Блока. Образы и ритмы поэта.</w:t>
      </w:r>
    </w:p>
    <w:p w:rsidR="00D967D5" w:rsidRPr="00EF29D5" w:rsidRDefault="00D967D5" w:rsidP="00EF29D5">
      <w:pPr>
        <w:ind w:firstLine="709"/>
        <w:jc w:val="both"/>
      </w:pPr>
      <w:r w:rsidRPr="00EF29D5">
        <w:rPr>
          <w:b/>
        </w:rPr>
        <w:t>Сергей Александрович Есенин.</w:t>
      </w:r>
      <w:r w:rsidRPr="00EF29D5">
        <w:t xml:space="preserve"> Слово о поэте.</w:t>
      </w:r>
    </w:p>
    <w:p w:rsidR="00D967D5" w:rsidRPr="00EF29D5" w:rsidRDefault="00D967D5" w:rsidP="00EF29D5">
      <w:pPr>
        <w:ind w:firstLine="709"/>
        <w:jc w:val="both"/>
      </w:pPr>
      <w:r w:rsidRPr="00EF29D5">
        <w:rPr>
          <w:b/>
          <w:i/>
          <w:iCs/>
        </w:rPr>
        <w:t>«Вот уж вечер...», «Той ты, Русь моя родная...», «Край ты мой заброшенный...», «Разбуди меня завтра рано...», «Отговорила роща золотая...».</w:t>
      </w:r>
      <w:r w:rsidRPr="00EF29D5">
        <w:t>Тема любви в лирике поэта. Народно-песенная основа произведений по</w:t>
      </w:r>
      <w:r w:rsidRPr="00EF29D5">
        <w:softHyphen/>
        <w:t>эта. Сквозные образы в лирике Есенина. Тема России — главная в есенинской поэзии.</w:t>
      </w:r>
    </w:p>
    <w:p w:rsidR="00D967D5" w:rsidRPr="00EF29D5" w:rsidRDefault="00D967D5" w:rsidP="00EF29D5">
      <w:pPr>
        <w:ind w:firstLine="709"/>
        <w:jc w:val="both"/>
      </w:pPr>
      <w:r w:rsidRPr="00EF29D5">
        <w:rPr>
          <w:b/>
        </w:rPr>
        <w:t>Владимир Владимирович Маяковский.</w:t>
      </w:r>
      <w:r w:rsidRPr="00EF29D5">
        <w:t xml:space="preserve"> Слово о поэте.</w:t>
      </w:r>
    </w:p>
    <w:p w:rsidR="00D967D5" w:rsidRPr="00EF29D5" w:rsidRDefault="00D967D5" w:rsidP="00EF29D5">
      <w:pPr>
        <w:ind w:firstLine="709"/>
        <w:jc w:val="both"/>
      </w:pPr>
      <w:r w:rsidRPr="00EF29D5">
        <w:rPr>
          <w:b/>
          <w:i/>
          <w:iCs/>
        </w:rPr>
        <w:t>«Послушайте!»</w:t>
      </w:r>
      <w:r w:rsidRPr="00EF29D5">
        <w:t>и другие стихотворения по выбору учи</w:t>
      </w:r>
      <w:r w:rsidRPr="00EF29D5">
        <w:softHyphen/>
        <w:t>теля и учащихся. Новаторство Маяковского-поэта. Своеоб</w:t>
      </w:r>
      <w:r w:rsidRPr="00EF29D5">
        <w:softHyphen/>
        <w:t>разие стиха, ритма, словотворчества. Маяковский о труде поэта.</w:t>
      </w:r>
    </w:p>
    <w:p w:rsidR="00D967D5" w:rsidRPr="00EF29D5" w:rsidRDefault="00D967D5" w:rsidP="00EF29D5">
      <w:pPr>
        <w:ind w:firstLine="709"/>
        <w:jc w:val="both"/>
      </w:pPr>
      <w:r w:rsidRPr="00EF29D5">
        <w:rPr>
          <w:b/>
        </w:rPr>
        <w:t>Марина Ивановна Цветаева.</w:t>
      </w:r>
      <w:r w:rsidRPr="00EF29D5">
        <w:t xml:space="preserve"> Слово о поэте. </w:t>
      </w:r>
      <w:r w:rsidRPr="00EF29D5">
        <w:rPr>
          <w:b/>
          <w:i/>
          <w:iCs/>
        </w:rPr>
        <w:t>«Идешь,   на  меня  похожий...»,   «Бабушке»,   «Мне  нра</w:t>
      </w:r>
      <w:r w:rsidRPr="00EF29D5">
        <w:rPr>
          <w:b/>
          <w:i/>
          <w:iCs/>
        </w:rPr>
        <w:softHyphen/>
        <w:t>вится,  что вы больны не мной...»,  «С большою нежностью — потому...», «Откуда такая нежность?..», «Стихи о Москве».</w:t>
      </w:r>
      <w:r w:rsidRPr="00EF29D5">
        <w:t>Стихотворения о поэзии, о любви. Особенности поэтики Цветаевой. Традиции и новаторство в творческих поисках поэта.</w:t>
      </w:r>
    </w:p>
    <w:p w:rsidR="00D967D5" w:rsidRPr="00EF29D5" w:rsidRDefault="00D967D5" w:rsidP="00EF29D5">
      <w:pPr>
        <w:ind w:firstLine="709"/>
        <w:jc w:val="both"/>
      </w:pPr>
      <w:r w:rsidRPr="00EF29D5">
        <w:rPr>
          <w:b/>
        </w:rPr>
        <w:t>Николай Алексеевич Заболоцкий.</w:t>
      </w:r>
      <w:r w:rsidRPr="00EF29D5">
        <w:t xml:space="preserve"> Слово о поэте.</w:t>
      </w:r>
    </w:p>
    <w:p w:rsidR="00D967D5" w:rsidRPr="00EF29D5" w:rsidRDefault="00D967D5" w:rsidP="00EF29D5">
      <w:pPr>
        <w:ind w:firstLine="709"/>
        <w:jc w:val="both"/>
      </w:pPr>
      <w:r w:rsidRPr="00EF29D5">
        <w:rPr>
          <w:b/>
          <w:i/>
          <w:iCs/>
        </w:rPr>
        <w:t>«Я не ищу гармонии в природе...», «Где-то в поле возле Магадана...», «Можжевеловый куст».</w:t>
      </w:r>
      <w:r w:rsidRPr="00EF29D5">
        <w:t>Стихотворения о че</w:t>
      </w:r>
      <w:r w:rsidRPr="00EF29D5">
        <w:softHyphen/>
        <w:t>ловеке и природе. Философская глубина обобщений поэта-мыслителя.</w:t>
      </w:r>
    </w:p>
    <w:p w:rsidR="00D967D5" w:rsidRPr="00EF29D5" w:rsidRDefault="00D967D5" w:rsidP="00EF29D5">
      <w:pPr>
        <w:ind w:firstLine="709"/>
        <w:jc w:val="both"/>
      </w:pPr>
      <w:r w:rsidRPr="00EF29D5">
        <w:rPr>
          <w:b/>
        </w:rPr>
        <w:t>Анна Андреевна Ахматова.</w:t>
      </w:r>
      <w:r w:rsidRPr="00EF29D5">
        <w:t xml:space="preserve">  Слово о поэте.</w:t>
      </w:r>
    </w:p>
    <w:p w:rsidR="00D967D5" w:rsidRPr="00EF29D5" w:rsidRDefault="00D967D5" w:rsidP="00EF29D5">
      <w:pPr>
        <w:ind w:firstLine="709"/>
        <w:jc w:val="both"/>
      </w:pPr>
      <w:r w:rsidRPr="00EF29D5">
        <w:t xml:space="preserve">Стихотворные произведения из книг </w:t>
      </w:r>
      <w:r w:rsidRPr="00EF29D5">
        <w:rPr>
          <w:b/>
          <w:i/>
          <w:iCs/>
        </w:rPr>
        <w:t>«Четки», «Белая стая», «Вечер», «Подорожник», «АИИО И0М1Ш», «Трост</w:t>
      </w:r>
      <w:r w:rsidRPr="00EF29D5">
        <w:rPr>
          <w:b/>
          <w:i/>
          <w:iCs/>
        </w:rPr>
        <w:softHyphen/>
        <w:t>ник», «Бег времени».</w:t>
      </w:r>
      <w:r w:rsidRPr="00EF29D5">
        <w:t>Трагические интонации в любовной лирике Ахматовой. Стихотворения о любви, о поэте и поэзии. Особенности поэтики ахматовских стихотворений.</w:t>
      </w:r>
    </w:p>
    <w:p w:rsidR="00D967D5" w:rsidRPr="00EF29D5" w:rsidRDefault="00D967D5" w:rsidP="00EF29D5">
      <w:pPr>
        <w:ind w:firstLine="709"/>
        <w:jc w:val="both"/>
      </w:pPr>
      <w:r w:rsidRPr="00EF29D5">
        <w:rPr>
          <w:b/>
        </w:rPr>
        <w:t>Борис Леонидович Пастернак.</w:t>
      </w:r>
      <w:r w:rsidRPr="00EF29D5">
        <w:t xml:space="preserve">  Слово о поэте.</w:t>
      </w:r>
    </w:p>
    <w:p w:rsidR="00D967D5" w:rsidRPr="00EF29D5" w:rsidRDefault="00D967D5" w:rsidP="00EF29D5">
      <w:pPr>
        <w:ind w:firstLine="709"/>
        <w:jc w:val="both"/>
      </w:pPr>
      <w:r w:rsidRPr="00EF29D5">
        <w:rPr>
          <w:b/>
          <w:i/>
          <w:iCs/>
        </w:rPr>
        <w:t>«Красавица моя, вся стать...», «Перемена», «Весна в лесу», «Любить иных тяжелый крест...».</w:t>
      </w:r>
      <w:r w:rsidRPr="00EF29D5">
        <w:t>Философская глубина лирики Б. Пастернака. Одухотворенная предмет</w:t>
      </w:r>
      <w:r w:rsidRPr="00EF29D5">
        <w:softHyphen/>
        <w:t>ность пастернаковской поэзии. Приобщение вечных тем к современности в стихах о природе и любви.</w:t>
      </w:r>
    </w:p>
    <w:p w:rsidR="00D967D5" w:rsidRPr="00EF29D5" w:rsidRDefault="00D967D5" w:rsidP="00EF29D5">
      <w:pPr>
        <w:ind w:firstLine="709"/>
        <w:jc w:val="both"/>
      </w:pPr>
      <w:r w:rsidRPr="00EF29D5">
        <w:rPr>
          <w:b/>
        </w:rPr>
        <w:t>Александр Трифонович Твардовский.</w:t>
      </w:r>
      <w:r w:rsidRPr="00EF29D5">
        <w:t xml:space="preserve"> Слово о поэте.</w:t>
      </w:r>
    </w:p>
    <w:p w:rsidR="00D967D5" w:rsidRPr="00EF29D5" w:rsidRDefault="00D967D5" w:rsidP="00EF29D5">
      <w:pPr>
        <w:ind w:firstLine="709"/>
        <w:jc w:val="both"/>
      </w:pPr>
      <w:r w:rsidRPr="00EF29D5">
        <w:rPr>
          <w:b/>
          <w:i/>
          <w:iCs/>
          <w:spacing w:val="-3"/>
        </w:rPr>
        <w:t xml:space="preserve">«Урожай», «Родное», «Весенние строчки», «Матери», </w:t>
      </w:r>
      <w:r w:rsidRPr="00EF29D5">
        <w:rPr>
          <w:b/>
          <w:i/>
          <w:iCs/>
        </w:rPr>
        <w:t>«Страна Муравия»</w:t>
      </w:r>
      <w:r w:rsidRPr="00EF29D5">
        <w:t>(отрывки из поэмы). Стихотворения о Родине, о природе. Интонация и стиль стихотворений.</w:t>
      </w:r>
    </w:p>
    <w:p w:rsidR="00D967D5" w:rsidRPr="00EF29D5" w:rsidRDefault="00D967D5" w:rsidP="00EF29D5">
      <w:pPr>
        <w:ind w:firstLine="709"/>
        <w:jc w:val="both"/>
        <w:rPr>
          <w:i/>
        </w:rPr>
      </w:pPr>
      <w:r w:rsidRPr="00EF29D5">
        <w:rPr>
          <w:i/>
        </w:rPr>
        <w:t>Теория литературы. Силлаботоническая и тоничес</w:t>
      </w:r>
      <w:r w:rsidRPr="00EF29D5">
        <w:rPr>
          <w:i/>
        </w:rPr>
        <w:softHyphen/>
        <w:t>кая системы стихосложения.Виды рифм. Способы рифмов</w:t>
      </w:r>
      <w:r w:rsidRPr="00EF29D5">
        <w:rPr>
          <w:i/>
        </w:rPr>
        <w:softHyphen/>
        <w:t>ки (углубление представлений).</w:t>
      </w:r>
    </w:p>
    <w:p w:rsidR="00D967D5" w:rsidRPr="00EF29D5" w:rsidRDefault="00D967D5" w:rsidP="00EF29D5">
      <w:pPr>
        <w:ind w:firstLine="709"/>
        <w:jc w:val="both"/>
        <w:rPr>
          <w:b/>
        </w:rPr>
      </w:pPr>
      <w:r w:rsidRPr="00EF29D5">
        <w:rPr>
          <w:b/>
        </w:rPr>
        <w:t xml:space="preserve">Песни  и  романсы на стихи  поэтов </w:t>
      </w:r>
      <w:r w:rsidRPr="00EF29D5">
        <w:rPr>
          <w:b/>
          <w:lang w:val="en-US"/>
        </w:rPr>
        <w:t>XIX</w:t>
      </w:r>
      <w:r w:rsidRPr="00EF29D5">
        <w:rPr>
          <w:b/>
        </w:rPr>
        <w:t>—</w:t>
      </w:r>
      <w:r w:rsidRPr="00EF29D5">
        <w:rPr>
          <w:b/>
          <w:lang w:val="en-US"/>
        </w:rPr>
        <w:t>XX</w:t>
      </w:r>
      <w:r w:rsidRPr="00EF29D5">
        <w:rPr>
          <w:b/>
        </w:rPr>
        <w:t xml:space="preserve"> веков</w:t>
      </w:r>
    </w:p>
    <w:p w:rsidR="00D967D5" w:rsidRPr="00EF29D5" w:rsidRDefault="00D967D5" w:rsidP="00EF29D5">
      <w:pPr>
        <w:ind w:firstLine="709"/>
        <w:jc w:val="both"/>
      </w:pPr>
      <w:r w:rsidRPr="00EF29D5">
        <w:rPr>
          <w:spacing w:val="-1"/>
        </w:rPr>
        <w:t xml:space="preserve">Н. Языков. </w:t>
      </w:r>
      <w:r w:rsidRPr="00EF29D5">
        <w:rPr>
          <w:i/>
          <w:iCs/>
          <w:spacing w:val="-1"/>
        </w:rPr>
        <w:t xml:space="preserve">«Пловец» («Нелюдимо наше море...»); </w:t>
      </w:r>
      <w:r w:rsidRPr="00EF29D5">
        <w:rPr>
          <w:spacing w:val="-1"/>
        </w:rPr>
        <w:t>В. Сол</w:t>
      </w:r>
      <w:r w:rsidRPr="00EF29D5">
        <w:rPr>
          <w:spacing w:val="-1"/>
        </w:rPr>
        <w:softHyphen/>
      </w:r>
      <w:r w:rsidRPr="00EF29D5">
        <w:t xml:space="preserve">логуб. </w:t>
      </w:r>
      <w:r w:rsidRPr="00EF29D5">
        <w:rPr>
          <w:i/>
          <w:iCs/>
        </w:rPr>
        <w:t xml:space="preserve">«Серенада» («Закинув плащ, с гитарой под рукой...»); </w:t>
      </w:r>
      <w:r w:rsidRPr="00EF29D5">
        <w:rPr>
          <w:spacing w:val="-1"/>
        </w:rPr>
        <w:t xml:space="preserve">Н. Некрасов. </w:t>
      </w:r>
      <w:r w:rsidRPr="00EF29D5">
        <w:rPr>
          <w:i/>
          <w:iCs/>
          <w:spacing w:val="-1"/>
        </w:rPr>
        <w:t>«Тройка» («Что ты жадно глядишь на до</w:t>
      </w:r>
      <w:r w:rsidRPr="00EF29D5">
        <w:rPr>
          <w:i/>
          <w:iCs/>
          <w:spacing w:val="-1"/>
        </w:rPr>
        <w:softHyphen/>
      </w:r>
      <w:r w:rsidRPr="00EF29D5">
        <w:rPr>
          <w:i/>
          <w:iCs/>
          <w:spacing w:val="-5"/>
        </w:rPr>
        <w:t xml:space="preserve">рогу...»); </w:t>
      </w:r>
      <w:r w:rsidRPr="00EF29D5">
        <w:rPr>
          <w:spacing w:val="-5"/>
        </w:rPr>
        <w:t xml:space="preserve">А. Вертинский. </w:t>
      </w:r>
      <w:r w:rsidRPr="00EF29D5">
        <w:rPr>
          <w:i/>
          <w:iCs/>
          <w:spacing w:val="-5"/>
        </w:rPr>
        <w:t xml:space="preserve">«Доченьки»; </w:t>
      </w:r>
      <w:r w:rsidRPr="00EF29D5">
        <w:rPr>
          <w:spacing w:val="-5"/>
        </w:rPr>
        <w:t xml:space="preserve">Н. Заболоцкий. </w:t>
      </w:r>
      <w:r w:rsidRPr="00EF29D5">
        <w:rPr>
          <w:i/>
          <w:iCs/>
          <w:spacing w:val="-5"/>
        </w:rPr>
        <w:t xml:space="preserve">«В </w:t>
      </w:r>
      <w:r w:rsidRPr="00EF29D5">
        <w:rPr>
          <w:i/>
          <w:iCs/>
        </w:rPr>
        <w:t xml:space="preserve">этой роще березовой...». </w:t>
      </w:r>
      <w:r w:rsidRPr="00EF29D5">
        <w:t>Романсы и песни как синтетиче</w:t>
      </w:r>
      <w:r>
        <w:rPr>
          <w:noProof/>
        </w:rPr>
        <w:pict>
          <v:line id="Line 13" o:spid="_x0000_s1027" style="position:absolute;left:0;text-align:left;z-index:251659264;visibility:visible;mso-position-horizontal-relative:margin;mso-position-vertical-relative:text" from="687.85pt,499.45pt" to="687.85pt,51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" o:allowincell="f" strokeweight=".25pt">
            <w10:wrap anchorx="margin"/>
          </v:line>
        </w:pict>
      </w:r>
      <w:r w:rsidRPr="00EF29D5">
        <w:t>ский жанр, посредством словесного и музыкального ис</w:t>
      </w:r>
      <w:r w:rsidRPr="00EF29D5">
        <w:softHyphen/>
        <w:t>кусства выражающий переживания, мысли, настроения человека.</w:t>
      </w:r>
    </w:p>
    <w:p w:rsidR="00D967D5" w:rsidRPr="00EF29D5" w:rsidRDefault="00D967D5" w:rsidP="00EF29D5">
      <w:pPr>
        <w:ind w:firstLine="709"/>
        <w:jc w:val="both"/>
        <w:rPr>
          <w:b/>
          <w:spacing w:val="-2"/>
        </w:rPr>
      </w:pPr>
      <w:r w:rsidRPr="00EF29D5">
        <w:rPr>
          <w:b/>
          <w:spacing w:val="-2"/>
        </w:rPr>
        <w:t xml:space="preserve">ИЗ  ЗАРУБЕЖНОЙ  ЛИТЕРАТУРЫ </w:t>
      </w:r>
    </w:p>
    <w:p w:rsidR="00D967D5" w:rsidRPr="00EF29D5" w:rsidRDefault="00D967D5" w:rsidP="00EF29D5">
      <w:pPr>
        <w:ind w:firstLine="709"/>
        <w:jc w:val="both"/>
      </w:pPr>
      <w:r w:rsidRPr="00EF29D5">
        <w:t>Античная лирика</w:t>
      </w:r>
    </w:p>
    <w:p w:rsidR="00D967D5" w:rsidRPr="00EF29D5" w:rsidRDefault="00D967D5" w:rsidP="00EF29D5">
      <w:pPr>
        <w:ind w:firstLine="709"/>
        <w:jc w:val="both"/>
      </w:pPr>
      <w:r w:rsidRPr="00EF29D5">
        <w:rPr>
          <w:b/>
        </w:rPr>
        <w:t>Гай Валерий Катулл.</w:t>
      </w:r>
      <w:r w:rsidRPr="00EF29D5">
        <w:t xml:space="preserve"> Слово о поэте.</w:t>
      </w:r>
    </w:p>
    <w:p w:rsidR="00D967D5" w:rsidRPr="00EF29D5" w:rsidRDefault="00D967D5" w:rsidP="00EF29D5">
      <w:pPr>
        <w:ind w:firstLine="709"/>
        <w:jc w:val="both"/>
      </w:pPr>
      <w:r w:rsidRPr="00EF29D5">
        <w:rPr>
          <w:b/>
          <w:i/>
          <w:iCs/>
          <w:spacing w:val="-5"/>
        </w:rPr>
        <w:t xml:space="preserve">«Нет, ни одна средь женщин...», «Нет, не надейся </w:t>
      </w:r>
      <w:r w:rsidRPr="00EF29D5">
        <w:rPr>
          <w:b/>
          <w:i/>
          <w:iCs/>
        </w:rPr>
        <w:t>приязнь заслужить...».</w:t>
      </w:r>
      <w:r w:rsidRPr="00EF29D5">
        <w:t xml:space="preserve">Любовь как выражение глубокого чувства, духовных взлетов и падений молодого римлянина. Целомудренность, сжатость и тщательная проверка чувств разумом. Пушкин как переводчик Катулла </w:t>
      </w:r>
      <w:r w:rsidRPr="00EF29D5">
        <w:rPr>
          <w:i/>
          <w:iCs/>
        </w:rPr>
        <w:t>{«Мальчику»).</w:t>
      </w:r>
    </w:p>
    <w:p w:rsidR="00D967D5" w:rsidRPr="00EF29D5" w:rsidRDefault="00D967D5" w:rsidP="00EF29D5">
      <w:pPr>
        <w:ind w:firstLine="709"/>
        <w:jc w:val="both"/>
      </w:pPr>
      <w:r w:rsidRPr="00EF29D5">
        <w:rPr>
          <w:b/>
        </w:rPr>
        <w:t>Гораций.</w:t>
      </w:r>
      <w:r w:rsidRPr="00EF29D5">
        <w:t xml:space="preserve"> Слово о поэте.</w:t>
      </w:r>
    </w:p>
    <w:p w:rsidR="00D967D5" w:rsidRPr="00EF29D5" w:rsidRDefault="00D967D5" w:rsidP="00EF29D5">
      <w:pPr>
        <w:ind w:firstLine="709"/>
        <w:jc w:val="both"/>
      </w:pPr>
      <w:r w:rsidRPr="00EF29D5">
        <w:rPr>
          <w:b/>
          <w:i/>
          <w:iCs/>
        </w:rPr>
        <w:t>«Я воздвиг памятник...».</w:t>
      </w:r>
      <w:r w:rsidRPr="00EF29D5">
        <w:t>Поэтическое творчество в системе человеческого бытия. Мысль о поэтических заслу</w:t>
      </w:r>
      <w:r w:rsidRPr="00EF29D5">
        <w:softHyphen/>
        <w:t>гах — знакомство римлян с греческими лириками. Тради</w:t>
      </w:r>
      <w:r w:rsidRPr="00EF29D5">
        <w:softHyphen/>
        <w:t>ции горацианской оды в творчестве Державина и Пушкина.</w:t>
      </w:r>
    </w:p>
    <w:p w:rsidR="00D967D5" w:rsidRPr="00EF29D5" w:rsidRDefault="00D967D5" w:rsidP="00EF29D5">
      <w:pPr>
        <w:ind w:firstLine="709"/>
        <w:jc w:val="both"/>
      </w:pPr>
      <w:r w:rsidRPr="00EF29D5">
        <w:rPr>
          <w:b/>
        </w:rPr>
        <w:t>Данте Алигьери.</w:t>
      </w:r>
      <w:r w:rsidRPr="00EF29D5">
        <w:t xml:space="preserve"> Слово о поэте.</w:t>
      </w:r>
    </w:p>
    <w:p w:rsidR="00D967D5" w:rsidRPr="00EF29D5" w:rsidRDefault="00D967D5" w:rsidP="00EF29D5">
      <w:pPr>
        <w:ind w:firstLine="709"/>
        <w:jc w:val="both"/>
      </w:pPr>
      <w:r w:rsidRPr="00EF29D5">
        <w:rPr>
          <w:b/>
          <w:i/>
          <w:iCs/>
          <w:spacing w:val="-4"/>
        </w:rPr>
        <w:t>«Божественная комедия»</w:t>
      </w:r>
      <w:r w:rsidRPr="00EF29D5">
        <w:rPr>
          <w:spacing w:val="-4"/>
        </w:rPr>
        <w:t xml:space="preserve">(фрагменты). Множественность </w:t>
      </w:r>
      <w:r w:rsidRPr="00EF29D5">
        <w:rPr>
          <w:spacing w:val="-1"/>
        </w:rPr>
        <w:t xml:space="preserve">смыслов поэмы: буквальный (изображение загробного мира), </w:t>
      </w:r>
      <w:r w:rsidRPr="00EF29D5">
        <w:t>аллегорический (движение идеи бытия от мрака к свету, от страданий к радости, от заблуждений к истине, идея восхождения души к духовным высотам через познание мира), моральный (идея воздаяния в загробном мире за земные дела), мистический (интуитивное постижение бо</w:t>
      </w:r>
      <w:r w:rsidRPr="00EF29D5">
        <w:softHyphen/>
        <w:t>жественной идеи через восприятие красоты поэзии как божественного языка, хотя и сотворенного земным чело</w:t>
      </w:r>
      <w:r w:rsidRPr="00EF29D5">
        <w:softHyphen/>
        <w:t>веком, разумом поэта). Универсально-философский харак</w:t>
      </w:r>
      <w:r w:rsidRPr="00EF29D5">
        <w:softHyphen/>
        <w:t>тер поэмы.</w:t>
      </w:r>
    </w:p>
    <w:p w:rsidR="00D967D5" w:rsidRPr="00EF29D5" w:rsidRDefault="00D967D5" w:rsidP="00EF29D5">
      <w:pPr>
        <w:ind w:firstLine="709"/>
        <w:jc w:val="both"/>
      </w:pPr>
      <w:r w:rsidRPr="00EF29D5">
        <w:rPr>
          <w:b/>
        </w:rPr>
        <w:t>Уильям Шекспир.</w:t>
      </w:r>
      <w:r w:rsidRPr="00EF29D5">
        <w:t xml:space="preserve"> Краткие сведения о жизни и творче</w:t>
      </w:r>
      <w:r w:rsidRPr="00EF29D5">
        <w:softHyphen/>
        <w:t>стве Шекспира. Характеристики гуманизма эпохи Возрож</w:t>
      </w:r>
      <w:r w:rsidRPr="00EF29D5">
        <w:softHyphen/>
        <w:t>дения.</w:t>
      </w:r>
    </w:p>
    <w:p w:rsidR="00D967D5" w:rsidRPr="00EF29D5" w:rsidRDefault="00D967D5" w:rsidP="00EF29D5">
      <w:pPr>
        <w:ind w:firstLine="709"/>
        <w:jc w:val="both"/>
      </w:pPr>
      <w:r w:rsidRPr="00EF29D5">
        <w:rPr>
          <w:b/>
          <w:i/>
          <w:iCs/>
        </w:rPr>
        <w:t>«Гамлет»</w:t>
      </w:r>
      <w:r w:rsidRPr="00EF29D5">
        <w:t>(обзор с чтением отдельных сцен по выбо</w:t>
      </w:r>
      <w:r w:rsidRPr="00EF29D5">
        <w:softHyphen/>
        <w:t>ру учителя, например: монологи Гамлета из сцены пя</w:t>
      </w:r>
      <w:r w:rsidRPr="00EF29D5">
        <w:softHyphen/>
        <w:t>той  (1-й акт), сцены первой (3-й акт),  сцены четвертой</w:t>
      </w:r>
    </w:p>
    <w:p w:rsidR="00D967D5" w:rsidRPr="00EF29D5" w:rsidRDefault="00D967D5" w:rsidP="00EF29D5">
      <w:pPr>
        <w:ind w:firstLine="709"/>
        <w:jc w:val="both"/>
      </w:pPr>
      <w:r w:rsidRPr="00EF29D5">
        <w:t>(4-й акт). «Гамлет» — «пьеса на все века» (А. Аникст). Общечеловеческое значение героев Шекспира. Образ Гам</w:t>
      </w:r>
      <w:r w:rsidRPr="00EF29D5">
        <w:softHyphen/>
        <w:t>лета, гуманиста эпохи Возрождения. Одиночество Гамлета в его конфликте с реальным миром «расшатавшегося века». Трагизм любви Гамлета и Офелии. Философская глубина трагедии «Гамлет». Гамлет как вечный образ мировой ли</w:t>
      </w:r>
      <w:r w:rsidRPr="00EF29D5">
        <w:softHyphen/>
        <w:t>тературы. Шекспир и русская литература.</w:t>
      </w:r>
    </w:p>
    <w:p w:rsidR="00D967D5" w:rsidRPr="00EF29D5" w:rsidRDefault="00D967D5" w:rsidP="00EF29D5">
      <w:pPr>
        <w:ind w:firstLine="709"/>
        <w:jc w:val="both"/>
      </w:pPr>
      <w:r w:rsidRPr="00EF29D5">
        <w:t>Теория литературы. Трагедия как драматический жанр (углубление понятия).</w:t>
      </w:r>
    </w:p>
    <w:p w:rsidR="00D967D5" w:rsidRPr="00EF29D5" w:rsidRDefault="00D967D5" w:rsidP="00EF29D5">
      <w:pPr>
        <w:ind w:firstLine="709"/>
        <w:jc w:val="both"/>
      </w:pPr>
      <w:r w:rsidRPr="00EF29D5">
        <w:rPr>
          <w:b/>
        </w:rPr>
        <w:t>Иоганн Вольфганг Гете.</w:t>
      </w:r>
      <w:r w:rsidRPr="00EF29D5">
        <w:t xml:space="preserve"> Краткие сведения о жизни и творчестве Гете. Характеристика особенностей эпохи Про</w:t>
      </w:r>
      <w:r w:rsidRPr="00EF29D5">
        <w:softHyphen/>
        <w:t>свещения.</w:t>
      </w:r>
    </w:p>
    <w:p w:rsidR="00D967D5" w:rsidRPr="00EF29D5" w:rsidRDefault="00D967D5" w:rsidP="00EF29D5">
      <w:pPr>
        <w:ind w:firstLine="709"/>
        <w:jc w:val="both"/>
      </w:pPr>
      <w:r w:rsidRPr="00EF29D5">
        <w:rPr>
          <w:b/>
          <w:i/>
          <w:iCs/>
        </w:rPr>
        <w:t>«Фауст»</w:t>
      </w:r>
      <w:r w:rsidRPr="00EF29D5">
        <w:t>(обзор с чтением отдельных сцен по выбору учителя, например:</w:t>
      </w:r>
      <w:r w:rsidRPr="00EF29D5">
        <w:rPr>
          <w:i/>
          <w:iCs/>
        </w:rPr>
        <w:t xml:space="preserve">«Пролог на небесах», «У городских </w:t>
      </w:r>
      <w:r w:rsidRPr="00EF29D5">
        <w:rPr>
          <w:i/>
          <w:iCs/>
          <w:spacing w:val="-7"/>
        </w:rPr>
        <w:t xml:space="preserve">ворот», «Кабинет Фауста», «Сад», «Ночь. Улица перед домом </w:t>
      </w:r>
      <w:r w:rsidRPr="00EF29D5">
        <w:rPr>
          <w:i/>
          <w:iCs/>
        </w:rPr>
        <w:t xml:space="preserve">Гретхен», «Тюрьма», </w:t>
      </w:r>
      <w:r w:rsidRPr="00EF29D5">
        <w:t>последний монолог Фауста из второй части трагедии).</w:t>
      </w:r>
    </w:p>
    <w:p w:rsidR="00D967D5" w:rsidRPr="00EF29D5" w:rsidRDefault="00D967D5" w:rsidP="00EF29D5">
      <w:pPr>
        <w:ind w:firstLine="709"/>
        <w:jc w:val="both"/>
      </w:pPr>
      <w:r w:rsidRPr="00EF29D5">
        <w:t>«Фауст» — философская трагедия эпохи Просвещения. Сюжет и композиция трагедии. Борьба добра и зла в мире как движущая сила его развития, динамики бытия. Проти</w:t>
      </w:r>
      <w:r w:rsidRPr="00EF29D5">
        <w:softHyphen/>
        <w:t>востояние творческой личности Фауста и неверия, духа сомнения Мефистофеля. Поиски Фаустом справедливости и разумного смысла жизни человечества. «Пролог на небе</w:t>
      </w:r>
      <w:r w:rsidRPr="00EF29D5">
        <w:softHyphen/>
        <w:t>сах» — ключ к основной идее трагедии. Смысл противопо</w:t>
      </w:r>
      <w:r w:rsidRPr="00EF29D5">
        <w:softHyphen/>
        <w:t>ставления Фауста и Вагнера, творчества и схоластической рутины. Трагизм любви Фауста и Гретхен.</w:t>
      </w:r>
    </w:p>
    <w:p w:rsidR="00D967D5" w:rsidRPr="00EF29D5" w:rsidRDefault="00D967D5" w:rsidP="00EF29D5">
      <w:pPr>
        <w:ind w:firstLine="709"/>
        <w:jc w:val="both"/>
      </w:pPr>
      <w:r w:rsidRPr="00EF29D5">
        <w:t>Итоговый смысл великой трагедии — «Лишь тот достоин жизни и свободы, кто каждый день идет за них на бой». Особенности жанра трагедии «Фауст»: сочетание в ней реальности и элементов условности и фантастики. Фауст как вечный образ мировой литературы. Гете и русская литература.</w:t>
      </w:r>
    </w:p>
    <w:p w:rsidR="00D967D5" w:rsidRPr="00EF29D5" w:rsidRDefault="00D967D5" w:rsidP="00EF29D5">
      <w:pPr>
        <w:autoSpaceDE w:val="0"/>
        <w:autoSpaceDN w:val="0"/>
        <w:adjustRightInd w:val="0"/>
        <w:spacing w:line="209" w:lineRule="atLeast"/>
        <w:ind w:right="-180" w:firstLine="280"/>
        <w:rPr>
          <w:b/>
          <w:color w:val="000000"/>
        </w:rPr>
      </w:pPr>
      <w:r w:rsidRPr="00EF29D5">
        <w:rPr>
          <w:i/>
        </w:rPr>
        <w:t>Теория литературы. Драматическая по</w:t>
      </w:r>
      <w:r w:rsidRPr="00EF29D5">
        <w:rPr>
          <w:i/>
        </w:rPr>
        <w:softHyphen/>
        <w:t>эма</w:t>
      </w:r>
    </w:p>
    <w:p w:rsidR="00D967D5" w:rsidRPr="009E1755" w:rsidRDefault="00D967D5" w:rsidP="00EF29D5">
      <w:pPr>
        <w:autoSpaceDE w:val="0"/>
        <w:autoSpaceDN w:val="0"/>
        <w:adjustRightInd w:val="0"/>
        <w:spacing w:line="209" w:lineRule="atLeast"/>
        <w:ind w:right="-180" w:firstLine="280"/>
        <w:jc w:val="center"/>
        <w:rPr>
          <w:b/>
          <w:color w:val="000000"/>
          <w:sz w:val="20"/>
          <w:szCs w:val="20"/>
        </w:rPr>
      </w:pPr>
    </w:p>
    <w:p w:rsidR="00D967D5" w:rsidRDefault="00D967D5" w:rsidP="0052493C">
      <w:pPr>
        <w:shd w:val="clear" w:color="auto" w:fill="FFFFFF"/>
        <w:jc w:val="center"/>
        <w:rPr>
          <w:b/>
          <w:bCs/>
          <w:i/>
          <w:color w:val="000000"/>
        </w:rPr>
      </w:pPr>
      <w:r>
        <w:rPr>
          <w:b/>
          <w:bCs/>
          <w:i/>
          <w:color w:val="000000"/>
        </w:rPr>
        <w:t>Перечень практических работ</w:t>
      </w:r>
    </w:p>
    <w:p w:rsidR="00D967D5" w:rsidRDefault="00D967D5" w:rsidP="0052493C">
      <w:pPr>
        <w:shd w:val="clear" w:color="auto" w:fill="FFFFFF"/>
        <w:jc w:val="both"/>
        <w:rPr>
          <w:bCs/>
          <w:color w:val="000000"/>
        </w:rPr>
      </w:pPr>
      <w:r>
        <w:rPr>
          <w:bCs/>
          <w:color w:val="000000"/>
        </w:rPr>
        <w:t>Количество сочинений по литературе: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95"/>
        <w:gridCol w:w="1595"/>
        <w:gridCol w:w="1595"/>
        <w:gridCol w:w="1595"/>
        <w:gridCol w:w="1595"/>
        <w:gridCol w:w="1596"/>
      </w:tblGrid>
      <w:tr w:rsidR="00D967D5" w:rsidTr="002F2421">
        <w:tc>
          <w:tcPr>
            <w:tcW w:w="1595" w:type="dxa"/>
          </w:tcPr>
          <w:p w:rsidR="00D967D5" w:rsidRPr="002F2421" w:rsidRDefault="00D967D5" w:rsidP="002F2421">
            <w:pPr>
              <w:jc w:val="center"/>
              <w:rPr>
                <w:bCs/>
                <w:color w:val="000000"/>
              </w:rPr>
            </w:pPr>
          </w:p>
        </w:tc>
        <w:tc>
          <w:tcPr>
            <w:tcW w:w="1595" w:type="dxa"/>
          </w:tcPr>
          <w:p w:rsidR="00D967D5" w:rsidRPr="002F2421" w:rsidRDefault="00D967D5" w:rsidP="002F2421">
            <w:pPr>
              <w:jc w:val="center"/>
              <w:rPr>
                <w:bCs/>
                <w:color w:val="000000"/>
              </w:rPr>
            </w:pPr>
            <w:r w:rsidRPr="002F2421">
              <w:rPr>
                <w:bCs/>
                <w:color w:val="000000"/>
                <w:sz w:val="22"/>
                <w:szCs w:val="22"/>
              </w:rPr>
              <w:t>5 класс</w:t>
            </w:r>
          </w:p>
        </w:tc>
        <w:tc>
          <w:tcPr>
            <w:tcW w:w="1595" w:type="dxa"/>
          </w:tcPr>
          <w:p w:rsidR="00D967D5" w:rsidRPr="002F2421" w:rsidRDefault="00D967D5" w:rsidP="002F2421">
            <w:pPr>
              <w:jc w:val="center"/>
              <w:rPr>
                <w:bCs/>
                <w:color w:val="000000"/>
              </w:rPr>
            </w:pPr>
            <w:r w:rsidRPr="002F2421">
              <w:rPr>
                <w:bCs/>
                <w:color w:val="000000"/>
                <w:sz w:val="22"/>
                <w:szCs w:val="22"/>
              </w:rPr>
              <w:t>6 класс</w:t>
            </w:r>
          </w:p>
        </w:tc>
        <w:tc>
          <w:tcPr>
            <w:tcW w:w="1595" w:type="dxa"/>
          </w:tcPr>
          <w:p w:rsidR="00D967D5" w:rsidRPr="002F2421" w:rsidRDefault="00D967D5" w:rsidP="002F2421">
            <w:pPr>
              <w:jc w:val="center"/>
              <w:rPr>
                <w:bCs/>
                <w:color w:val="000000"/>
              </w:rPr>
            </w:pPr>
            <w:r w:rsidRPr="002F2421">
              <w:rPr>
                <w:bCs/>
                <w:color w:val="000000"/>
                <w:sz w:val="22"/>
                <w:szCs w:val="22"/>
              </w:rPr>
              <w:t>7 класс</w:t>
            </w:r>
          </w:p>
        </w:tc>
        <w:tc>
          <w:tcPr>
            <w:tcW w:w="1595" w:type="dxa"/>
          </w:tcPr>
          <w:p w:rsidR="00D967D5" w:rsidRPr="002F2421" w:rsidRDefault="00D967D5" w:rsidP="002F2421">
            <w:pPr>
              <w:jc w:val="center"/>
              <w:rPr>
                <w:bCs/>
                <w:color w:val="000000"/>
              </w:rPr>
            </w:pPr>
            <w:r w:rsidRPr="002F2421">
              <w:rPr>
                <w:bCs/>
                <w:color w:val="000000"/>
                <w:sz w:val="22"/>
                <w:szCs w:val="22"/>
              </w:rPr>
              <w:t>8 класс</w:t>
            </w:r>
          </w:p>
        </w:tc>
        <w:tc>
          <w:tcPr>
            <w:tcW w:w="1596" w:type="dxa"/>
          </w:tcPr>
          <w:p w:rsidR="00D967D5" w:rsidRPr="002F2421" w:rsidRDefault="00D967D5" w:rsidP="002F2421">
            <w:pPr>
              <w:jc w:val="center"/>
              <w:rPr>
                <w:bCs/>
                <w:color w:val="000000"/>
              </w:rPr>
            </w:pPr>
            <w:r w:rsidRPr="002F2421">
              <w:rPr>
                <w:bCs/>
                <w:color w:val="000000"/>
                <w:sz w:val="22"/>
                <w:szCs w:val="22"/>
              </w:rPr>
              <w:t>9 класс</w:t>
            </w:r>
          </w:p>
        </w:tc>
      </w:tr>
      <w:tr w:rsidR="00D967D5" w:rsidTr="002F2421">
        <w:tc>
          <w:tcPr>
            <w:tcW w:w="1595" w:type="dxa"/>
          </w:tcPr>
          <w:p w:rsidR="00D967D5" w:rsidRPr="002F2421" w:rsidRDefault="00D967D5" w:rsidP="002F2421">
            <w:pPr>
              <w:jc w:val="center"/>
              <w:rPr>
                <w:bCs/>
                <w:color w:val="000000"/>
              </w:rPr>
            </w:pPr>
            <w:r w:rsidRPr="002F2421">
              <w:rPr>
                <w:bCs/>
                <w:color w:val="000000"/>
                <w:sz w:val="22"/>
                <w:szCs w:val="22"/>
              </w:rPr>
              <w:t>Классные</w:t>
            </w:r>
          </w:p>
        </w:tc>
        <w:tc>
          <w:tcPr>
            <w:tcW w:w="1595" w:type="dxa"/>
          </w:tcPr>
          <w:p w:rsidR="00D967D5" w:rsidRPr="002F2421" w:rsidRDefault="00D967D5" w:rsidP="002F2421">
            <w:pPr>
              <w:jc w:val="center"/>
              <w:rPr>
                <w:bCs/>
                <w:color w:val="000000"/>
              </w:rPr>
            </w:pPr>
            <w:r w:rsidRPr="002F2421">
              <w:rPr>
                <w:bCs/>
                <w:color w:val="000000"/>
                <w:sz w:val="22"/>
                <w:szCs w:val="22"/>
              </w:rPr>
              <w:t>4</w:t>
            </w:r>
          </w:p>
        </w:tc>
        <w:tc>
          <w:tcPr>
            <w:tcW w:w="1595" w:type="dxa"/>
          </w:tcPr>
          <w:p w:rsidR="00D967D5" w:rsidRPr="002F2421" w:rsidRDefault="00D967D5" w:rsidP="002F2421">
            <w:pPr>
              <w:jc w:val="center"/>
              <w:rPr>
                <w:bCs/>
                <w:color w:val="000000"/>
              </w:rPr>
            </w:pPr>
            <w:r w:rsidRPr="002F2421">
              <w:rPr>
                <w:bCs/>
                <w:color w:val="000000"/>
                <w:sz w:val="22"/>
                <w:szCs w:val="22"/>
              </w:rPr>
              <w:t>3</w:t>
            </w:r>
          </w:p>
        </w:tc>
        <w:tc>
          <w:tcPr>
            <w:tcW w:w="1595" w:type="dxa"/>
          </w:tcPr>
          <w:p w:rsidR="00D967D5" w:rsidRPr="002F2421" w:rsidRDefault="00D967D5" w:rsidP="002F2421">
            <w:pPr>
              <w:jc w:val="center"/>
              <w:rPr>
                <w:bCs/>
                <w:color w:val="000000"/>
              </w:rPr>
            </w:pPr>
            <w:r w:rsidRPr="002F2421">
              <w:rPr>
                <w:bCs/>
                <w:color w:val="000000"/>
                <w:sz w:val="22"/>
                <w:szCs w:val="22"/>
              </w:rPr>
              <w:t>2</w:t>
            </w:r>
          </w:p>
        </w:tc>
        <w:tc>
          <w:tcPr>
            <w:tcW w:w="1595" w:type="dxa"/>
          </w:tcPr>
          <w:p w:rsidR="00D967D5" w:rsidRPr="002F2421" w:rsidRDefault="00D967D5" w:rsidP="002F2421">
            <w:pPr>
              <w:jc w:val="center"/>
              <w:rPr>
                <w:bCs/>
                <w:color w:val="000000"/>
              </w:rPr>
            </w:pPr>
            <w:r w:rsidRPr="002F2421">
              <w:rPr>
                <w:bCs/>
                <w:color w:val="000000"/>
                <w:sz w:val="22"/>
                <w:szCs w:val="22"/>
              </w:rPr>
              <w:t>2</w:t>
            </w:r>
          </w:p>
        </w:tc>
        <w:tc>
          <w:tcPr>
            <w:tcW w:w="1596" w:type="dxa"/>
          </w:tcPr>
          <w:p w:rsidR="00D967D5" w:rsidRPr="002F2421" w:rsidRDefault="00D967D5" w:rsidP="002F2421">
            <w:pPr>
              <w:jc w:val="center"/>
              <w:rPr>
                <w:bCs/>
                <w:color w:val="000000"/>
              </w:rPr>
            </w:pPr>
            <w:r w:rsidRPr="002F2421">
              <w:rPr>
                <w:bCs/>
                <w:color w:val="000000"/>
                <w:sz w:val="22"/>
                <w:szCs w:val="22"/>
              </w:rPr>
              <w:t>3</w:t>
            </w:r>
          </w:p>
        </w:tc>
      </w:tr>
      <w:tr w:rsidR="00D967D5" w:rsidTr="002F2421">
        <w:tc>
          <w:tcPr>
            <w:tcW w:w="1595" w:type="dxa"/>
          </w:tcPr>
          <w:p w:rsidR="00D967D5" w:rsidRPr="002F2421" w:rsidRDefault="00D967D5" w:rsidP="002F2421">
            <w:pPr>
              <w:jc w:val="center"/>
              <w:rPr>
                <w:bCs/>
                <w:color w:val="000000"/>
              </w:rPr>
            </w:pPr>
            <w:r w:rsidRPr="002F2421">
              <w:rPr>
                <w:bCs/>
                <w:color w:val="000000"/>
                <w:sz w:val="22"/>
                <w:szCs w:val="22"/>
              </w:rPr>
              <w:t>Домашние</w:t>
            </w:r>
          </w:p>
        </w:tc>
        <w:tc>
          <w:tcPr>
            <w:tcW w:w="1595" w:type="dxa"/>
          </w:tcPr>
          <w:p w:rsidR="00D967D5" w:rsidRPr="002F2421" w:rsidRDefault="00D967D5" w:rsidP="002F2421">
            <w:pPr>
              <w:jc w:val="center"/>
              <w:rPr>
                <w:bCs/>
                <w:color w:val="000000"/>
              </w:rPr>
            </w:pPr>
            <w:r w:rsidRPr="002F2421">
              <w:rPr>
                <w:bCs/>
                <w:color w:val="000000"/>
                <w:sz w:val="22"/>
                <w:szCs w:val="22"/>
              </w:rPr>
              <w:t>1</w:t>
            </w:r>
          </w:p>
        </w:tc>
        <w:tc>
          <w:tcPr>
            <w:tcW w:w="1595" w:type="dxa"/>
          </w:tcPr>
          <w:p w:rsidR="00D967D5" w:rsidRPr="002F2421" w:rsidRDefault="00D967D5" w:rsidP="002F2421">
            <w:pPr>
              <w:jc w:val="center"/>
              <w:rPr>
                <w:bCs/>
                <w:color w:val="000000"/>
              </w:rPr>
            </w:pPr>
            <w:r w:rsidRPr="002F2421">
              <w:rPr>
                <w:bCs/>
                <w:color w:val="000000"/>
                <w:sz w:val="22"/>
                <w:szCs w:val="22"/>
              </w:rPr>
              <w:t>2</w:t>
            </w:r>
          </w:p>
        </w:tc>
        <w:tc>
          <w:tcPr>
            <w:tcW w:w="1595" w:type="dxa"/>
          </w:tcPr>
          <w:p w:rsidR="00D967D5" w:rsidRPr="002F2421" w:rsidRDefault="00D967D5" w:rsidP="002F2421">
            <w:pPr>
              <w:jc w:val="center"/>
              <w:rPr>
                <w:bCs/>
                <w:color w:val="000000"/>
              </w:rPr>
            </w:pPr>
            <w:r w:rsidRPr="002F2421">
              <w:rPr>
                <w:bCs/>
                <w:color w:val="000000"/>
                <w:sz w:val="22"/>
                <w:szCs w:val="22"/>
              </w:rPr>
              <w:t>3</w:t>
            </w:r>
          </w:p>
        </w:tc>
        <w:tc>
          <w:tcPr>
            <w:tcW w:w="1595" w:type="dxa"/>
          </w:tcPr>
          <w:p w:rsidR="00D967D5" w:rsidRPr="002F2421" w:rsidRDefault="00D967D5" w:rsidP="002F2421">
            <w:pPr>
              <w:jc w:val="center"/>
              <w:rPr>
                <w:bCs/>
                <w:color w:val="000000"/>
              </w:rPr>
            </w:pPr>
            <w:r w:rsidRPr="002F2421">
              <w:rPr>
                <w:bCs/>
                <w:color w:val="000000"/>
                <w:sz w:val="22"/>
                <w:szCs w:val="22"/>
              </w:rPr>
              <w:t>3</w:t>
            </w:r>
          </w:p>
        </w:tc>
        <w:tc>
          <w:tcPr>
            <w:tcW w:w="1596" w:type="dxa"/>
          </w:tcPr>
          <w:p w:rsidR="00D967D5" w:rsidRPr="002F2421" w:rsidRDefault="00D967D5" w:rsidP="002F2421">
            <w:pPr>
              <w:jc w:val="center"/>
              <w:rPr>
                <w:bCs/>
                <w:color w:val="000000"/>
              </w:rPr>
            </w:pPr>
            <w:r w:rsidRPr="002F2421">
              <w:rPr>
                <w:bCs/>
                <w:color w:val="000000"/>
                <w:sz w:val="22"/>
                <w:szCs w:val="22"/>
              </w:rPr>
              <w:t>3</w:t>
            </w:r>
          </w:p>
        </w:tc>
      </w:tr>
      <w:tr w:rsidR="00D967D5" w:rsidTr="002F2421">
        <w:tc>
          <w:tcPr>
            <w:tcW w:w="1595" w:type="dxa"/>
          </w:tcPr>
          <w:p w:rsidR="00D967D5" w:rsidRPr="002F2421" w:rsidRDefault="00D967D5" w:rsidP="002F2421">
            <w:pPr>
              <w:jc w:val="center"/>
              <w:rPr>
                <w:bCs/>
                <w:color w:val="000000"/>
              </w:rPr>
            </w:pPr>
            <w:r w:rsidRPr="002F2421">
              <w:rPr>
                <w:bCs/>
                <w:color w:val="000000"/>
                <w:sz w:val="22"/>
                <w:szCs w:val="22"/>
              </w:rPr>
              <w:t>Итого</w:t>
            </w:r>
          </w:p>
        </w:tc>
        <w:tc>
          <w:tcPr>
            <w:tcW w:w="1595" w:type="dxa"/>
          </w:tcPr>
          <w:p w:rsidR="00D967D5" w:rsidRPr="002F2421" w:rsidRDefault="00D967D5" w:rsidP="002F2421">
            <w:pPr>
              <w:jc w:val="center"/>
              <w:rPr>
                <w:bCs/>
                <w:color w:val="000000"/>
              </w:rPr>
            </w:pPr>
            <w:r w:rsidRPr="002F2421">
              <w:rPr>
                <w:bCs/>
                <w:color w:val="000000"/>
                <w:sz w:val="22"/>
                <w:szCs w:val="22"/>
              </w:rPr>
              <w:t>5</w:t>
            </w:r>
          </w:p>
        </w:tc>
        <w:tc>
          <w:tcPr>
            <w:tcW w:w="1595" w:type="dxa"/>
          </w:tcPr>
          <w:p w:rsidR="00D967D5" w:rsidRPr="002F2421" w:rsidRDefault="00D967D5" w:rsidP="002F2421">
            <w:pPr>
              <w:jc w:val="center"/>
              <w:rPr>
                <w:bCs/>
                <w:color w:val="000000"/>
              </w:rPr>
            </w:pPr>
            <w:r w:rsidRPr="002F2421">
              <w:rPr>
                <w:bCs/>
                <w:color w:val="000000"/>
                <w:sz w:val="22"/>
                <w:szCs w:val="22"/>
              </w:rPr>
              <w:t>5</w:t>
            </w:r>
          </w:p>
        </w:tc>
        <w:tc>
          <w:tcPr>
            <w:tcW w:w="1595" w:type="dxa"/>
          </w:tcPr>
          <w:p w:rsidR="00D967D5" w:rsidRPr="002F2421" w:rsidRDefault="00D967D5" w:rsidP="002F2421">
            <w:pPr>
              <w:jc w:val="center"/>
              <w:rPr>
                <w:bCs/>
                <w:color w:val="000000"/>
              </w:rPr>
            </w:pPr>
            <w:r w:rsidRPr="002F2421">
              <w:rPr>
                <w:bCs/>
                <w:color w:val="000000"/>
                <w:sz w:val="22"/>
                <w:szCs w:val="22"/>
              </w:rPr>
              <w:t>5</w:t>
            </w:r>
          </w:p>
        </w:tc>
        <w:tc>
          <w:tcPr>
            <w:tcW w:w="1595" w:type="dxa"/>
          </w:tcPr>
          <w:p w:rsidR="00D967D5" w:rsidRPr="002F2421" w:rsidRDefault="00D967D5" w:rsidP="002F2421">
            <w:pPr>
              <w:jc w:val="center"/>
              <w:rPr>
                <w:bCs/>
                <w:color w:val="000000"/>
              </w:rPr>
            </w:pPr>
            <w:r w:rsidRPr="002F2421">
              <w:rPr>
                <w:bCs/>
                <w:color w:val="000000"/>
                <w:sz w:val="22"/>
                <w:szCs w:val="22"/>
              </w:rPr>
              <w:t>5</w:t>
            </w:r>
          </w:p>
        </w:tc>
        <w:tc>
          <w:tcPr>
            <w:tcW w:w="1596" w:type="dxa"/>
          </w:tcPr>
          <w:p w:rsidR="00D967D5" w:rsidRPr="002F2421" w:rsidRDefault="00D967D5" w:rsidP="002F2421">
            <w:pPr>
              <w:jc w:val="center"/>
              <w:rPr>
                <w:bCs/>
                <w:color w:val="000000"/>
              </w:rPr>
            </w:pPr>
            <w:r w:rsidRPr="002F2421">
              <w:rPr>
                <w:bCs/>
                <w:color w:val="000000"/>
                <w:sz w:val="22"/>
                <w:szCs w:val="22"/>
              </w:rPr>
              <w:t>6</w:t>
            </w:r>
          </w:p>
        </w:tc>
      </w:tr>
    </w:tbl>
    <w:p w:rsidR="00D967D5" w:rsidRPr="0052493C" w:rsidRDefault="00D967D5" w:rsidP="0052493C">
      <w:pPr>
        <w:shd w:val="clear" w:color="auto" w:fill="FFFFFF"/>
        <w:jc w:val="center"/>
        <w:rPr>
          <w:bCs/>
          <w:color w:val="000000"/>
        </w:rPr>
      </w:pPr>
    </w:p>
    <w:p w:rsidR="00D967D5" w:rsidRDefault="00D967D5" w:rsidP="00EF29D5">
      <w:pPr>
        <w:pStyle w:val="ListParagraph"/>
        <w:ind w:left="0"/>
        <w:jc w:val="center"/>
        <w:rPr>
          <w:b/>
          <w:i/>
        </w:rPr>
      </w:pPr>
      <w:r w:rsidRPr="0052493C">
        <w:rPr>
          <w:b/>
          <w:i/>
        </w:rPr>
        <w:t xml:space="preserve">Направления </w:t>
      </w:r>
      <w:r>
        <w:rPr>
          <w:b/>
          <w:i/>
        </w:rPr>
        <w:t>проектной</w:t>
      </w:r>
      <w:r w:rsidRPr="0052493C">
        <w:rPr>
          <w:b/>
          <w:i/>
        </w:rPr>
        <w:t xml:space="preserve"> деятельности обучающихся</w:t>
      </w:r>
    </w:p>
    <w:p w:rsidR="00D967D5" w:rsidRPr="0052493C" w:rsidRDefault="00D967D5" w:rsidP="0052493C">
      <w:pPr>
        <w:ind w:firstLine="708"/>
        <w:jc w:val="both"/>
      </w:pPr>
      <w:r w:rsidRPr="0052493C">
        <w:t xml:space="preserve">Цель учебно-исследовательской и проектной деятельности обучающихся – формирование компетентности работать на достижение планируемого результата. </w:t>
      </w:r>
    </w:p>
    <w:p w:rsidR="00D967D5" w:rsidRPr="0052493C" w:rsidRDefault="00D967D5" w:rsidP="0052493C">
      <w:pPr>
        <w:jc w:val="both"/>
      </w:pPr>
      <w:r w:rsidRPr="0052493C">
        <w:t>Пять основных задач:</w:t>
      </w:r>
    </w:p>
    <w:p w:rsidR="00D967D5" w:rsidRPr="0052493C" w:rsidRDefault="00D967D5" w:rsidP="0052493C">
      <w:pPr>
        <w:pStyle w:val="ListParagraph"/>
        <w:numPr>
          <w:ilvl w:val="0"/>
          <w:numId w:val="29"/>
        </w:numPr>
        <w:spacing w:after="200"/>
        <w:jc w:val="both"/>
      </w:pPr>
      <w:r w:rsidRPr="0052493C">
        <w:t>Формирование универсальных учебных и исследовательских действий.</w:t>
      </w:r>
    </w:p>
    <w:p w:rsidR="00D967D5" w:rsidRPr="0052493C" w:rsidRDefault="00D967D5" w:rsidP="0052493C">
      <w:pPr>
        <w:pStyle w:val="ListParagraph"/>
        <w:numPr>
          <w:ilvl w:val="0"/>
          <w:numId w:val="29"/>
        </w:numPr>
        <w:spacing w:after="200"/>
        <w:jc w:val="both"/>
      </w:pPr>
      <w:r w:rsidRPr="0052493C">
        <w:t>Освоение продуктивно-ориентированной деятельности.</w:t>
      </w:r>
    </w:p>
    <w:p w:rsidR="00D967D5" w:rsidRPr="0052493C" w:rsidRDefault="00D967D5" w:rsidP="0052493C">
      <w:pPr>
        <w:pStyle w:val="ListParagraph"/>
        <w:numPr>
          <w:ilvl w:val="0"/>
          <w:numId w:val="29"/>
        </w:numPr>
        <w:spacing w:after="200"/>
        <w:jc w:val="both"/>
      </w:pPr>
      <w:r w:rsidRPr="0052493C">
        <w:t>Овладение знаниями и навыками целенаправленной творческой деятельности и развитие творческих способностей.</w:t>
      </w:r>
    </w:p>
    <w:p w:rsidR="00D967D5" w:rsidRPr="0052493C" w:rsidRDefault="00D967D5" w:rsidP="0052493C">
      <w:pPr>
        <w:pStyle w:val="ListParagraph"/>
        <w:numPr>
          <w:ilvl w:val="0"/>
          <w:numId w:val="29"/>
        </w:numPr>
        <w:spacing w:after="200"/>
        <w:jc w:val="both"/>
      </w:pPr>
      <w:r w:rsidRPr="0052493C">
        <w:t>Формирование рациональных моделей поведения.</w:t>
      </w:r>
    </w:p>
    <w:p w:rsidR="00D967D5" w:rsidRPr="0052493C" w:rsidRDefault="00D967D5" w:rsidP="0052493C">
      <w:pPr>
        <w:pStyle w:val="ListParagraph"/>
        <w:numPr>
          <w:ilvl w:val="0"/>
          <w:numId w:val="30"/>
        </w:numPr>
        <w:spacing w:after="200"/>
        <w:jc w:val="both"/>
      </w:pPr>
      <w:r w:rsidRPr="0052493C">
        <w:t>Совершенствование навыков сотрудничества.</w:t>
      </w:r>
    </w:p>
    <w:p w:rsidR="00D967D5" w:rsidRPr="0052493C" w:rsidRDefault="00D967D5" w:rsidP="0052493C">
      <w:pPr>
        <w:ind w:firstLine="360"/>
        <w:jc w:val="both"/>
      </w:pPr>
      <w:r w:rsidRPr="0052493C">
        <w:rPr>
          <w:b/>
        </w:rPr>
        <w:t xml:space="preserve">Проектная деятельность. </w:t>
      </w:r>
      <w:r w:rsidRPr="0052493C">
        <w:t>Любая самостоятельная, социально значимая и организованная деятельность обучающихся, опирающаяся на их индивидуальные инициативы, интересы и предпочтения, направленная на достижение реальной, личностно значимой, достижимой цели, имеющая план и критерии оценки результата, поддержанная культурой деятельности обучающихся, традициями, ценностями, освоенными нормами и образцами.</w:t>
      </w:r>
    </w:p>
    <w:p w:rsidR="00D967D5" w:rsidRDefault="00D967D5" w:rsidP="0052493C">
      <w:pPr>
        <w:jc w:val="both"/>
        <w:rPr>
          <w:b/>
        </w:rPr>
      </w:pPr>
    </w:p>
    <w:p w:rsidR="00D967D5" w:rsidRPr="0052493C" w:rsidRDefault="00D967D5" w:rsidP="0052493C">
      <w:pPr>
        <w:jc w:val="both"/>
        <w:rPr>
          <w:b/>
        </w:rPr>
      </w:pPr>
      <w:r w:rsidRPr="0052493C">
        <w:rPr>
          <w:b/>
        </w:rPr>
        <w:t>Типы проектов:</w:t>
      </w:r>
    </w:p>
    <w:p w:rsidR="00D967D5" w:rsidRPr="0052493C" w:rsidRDefault="00D967D5" w:rsidP="0052493C">
      <w:pPr>
        <w:pStyle w:val="ListParagraph"/>
        <w:numPr>
          <w:ilvl w:val="0"/>
          <w:numId w:val="30"/>
        </w:numPr>
        <w:spacing w:after="200"/>
        <w:jc w:val="both"/>
        <w:rPr>
          <w:i/>
        </w:rPr>
      </w:pPr>
      <w:r w:rsidRPr="0052493C">
        <w:rPr>
          <w:b/>
          <w:i/>
        </w:rPr>
        <w:t>Информационный проект.</w:t>
      </w:r>
      <w:r w:rsidRPr="0052493C">
        <w:t xml:space="preserve"> Этот тип проекта направлен на работу с информацией о каком-либо объекте, явлении. Его цель – обучение участников проекта целенаправленному сбору информации, её структурированию, анализу и обобщению.</w:t>
      </w:r>
    </w:p>
    <w:p w:rsidR="00D967D5" w:rsidRPr="0052493C" w:rsidRDefault="00D967D5" w:rsidP="0052493C">
      <w:pPr>
        <w:pStyle w:val="ListParagraph"/>
        <w:numPr>
          <w:ilvl w:val="0"/>
          <w:numId w:val="30"/>
        </w:numPr>
        <w:spacing w:after="200"/>
        <w:jc w:val="both"/>
        <w:rPr>
          <w:i/>
        </w:rPr>
      </w:pPr>
      <w:r w:rsidRPr="0052493C">
        <w:rPr>
          <w:b/>
          <w:i/>
        </w:rPr>
        <w:t>Учебно-исследовательский проект.</w:t>
      </w:r>
      <w:r w:rsidRPr="0052493C">
        <w:t>Совпадает с характеристиками учебно-исследовательской деятельности, дополненной традиционными признаками проекта. Может быть предметным, межпредметным или ориентированным на содержание научного направления, не входящего в перечень школьных предметов. Основная цель – формирование метапредметных результатов и представлений.</w:t>
      </w:r>
    </w:p>
    <w:p w:rsidR="00D967D5" w:rsidRPr="0052493C" w:rsidRDefault="00D967D5" w:rsidP="0052493C">
      <w:pPr>
        <w:pStyle w:val="ListParagraph"/>
        <w:numPr>
          <w:ilvl w:val="0"/>
          <w:numId w:val="30"/>
        </w:numPr>
        <w:spacing w:after="200"/>
        <w:jc w:val="both"/>
        <w:rPr>
          <w:i/>
        </w:rPr>
      </w:pPr>
      <w:r w:rsidRPr="0052493C">
        <w:rPr>
          <w:b/>
          <w:i/>
        </w:rPr>
        <w:t>Социальный проект.</w:t>
      </w:r>
      <w:r w:rsidRPr="0052493C">
        <w:t>Целенаправленная социальная (общественная) практика, позволяющая обучающимся выбирать линию поведения в отношении социальных проблем и явлений. Является удобным средством формирования социального опыта, социальных компетентностей и компетенций обучающихся, овладения основными социальными ролями, помогает осваивать правила общественного поведения.</w:t>
      </w:r>
    </w:p>
    <w:p w:rsidR="00D967D5" w:rsidRPr="0052493C" w:rsidRDefault="00D967D5" w:rsidP="0052493C">
      <w:pPr>
        <w:pStyle w:val="ListParagraph"/>
        <w:numPr>
          <w:ilvl w:val="0"/>
          <w:numId w:val="30"/>
        </w:numPr>
        <w:spacing w:after="200"/>
        <w:jc w:val="both"/>
        <w:rPr>
          <w:b/>
          <w:i/>
        </w:rPr>
      </w:pPr>
      <w:r w:rsidRPr="0052493C">
        <w:rPr>
          <w:b/>
          <w:i/>
        </w:rPr>
        <w:t>Игровой проект.</w:t>
      </w:r>
      <w:r w:rsidRPr="0052493C">
        <w:t xml:space="preserve"> Является создание, конструирование или модернизация на основе предметного  содержания.</w:t>
      </w:r>
    </w:p>
    <w:p w:rsidR="00D967D5" w:rsidRPr="0052493C" w:rsidRDefault="00D967D5" w:rsidP="0052493C">
      <w:pPr>
        <w:pStyle w:val="ListParagraph"/>
        <w:widowControl w:val="0"/>
        <w:numPr>
          <w:ilvl w:val="0"/>
          <w:numId w:val="30"/>
        </w:numPr>
        <w:spacing w:before="240"/>
        <w:jc w:val="both"/>
        <w:rPr>
          <w:b/>
        </w:rPr>
      </w:pPr>
      <w:r w:rsidRPr="0052493C">
        <w:rPr>
          <w:b/>
          <w:i/>
        </w:rPr>
        <w:t xml:space="preserve">Ролевой проект. </w:t>
      </w:r>
      <w:r w:rsidRPr="0052493C">
        <w:t>Является подтипом игрового. Реконструкция или проживание определенных ситуаций, имитирующих социальные или игровые отношения</w:t>
      </w:r>
    </w:p>
    <w:p w:rsidR="00D967D5" w:rsidRDefault="00D967D5" w:rsidP="007226A7">
      <w:pPr>
        <w:pStyle w:val="ListParagraph"/>
        <w:ind w:left="0"/>
        <w:jc w:val="center"/>
      </w:pPr>
    </w:p>
    <w:p w:rsidR="00D967D5" w:rsidRDefault="00D967D5" w:rsidP="007226A7">
      <w:pPr>
        <w:pStyle w:val="ListParagraph"/>
        <w:ind w:left="0"/>
        <w:jc w:val="center"/>
        <w:rPr>
          <w:b/>
          <w:sz w:val="28"/>
          <w:szCs w:val="28"/>
        </w:rPr>
      </w:pPr>
      <w:r>
        <w:rPr>
          <w:b/>
          <w:sz w:val="28"/>
          <w:szCs w:val="28"/>
        </w:rPr>
        <w:t>6.Тематическое планирование</w:t>
      </w:r>
    </w:p>
    <w:p w:rsidR="00D967D5" w:rsidRDefault="00D967D5" w:rsidP="007226A7">
      <w:pPr>
        <w:pStyle w:val="ListParagraph"/>
        <w:ind w:left="0"/>
        <w:jc w:val="center"/>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60"/>
        <w:gridCol w:w="2962"/>
        <w:gridCol w:w="918"/>
        <w:gridCol w:w="2407"/>
        <w:gridCol w:w="3835"/>
      </w:tblGrid>
      <w:tr w:rsidR="00D967D5" w:rsidTr="002F2421">
        <w:tc>
          <w:tcPr>
            <w:tcW w:w="560" w:type="dxa"/>
            <w:vAlign w:val="center"/>
          </w:tcPr>
          <w:p w:rsidR="00D967D5" w:rsidRPr="002F2421" w:rsidRDefault="00D967D5" w:rsidP="002F2421">
            <w:pPr>
              <w:jc w:val="center"/>
              <w:rPr>
                <w:b/>
              </w:rPr>
            </w:pPr>
            <w:r w:rsidRPr="002F2421">
              <w:rPr>
                <w:b/>
                <w:szCs w:val="22"/>
              </w:rPr>
              <w:t>№</w:t>
            </w:r>
          </w:p>
          <w:p w:rsidR="00D967D5" w:rsidRPr="002F2421" w:rsidRDefault="00D967D5" w:rsidP="002F2421">
            <w:pPr>
              <w:jc w:val="center"/>
              <w:rPr>
                <w:b/>
              </w:rPr>
            </w:pPr>
            <w:r w:rsidRPr="002F2421">
              <w:rPr>
                <w:b/>
                <w:szCs w:val="22"/>
              </w:rPr>
              <w:t>п/п</w:t>
            </w:r>
          </w:p>
        </w:tc>
        <w:tc>
          <w:tcPr>
            <w:tcW w:w="2962" w:type="dxa"/>
            <w:vAlign w:val="center"/>
          </w:tcPr>
          <w:p w:rsidR="00D967D5" w:rsidRPr="002F2421" w:rsidRDefault="00D967D5" w:rsidP="002F2421">
            <w:pPr>
              <w:jc w:val="center"/>
              <w:rPr>
                <w:b/>
              </w:rPr>
            </w:pPr>
            <w:r w:rsidRPr="002F2421">
              <w:rPr>
                <w:b/>
                <w:szCs w:val="22"/>
              </w:rPr>
              <w:t>Разделы</w:t>
            </w:r>
          </w:p>
        </w:tc>
        <w:tc>
          <w:tcPr>
            <w:tcW w:w="918" w:type="dxa"/>
            <w:vAlign w:val="center"/>
          </w:tcPr>
          <w:p w:rsidR="00D967D5" w:rsidRPr="002F2421" w:rsidRDefault="00D967D5" w:rsidP="002F2421">
            <w:pPr>
              <w:jc w:val="center"/>
              <w:rPr>
                <w:b/>
              </w:rPr>
            </w:pPr>
            <w:r w:rsidRPr="002F2421">
              <w:rPr>
                <w:b/>
                <w:szCs w:val="22"/>
              </w:rPr>
              <w:t>Кол-во часов</w:t>
            </w:r>
          </w:p>
          <w:p w:rsidR="00D967D5" w:rsidRPr="002F2421" w:rsidRDefault="00D967D5" w:rsidP="002F2421">
            <w:pPr>
              <w:jc w:val="center"/>
              <w:rPr>
                <w:b/>
              </w:rPr>
            </w:pPr>
          </w:p>
        </w:tc>
        <w:tc>
          <w:tcPr>
            <w:tcW w:w="2407" w:type="dxa"/>
            <w:vAlign w:val="center"/>
          </w:tcPr>
          <w:p w:rsidR="00D967D5" w:rsidRPr="002F2421" w:rsidRDefault="00D967D5" w:rsidP="002F2421">
            <w:pPr>
              <w:jc w:val="center"/>
              <w:rPr>
                <w:b/>
              </w:rPr>
            </w:pPr>
            <w:r w:rsidRPr="002F2421">
              <w:rPr>
                <w:b/>
                <w:szCs w:val="22"/>
              </w:rPr>
              <w:t>Темы, основное  содержание</w:t>
            </w:r>
          </w:p>
          <w:p w:rsidR="00D967D5" w:rsidRPr="002F2421" w:rsidRDefault="00D967D5" w:rsidP="002F2421">
            <w:pPr>
              <w:jc w:val="center"/>
              <w:rPr>
                <w:b/>
              </w:rPr>
            </w:pPr>
            <w:r w:rsidRPr="002F2421">
              <w:rPr>
                <w:b/>
                <w:szCs w:val="22"/>
              </w:rPr>
              <w:t>по  темам</w:t>
            </w:r>
          </w:p>
        </w:tc>
        <w:tc>
          <w:tcPr>
            <w:tcW w:w="3835" w:type="dxa"/>
          </w:tcPr>
          <w:p w:rsidR="00D967D5" w:rsidRPr="002F2421" w:rsidRDefault="00D967D5" w:rsidP="002F2421">
            <w:pPr>
              <w:spacing w:before="100" w:beforeAutospacing="1" w:after="100" w:afterAutospacing="1"/>
              <w:jc w:val="both"/>
              <w:rPr>
                <w:b/>
              </w:rPr>
            </w:pPr>
            <w:r w:rsidRPr="002F2421">
              <w:rPr>
                <w:b/>
              </w:rPr>
              <w:t xml:space="preserve">Основные виды деятельности </w:t>
            </w:r>
          </w:p>
        </w:tc>
      </w:tr>
      <w:tr w:rsidR="00D967D5" w:rsidTr="002F2421">
        <w:tc>
          <w:tcPr>
            <w:tcW w:w="10682" w:type="dxa"/>
            <w:gridSpan w:val="5"/>
          </w:tcPr>
          <w:p w:rsidR="00D967D5" w:rsidRPr="002F2421" w:rsidRDefault="00D967D5" w:rsidP="002F2421">
            <w:pPr>
              <w:spacing w:before="100" w:beforeAutospacing="1" w:after="100" w:afterAutospacing="1"/>
              <w:jc w:val="center"/>
              <w:rPr>
                <w:b/>
              </w:rPr>
            </w:pPr>
            <w:r w:rsidRPr="002F2421">
              <w:rPr>
                <w:b/>
              </w:rPr>
              <w:t>5 класс</w:t>
            </w:r>
          </w:p>
        </w:tc>
      </w:tr>
      <w:tr w:rsidR="00D967D5" w:rsidRPr="00687E5B" w:rsidTr="002F2421">
        <w:tc>
          <w:tcPr>
            <w:tcW w:w="560" w:type="dxa"/>
          </w:tcPr>
          <w:p w:rsidR="00D967D5" w:rsidRPr="002F2421" w:rsidRDefault="00D967D5" w:rsidP="00185569">
            <w:pPr>
              <w:rPr>
                <w:szCs w:val="28"/>
                <w:lang w:val="en-US"/>
              </w:rPr>
            </w:pPr>
            <w:r w:rsidRPr="002F2421">
              <w:rPr>
                <w:szCs w:val="28"/>
                <w:lang w:val="en-US"/>
              </w:rPr>
              <w:t>1.</w:t>
            </w:r>
          </w:p>
        </w:tc>
        <w:tc>
          <w:tcPr>
            <w:tcW w:w="2962" w:type="dxa"/>
            <w:vAlign w:val="center"/>
          </w:tcPr>
          <w:p w:rsidR="00D967D5" w:rsidRPr="002F2421" w:rsidRDefault="00D967D5" w:rsidP="00185569">
            <w:r w:rsidRPr="002F2421">
              <w:rPr>
                <w:sz w:val="22"/>
                <w:szCs w:val="22"/>
              </w:rPr>
              <w:t>Введение.</w:t>
            </w:r>
          </w:p>
          <w:p w:rsidR="00D967D5" w:rsidRPr="002F2421" w:rsidRDefault="00D967D5" w:rsidP="00185569"/>
          <w:p w:rsidR="00D967D5" w:rsidRPr="002F2421" w:rsidRDefault="00D967D5" w:rsidP="00185569"/>
          <w:p w:rsidR="00D967D5" w:rsidRPr="002F2421" w:rsidRDefault="00D967D5" w:rsidP="00185569"/>
          <w:p w:rsidR="00D967D5" w:rsidRPr="002F2421" w:rsidRDefault="00D967D5" w:rsidP="00185569"/>
          <w:p w:rsidR="00D967D5" w:rsidRPr="002F2421" w:rsidRDefault="00D967D5" w:rsidP="00185569"/>
        </w:tc>
        <w:tc>
          <w:tcPr>
            <w:tcW w:w="918" w:type="dxa"/>
          </w:tcPr>
          <w:p w:rsidR="00D967D5" w:rsidRPr="002F2421" w:rsidRDefault="00D967D5" w:rsidP="002F2421">
            <w:pPr>
              <w:jc w:val="center"/>
              <w:rPr>
                <w:szCs w:val="28"/>
              </w:rPr>
            </w:pPr>
            <w:r w:rsidRPr="002F2421">
              <w:rPr>
                <w:szCs w:val="28"/>
              </w:rPr>
              <w:t>1</w:t>
            </w:r>
          </w:p>
        </w:tc>
        <w:tc>
          <w:tcPr>
            <w:tcW w:w="2407" w:type="dxa"/>
          </w:tcPr>
          <w:p w:rsidR="00D967D5" w:rsidRPr="002F2421" w:rsidRDefault="00D967D5" w:rsidP="00F11523">
            <w:pPr>
              <w:pStyle w:val="NoSpacing"/>
              <w:rPr>
                <w:rFonts w:ascii="Times New Roman" w:hAnsi="Times New Roman" w:cs="Times New Roman"/>
                <w:sz w:val="20"/>
                <w:szCs w:val="18"/>
              </w:rPr>
            </w:pPr>
            <w:r w:rsidRPr="002F2421">
              <w:rPr>
                <w:rFonts w:ascii="Times New Roman" w:hAnsi="Times New Roman" w:cs="Times New Roman"/>
                <w:sz w:val="20"/>
                <w:szCs w:val="18"/>
              </w:rPr>
              <w:t>Книга в жизни человека. Учебник литературы и работа с ним. Диагностика уровня литературного развития пятиклассников</w:t>
            </w:r>
          </w:p>
        </w:tc>
        <w:tc>
          <w:tcPr>
            <w:tcW w:w="3835" w:type="dxa"/>
          </w:tcPr>
          <w:p w:rsidR="00D967D5" w:rsidRPr="002F2421" w:rsidRDefault="00D967D5" w:rsidP="002F2421">
            <w:pPr>
              <w:spacing w:before="100" w:beforeAutospacing="1" w:after="100" w:afterAutospacing="1"/>
              <w:rPr>
                <w:sz w:val="18"/>
                <w:szCs w:val="20"/>
              </w:rPr>
            </w:pPr>
            <w:r w:rsidRPr="002F2421">
              <w:rPr>
                <w:sz w:val="18"/>
                <w:szCs w:val="22"/>
              </w:rPr>
              <w:t>Выразительное чтение, выражение личного отношения к прочитанному. Устный или письменный ответ на вопрос. Решение тестов</w:t>
            </w:r>
          </w:p>
        </w:tc>
      </w:tr>
      <w:tr w:rsidR="00D967D5" w:rsidRPr="00687E5B" w:rsidTr="002F2421">
        <w:tc>
          <w:tcPr>
            <w:tcW w:w="560" w:type="dxa"/>
          </w:tcPr>
          <w:p w:rsidR="00D967D5" w:rsidRPr="002F2421" w:rsidRDefault="00D967D5" w:rsidP="00185569">
            <w:pPr>
              <w:rPr>
                <w:szCs w:val="28"/>
              </w:rPr>
            </w:pPr>
            <w:r w:rsidRPr="002F2421">
              <w:rPr>
                <w:sz w:val="22"/>
                <w:szCs w:val="28"/>
              </w:rPr>
              <w:t>2.</w:t>
            </w:r>
          </w:p>
        </w:tc>
        <w:tc>
          <w:tcPr>
            <w:tcW w:w="2962" w:type="dxa"/>
            <w:vAlign w:val="center"/>
          </w:tcPr>
          <w:p w:rsidR="00D967D5" w:rsidRPr="002F2421" w:rsidRDefault="00D967D5" w:rsidP="00185569">
            <w:r w:rsidRPr="002F2421">
              <w:rPr>
                <w:sz w:val="22"/>
                <w:szCs w:val="22"/>
              </w:rPr>
              <w:t>Устное народное творчество.</w:t>
            </w:r>
          </w:p>
          <w:p w:rsidR="00D967D5" w:rsidRPr="002F2421" w:rsidRDefault="00D967D5" w:rsidP="00185569"/>
          <w:p w:rsidR="00D967D5" w:rsidRPr="002F2421" w:rsidRDefault="00D967D5" w:rsidP="00185569"/>
          <w:p w:rsidR="00D967D5" w:rsidRPr="002F2421" w:rsidRDefault="00D967D5" w:rsidP="00185569"/>
          <w:p w:rsidR="00D967D5" w:rsidRPr="002F2421" w:rsidRDefault="00D967D5" w:rsidP="00185569"/>
          <w:p w:rsidR="00D967D5" w:rsidRPr="002F2421" w:rsidRDefault="00D967D5" w:rsidP="00185569"/>
          <w:p w:rsidR="00D967D5" w:rsidRPr="002F2421" w:rsidRDefault="00D967D5" w:rsidP="00185569"/>
          <w:p w:rsidR="00D967D5" w:rsidRPr="002F2421" w:rsidRDefault="00D967D5" w:rsidP="00185569"/>
          <w:p w:rsidR="00D967D5" w:rsidRPr="002F2421" w:rsidRDefault="00D967D5" w:rsidP="00185569"/>
          <w:p w:rsidR="00D967D5" w:rsidRPr="002F2421" w:rsidRDefault="00D967D5" w:rsidP="00185569"/>
          <w:p w:rsidR="00D967D5" w:rsidRPr="002F2421" w:rsidRDefault="00D967D5" w:rsidP="00185569"/>
          <w:p w:rsidR="00D967D5" w:rsidRPr="002F2421" w:rsidRDefault="00D967D5" w:rsidP="00185569"/>
          <w:p w:rsidR="00D967D5" w:rsidRPr="002F2421" w:rsidRDefault="00D967D5" w:rsidP="00185569"/>
          <w:p w:rsidR="00D967D5" w:rsidRPr="002F2421" w:rsidRDefault="00D967D5" w:rsidP="00185569"/>
          <w:p w:rsidR="00D967D5" w:rsidRPr="002F2421" w:rsidRDefault="00D967D5" w:rsidP="00185569"/>
        </w:tc>
        <w:tc>
          <w:tcPr>
            <w:tcW w:w="918" w:type="dxa"/>
          </w:tcPr>
          <w:p w:rsidR="00D967D5" w:rsidRPr="002F2421" w:rsidRDefault="00D967D5" w:rsidP="002F2421">
            <w:pPr>
              <w:jc w:val="center"/>
              <w:rPr>
                <w:szCs w:val="28"/>
              </w:rPr>
            </w:pPr>
            <w:r w:rsidRPr="002F2421">
              <w:rPr>
                <w:sz w:val="22"/>
                <w:szCs w:val="28"/>
              </w:rPr>
              <w:t>10</w:t>
            </w:r>
          </w:p>
        </w:tc>
        <w:tc>
          <w:tcPr>
            <w:tcW w:w="2407" w:type="dxa"/>
          </w:tcPr>
          <w:p w:rsidR="00D967D5" w:rsidRPr="002F2421" w:rsidRDefault="00D967D5" w:rsidP="009420A3">
            <w:pPr>
              <w:pStyle w:val="NoSpacing"/>
              <w:rPr>
                <w:rFonts w:ascii="Times New Roman" w:hAnsi="Times New Roman" w:cs="Times New Roman"/>
                <w:sz w:val="20"/>
                <w:szCs w:val="18"/>
              </w:rPr>
            </w:pPr>
            <w:r w:rsidRPr="002F2421">
              <w:rPr>
                <w:rFonts w:ascii="Times New Roman" w:hAnsi="Times New Roman" w:cs="Times New Roman"/>
                <w:sz w:val="20"/>
                <w:szCs w:val="18"/>
              </w:rPr>
              <w:t>Русские народные сказки: «Царевна-лягушка», «Иван - крестьянский сын и чудо-юдо», «Журавль и цапля», «Солдатская шинель».</w:t>
            </w:r>
          </w:p>
        </w:tc>
        <w:tc>
          <w:tcPr>
            <w:tcW w:w="3835" w:type="dxa"/>
          </w:tcPr>
          <w:p w:rsidR="00D967D5" w:rsidRPr="002F2421" w:rsidRDefault="00D967D5" w:rsidP="002F2421">
            <w:pPr>
              <w:spacing w:before="100" w:beforeAutospacing="1" w:after="100" w:afterAutospacing="1"/>
              <w:rPr>
                <w:sz w:val="18"/>
                <w:szCs w:val="20"/>
              </w:rPr>
            </w:pPr>
            <w:r w:rsidRPr="002F2421">
              <w:rPr>
                <w:sz w:val="18"/>
                <w:szCs w:val="22"/>
              </w:rPr>
              <w:t>Выразительное чтение малых фольклорных жанров и их истолкование. Выразительное чтение сказок (в том числе по ролям). Выражение личного отношения к прочитанному в процессе чтения (эмоциональная окраска, интонирование, ритм чтения). Устное рецензирование выразительного чтения одноклассников, чтения актёров. Поиск незнакомых слов и определение их значения с помощью словарей и справочной литературы. Различные виды пересказов. Устные и письменные ответы на вопросы. Участие в коллективном диалоге. Различение видов сказок. Сопоставление вариантов сказок. Устные рассказы о собирателях фольклора и о жанровых особенностях сказок.</w:t>
            </w:r>
          </w:p>
        </w:tc>
      </w:tr>
      <w:tr w:rsidR="00D967D5" w:rsidRPr="00687E5B" w:rsidTr="002F2421">
        <w:tc>
          <w:tcPr>
            <w:tcW w:w="560" w:type="dxa"/>
          </w:tcPr>
          <w:p w:rsidR="00D967D5" w:rsidRPr="002F2421" w:rsidRDefault="00D967D5" w:rsidP="00185569">
            <w:pPr>
              <w:rPr>
                <w:szCs w:val="28"/>
              </w:rPr>
            </w:pPr>
            <w:r w:rsidRPr="002F2421">
              <w:rPr>
                <w:sz w:val="22"/>
                <w:szCs w:val="28"/>
              </w:rPr>
              <w:t>3.</w:t>
            </w:r>
          </w:p>
        </w:tc>
        <w:tc>
          <w:tcPr>
            <w:tcW w:w="2962" w:type="dxa"/>
            <w:vAlign w:val="center"/>
          </w:tcPr>
          <w:p w:rsidR="00D967D5" w:rsidRPr="002F2421" w:rsidRDefault="00D967D5" w:rsidP="00185569">
            <w:r w:rsidRPr="002F2421">
              <w:rPr>
                <w:sz w:val="22"/>
                <w:szCs w:val="22"/>
              </w:rPr>
              <w:t>Из древнерусской литературы.</w:t>
            </w:r>
          </w:p>
          <w:p w:rsidR="00D967D5" w:rsidRPr="002F2421" w:rsidRDefault="00D967D5" w:rsidP="00185569"/>
          <w:p w:rsidR="00D967D5" w:rsidRPr="002F2421" w:rsidRDefault="00D967D5" w:rsidP="00185569"/>
          <w:p w:rsidR="00D967D5" w:rsidRPr="002F2421" w:rsidRDefault="00D967D5" w:rsidP="00185569"/>
          <w:p w:rsidR="00D967D5" w:rsidRPr="002F2421" w:rsidRDefault="00D967D5" w:rsidP="00185569"/>
          <w:p w:rsidR="00D967D5" w:rsidRPr="002F2421" w:rsidRDefault="00D967D5" w:rsidP="00185569"/>
          <w:p w:rsidR="00D967D5" w:rsidRPr="002F2421" w:rsidRDefault="00D967D5" w:rsidP="00185569"/>
        </w:tc>
        <w:tc>
          <w:tcPr>
            <w:tcW w:w="918" w:type="dxa"/>
          </w:tcPr>
          <w:p w:rsidR="00D967D5" w:rsidRPr="002F2421" w:rsidRDefault="00D967D5" w:rsidP="002F2421">
            <w:pPr>
              <w:jc w:val="center"/>
              <w:rPr>
                <w:szCs w:val="28"/>
              </w:rPr>
            </w:pPr>
            <w:r w:rsidRPr="002F2421">
              <w:rPr>
                <w:sz w:val="22"/>
                <w:szCs w:val="28"/>
              </w:rPr>
              <w:t>2</w:t>
            </w:r>
          </w:p>
        </w:tc>
        <w:tc>
          <w:tcPr>
            <w:tcW w:w="2407" w:type="dxa"/>
          </w:tcPr>
          <w:p w:rsidR="00D967D5" w:rsidRPr="002F2421" w:rsidRDefault="00D967D5" w:rsidP="00185569">
            <w:pPr>
              <w:pStyle w:val="NoSpacing"/>
              <w:rPr>
                <w:rFonts w:ascii="Times New Roman" w:hAnsi="Times New Roman" w:cs="Times New Roman"/>
                <w:sz w:val="20"/>
                <w:szCs w:val="18"/>
              </w:rPr>
            </w:pPr>
            <w:r w:rsidRPr="002F2421">
              <w:rPr>
                <w:rFonts w:ascii="Times New Roman" w:hAnsi="Times New Roman" w:cs="Times New Roman"/>
                <w:sz w:val="20"/>
                <w:szCs w:val="18"/>
              </w:rPr>
              <w:t>«Повесть временных лет»: «Подвиг отрока киевлянина и хитрость воеводы Претича». Понятие о летописи.</w:t>
            </w:r>
          </w:p>
        </w:tc>
        <w:tc>
          <w:tcPr>
            <w:tcW w:w="3835" w:type="dxa"/>
          </w:tcPr>
          <w:p w:rsidR="00D967D5" w:rsidRPr="002F2421" w:rsidRDefault="00D967D5" w:rsidP="002F2421">
            <w:pPr>
              <w:spacing w:before="100" w:beforeAutospacing="1" w:after="100" w:afterAutospacing="1"/>
              <w:rPr>
                <w:sz w:val="18"/>
                <w:szCs w:val="20"/>
              </w:rPr>
            </w:pPr>
            <w:r w:rsidRPr="002F2421">
              <w:rPr>
                <w:sz w:val="18"/>
                <w:szCs w:val="22"/>
              </w:rPr>
              <w:t>Выразительное чтение древнерусских текстов в современном переводе. Устное рецензирование выразительного чтения одноклассников, чтения актёров. Поиск незнакомых слов и определение их значения с помощью словарей и справочной литературы. Пересказ сюжетов древнерусских летописей. Участие в коллективном диалоге. Нравственная оценка поступков героев летописей. Обсуждение произведений изобразительного искусства на древнерусские сюжеты. Характеристика героев древнерусской литературы. Работа над коллективным (индивидуальным) учебным проектом</w:t>
            </w:r>
          </w:p>
        </w:tc>
      </w:tr>
      <w:tr w:rsidR="00D967D5" w:rsidRPr="00687E5B" w:rsidTr="002F2421">
        <w:trPr>
          <w:trHeight w:val="3762"/>
        </w:trPr>
        <w:tc>
          <w:tcPr>
            <w:tcW w:w="560" w:type="dxa"/>
          </w:tcPr>
          <w:p w:rsidR="00D967D5" w:rsidRPr="002F2421" w:rsidRDefault="00D967D5" w:rsidP="00185569">
            <w:pPr>
              <w:rPr>
                <w:szCs w:val="28"/>
              </w:rPr>
            </w:pPr>
            <w:r w:rsidRPr="002F2421">
              <w:rPr>
                <w:sz w:val="22"/>
                <w:szCs w:val="28"/>
              </w:rPr>
              <w:t>4.</w:t>
            </w:r>
          </w:p>
        </w:tc>
        <w:tc>
          <w:tcPr>
            <w:tcW w:w="2962" w:type="dxa"/>
            <w:vAlign w:val="center"/>
          </w:tcPr>
          <w:p w:rsidR="00D967D5" w:rsidRPr="002F2421" w:rsidRDefault="00D967D5" w:rsidP="00185569">
            <w:r w:rsidRPr="002F2421">
              <w:rPr>
                <w:sz w:val="22"/>
                <w:szCs w:val="22"/>
              </w:rPr>
              <w:t xml:space="preserve">Из русской литературы </w:t>
            </w:r>
            <w:r w:rsidRPr="002F2421">
              <w:rPr>
                <w:sz w:val="22"/>
                <w:szCs w:val="22"/>
                <w:lang w:val="en-US"/>
              </w:rPr>
              <w:t>XVIII</w:t>
            </w:r>
            <w:r w:rsidRPr="002F2421">
              <w:rPr>
                <w:sz w:val="22"/>
                <w:szCs w:val="22"/>
              </w:rPr>
              <w:t>века.</w:t>
            </w:r>
          </w:p>
          <w:p w:rsidR="00D967D5" w:rsidRPr="002F2421" w:rsidRDefault="00D967D5" w:rsidP="00185569"/>
          <w:p w:rsidR="00D967D5" w:rsidRPr="002F2421" w:rsidRDefault="00D967D5" w:rsidP="00185569"/>
          <w:p w:rsidR="00D967D5" w:rsidRPr="002F2421" w:rsidRDefault="00D967D5" w:rsidP="00185569"/>
          <w:p w:rsidR="00D967D5" w:rsidRPr="002F2421" w:rsidRDefault="00D967D5" w:rsidP="00185569"/>
          <w:p w:rsidR="00D967D5" w:rsidRPr="002F2421" w:rsidRDefault="00D967D5" w:rsidP="00185569"/>
          <w:p w:rsidR="00D967D5" w:rsidRPr="002F2421" w:rsidRDefault="00D967D5" w:rsidP="00185569"/>
          <w:p w:rsidR="00D967D5" w:rsidRPr="002F2421" w:rsidRDefault="00D967D5" w:rsidP="00185569"/>
          <w:p w:rsidR="00D967D5" w:rsidRPr="002F2421" w:rsidRDefault="00D967D5" w:rsidP="00185569"/>
          <w:p w:rsidR="00D967D5" w:rsidRPr="002F2421" w:rsidRDefault="00D967D5" w:rsidP="00185569"/>
          <w:p w:rsidR="00D967D5" w:rsidRPr="002F2421" w:rsidRDefault="00D967D5" w:rsidP="00185569"/>
          <w:p w:rsidR="00D967D5" w:rsidRPr="002F2421" w:rsidRDefault="00D967D5" w:rsidP="00185569"/>
          <w:p w:rsidR="00D967D5" w:rsidRPr="002F2421" w:rsidRDefault="00D967D5" w:rsidP="00185569"/>
          <w:p w:rsidR="00D967D5" w:rsidRPr="002F2421" w:rsidRDefault="00D967D5" w:rsidP="00185569"/>
          <w:p w:rsidR="00D967D5" w:rsidRPr="002F2421" w:rsidRDefault="00D967D5" w:rsidP="00185569"/>
          <w:p w:rsidR="00D967D5" w:rsidRPr="002F2421" w:rsidRDefault="00D967D5" w:rsidP="00185569"/>
        </w:tc>
        <w:tc>
          <w:tcPr>
            <w:tcW w:w="918" w:type="dxa"/>
          </w:tcPr>
          <w:p w:rsidR="00D967D5" w:rsidRPr="002F2421" w:rsidRDefault="00D967D5" w:rsidP="002F2421">
            <w:pPr>
              <w:jc w:val="center"/>
              <w:rPr>
                <w:szCs w:val="28"/>
              </w:rPr>
            </w:pPr>
            <w:r w:rsidRPr="002F2421">
              <w:rPr>
                <w:sz w:val="22"/>
                <w:szCs w:val="28"/>
              </w:rPr>
              <w:t>2</w:t>
            </w:r>
          </w:p>
        </w:tc>
        <w:tc>
          <w:tcPr>
            <w:tcW w:w="2407" w:type="dxa"/>
          </w:tcPr>
          <w:p w:rsidR="00D967D5" w:rsidRPr="002F2421" w:rsidRDefault="00D967D5" w:rsidP="009420A3">
            <w:pPr>
              <w:pStyle w:val="NoSpacing"/>
              <w:rPr>
                <w:rFonts w:ascii="Times New Roman" w:hAnsi="Times New Roman" w:cs="Times New Roman"/>
                <w:sz w:val="20"/>
                <w:szCs w:val="18"/>
              </w:rPr>
            </w:pPr>
            <w:r w:rsidRPr="002F2421">
              <w:rPr>
                <w:rFonts w:ascii="Times New Roman" w:hAnsi="Times New Roman" w:cs="Times New Roman"/>
                <w:sz w:val="20"/>
                <w:szCs w:val="18"/>
              </w:rPr>
              <w:t>М. В. Л о м о н о с о в — учёный, поэт, художник, гражданин. «Случились вместе два астронома в пиру...». Понятие о юморе. Понятие о родах литературы (эпосе, лирике, драме) и начальные представления о её жанрах.</w:t>
            </w:r>
          </w:p>
        </w:tc>
        <w:tc>
          <w:tcPr>
            <w:tcW w:w="3835" w:type="dxa"/>
          </w:tcPr>
          <w:p w:rsidR="00D967D5" w:rsidRPr="002F2421" w:rsidRDefault="00D967D5" w:rsidP="009420A3">
            <w:pPr>
              <w:pStyle w:val="NoSpacing"/>
              <w:rPr>
                <w:rFonts w:ascii="Times New Roman" w:hAnsi="Times New Roman" w:cs="Times New Roman"/>
                <w:sz w:val="18"/>
                <w:szCs w:val="20"/>
              </w:rPr>
            </w:pPr>
            <w:r w:rsidRPr="002F2421">
              <w:rPr>
                <w:rFonts w:ascii="Times New Roman" w:hAnsi="Times New Roman" w:cs="Times New Roman"/>
                <w:sz w:val="18"/>
              </w:rPr>
              <w:t>Поиск сведений о писателе с использованием справочной литературы и ресурсов Интернета (под руководством учителя). Пересказ фрагментов публицистического и научно- популярного текстов. Выразительное чтение стихотворения. Поиск незнакомых слов копределение их значения с помощью словарей и справочной литературы. Устные ответы на вопросы. Участие в коллективном диалоге. Поиск в стихотворении юмористических элементов. Работа со словарём литературоведческих терминов. Работа над коллективным (индивидуальным) учебным проектом</w:t>
            </w:r>
          </w:p>
        </w:tc>
      </w:tr>
      <w:tr w:rsidR="00D967D5" w:rsidRPr="00687E5B" w:rsidTr="002F2421">
        <w:tc>
          <w:tcPr>
            <w:tcW w:w="560" w:type="dxa"/>
          </w:tcPr>
          <w:p w:rsidR="00D967D5" w:rsidRPr="002F2421" w:rsidRDefault="00D967D5" w:rsidP="00185569">
            <w:pPr>
              <w:rPr>
                <w:szCs w:val="28"/>
              </w:rPr>
            </w:pPr>
            <w:r w:rsidRPr="002F2421">
              <w:rPr>
                <w:sz w:val="22"/>
                <w:szCs w:val="28"/>
              </w:rPr>
              <w:t>5.</w:t>
            </w:r>
          </w:p>
        </w:tc>
        <w:tc>
          <w:tcPr>
            <w:tcW w:w="2962" w:type="dxa"/>
            <w:vAlign w:val="center"/>
          </w:tcPr>
          <w:p w:rsidR="00D967D5" w:rsidRPr="002F2421" w:rsidRDefault="00D967D5" w:rsidP="00185569">
            <w:r w:rsidRPr="002F2421">
              <w:rPr>
                <w:sz w:val="22"/>
                <w:szCs w:val="22"/>
              </w:rPr>
              <w:t xml:space="preserve">Из литературы </w:t>
            </w:r>
            <w:r w:rsidRPr="002F2421">
              <w:rPr>
                <w:sz w:val="22"/>
                <w:szCs w:val="22"/>
                <w:lang w:val="en-US"/>
              </w:rPr>
              <w:t xml:space="preserve">XIX </w:t>
            </w:r>
            <w:r w:rsidRPr="002F2421">
              <w:rPr>
                <w:sz w:val="22"/>
                <w:szCs w:val="22"/>
              </w:rPr>
              <w:t xml:space="preserve"> века.</w:t>
            </w:r>
          </w:p>
          <w:p w:rsidR="00D967D5" w:rsidRPr="002F2421" w:rsidRDefault="00D967D5" w:rsidP="00185569"/>
          <w:p w:rsidR="00D967D5" w:rsidRPr="002F2421" w:rsidRDefault="00D967D5" w:rsidP="00185569"/>
          <w:p w:rsidR="00D967D5" w:rsidRPr="002F2421" w:rsidRDefault="00D967D5" w:rsidP="00185569"/>
          <w:p w:rsidR="00D967D5" w:rsidRPr="002F2421" w:rsidRDefault="00D967D5" w:rsidP="00185569"/>
          <w:p w:rsidR="00D967D5" w:rsidRPr="002F2421" w:rsidRDefault="00D967D5" w:rsidP="00185569"/>
          <w:p w:rsidR="00D967D5" w:rsidRPr="002F2421" w:rsidRDefault="00D967D5" w:rsidP="00185569"/>
          <w:p w:rsidR="00D967D5" w:rsidRPr="002F2421" w:rsidRDefault="00D967D5" w:rsidP="00185569"/>
          <w:p w:rsidR="00D967D5" w:rsidRPr="002F2421" w:rsidRDefault="00D967D5" w:rsidP="00185569"/>
          <w:p w:rsidR="00D967D5" w:rsidRPr="002F2421" w:rsidRDefault="00D967D5" w:rsidP="00185569"/>
          <w:p w:rsidR="00D967D5" w:rsidRPr="002F2421" w:rsidRDefault="00D967D5" w:rsidP="00185569"/>
          <w:p w:rsidR="00D967D5" w:rsidRPr="002F2421" w:rsidRDefault="00D967D5" w:rsidP="00185569"/>
          <w:p w:rsidR="00D967D5" w:rsidRPr="002F2421" w:rsidRDefault="00D967D5" w:rsidP="00185569"/>
          <w:p w:rsidR="00D967D5" w:rsidRPr="002F2421" w:rsidRDefault="00D967D5" w:rsidP="00185569"/>
          <w:p w:rsidR="00D967D5" w:rsidRPr="002F2421" w:rsidRDefault="00D967D5" w:rsidP="00185569"/>
          <w:p w:rsidR="00D967D5" w:rsidRPr="002F2421" w:rsidRDefault="00D967D5" w:rsidP="00185569"/>
          <w:p w:rsidR="00D967D5" w:rsidRPr="002F2421" w:rsidRDefault="00D967D5" w:rsidP="00185569"/>
          <w:p w:rsidR="00D967D5" w:rsidRPr="002F2421" w:rsidRDefault="00D967D5" w:rsidP="00185569"/>
          <w:p w:rsidR="00D967D5" w:rsidRPr="002F2421" w:rsidRDefault="00D967D5" w:rsidP="00185569"/>
          <w:p w:rsidR="00D967D5" w:rsidRPr="002F2421" w:rsidRDefault="00D967D5" w:rsidP="00185569"/>
          <w:p w:rsidR="00D967D5" w:rsidRPr="002F2421" w:rsidRDefault="00D967D5" w:rsidP="00185569"/>
          <w:p w:rsidR="00D967D5" w:rsidRPr="002F2421" w:rsidRDefault="00D967D5" w:rsidP="00185569"/>
          <w:p w:rsidR="00D967D5" w:rsidRPr="002F2421" w:rsidRDefault="00D967D5" w:rsidP="00185569"/>
          <w:p w:rsidR="00D967D5" w:rsidRPr="002F2421" w:rsidRDefault="00D967D5" w:rsidP="00185569"/>
          <w:p w:rsidR="00D967D5" w:rsidRPr="002F2421" w:rsidRDefault="00D967D5" w:rsidP="00185569"/>
          <w:p w:rsidR="00D967D5" w:rsidRPr="002F2421" w:rsidRDefault="00D967D5" w:rsidP="00185569"/>
          <w:p w:rsidR="00D967D5" w:rsidRPr="002F2421" w:rsidRDefault="00D967D5" w:rsidP="00185569"/>
          <w:p w:rsidR="00D967D5" w:rsidRPr="002F2421" w:rsidRDefault="00D967D5" w:rsidP="00185569"/>
          <w:p w:rsidR="00D967D5" w:rsidRPr="002F2421" w:rsidRDefault="00D967D5" w:rsidP="00185569"/>
          <w:p w:rsidR="00D967D5" w:rsidRPr="002F2421" w:rsidRDefault="00D967D5" w:rsidP="00185569"/>
          <w:p w:rsidR="00D967D5" w:rsidRPr="002F2421" w:rsidRDefault="00D967D5" w:rsidP="00185569"/>
          <w:p w:rsidR="00D967D5" w:rsidRPr="002F2421" w:rsidRDefault="00D967D5" w:rsidP="00185569"/>
          <w:p w:rsidR="00D967D5" w:rsidRPr="002F2421" w:rsidRDefault="00D967D5" w:rsidP="00185569"/>
          <w:p w:rsidR="00D967D5" w:rsidRPr="002F2421" w:rsidRDefault="00D967D5" w:rsidP="00185569"/>
          <w:p w:rsidR="00D967D5" w:rsidRPr="002F2421" w:rsidRDefault="00D967D5" w:rsidP="00185569"/>
          <w:p w:rsidR="00D967D5" w:rsidRPr="002F2421" w:rsidRDefault="00D967D5" w:rsidP="00185569"/>
          <w:p w:rsidR="00D967D5" w:rsidRPr="002F2421" w:rsidRDefault="00D967D5" w:rsidP="00185569"/>
          <w:p w:rsidR="00D967D5" w:rsidRPr="002F2421" w:rsidRDefault="00D967D5" w:rsidP="00185569"/>
          <w:p w:rsidR="00D967D5" w:rsidRPr="002F2421" w:rsidRDefault="00D967D5" w:rsidP="00185569"/>
        </w:tc>
        <w:tc>
          <w:tcPr>
            <w:tcW w:w="918" w:type="dxa"/>
          </w:tcPr>
          <w:p w:rsidR="00D967D5" w:rsidRPr="002F2421" w:rsidRDefault="00D967D5" w:rsidP="002F2421">
            <w:pPr>
              <w:jc w:val="center"/>
              <w:rPr>
                <w:szCs w:val="28"/>
              </w:rPr>
            </w:pPr>
            <w:r w:rsidRPr="002F2421">
              <w:rPr>
                <w:sz w:val="22"/>
                <w:szCs w:val="28"/>
              </w:rPr>
              <w:t>40</w:t>
            </w:r>
          </w:p>
        </w:tc>
        <w:tc>
          <w:tcPr>
            <w:tcW w:w="2407" w:type="dxa"/>
          </w:tcPr>
          <w:p w:rsidR="00D967D5" w:rsidRPr="002F2421" w:rsidRDefault="00D967D5" w:rsidP="009420A3">
            <w:pPr>
              <w:pStyle w:val="NoSpacing"/>
              <w:rPr>
                <w:rFonts w:ascii="Times New Roman" w:hAnsi="Times New Roman" w:cs="Times New Roman"/>
                <w:sz w:val="20"/>
                <w:szCs w:val="18"/>
              </w:rPr>
            </w:pPr>
            <w:r w:rsidRPr="002F2421">
              <w:rPr>
                <w:rFonts w:ascii="Times New Roman" w:hAnsi="Times New Roman" w:cs="Times New Roman"/>
                <w:sz w:val="20"/>
                <w:szCs w:val="18"/>
              </w:rPr>
              <w:t>Жанр басни в мировой литературе. Составление сообщения о баснописце и устный рассказ о нём. И. А. Крылов. «Волк и Ягнёнок», «Ворона и Лисица», «Свинья под Дубом» (на выбор). «Волк на псарне» и другие басни (по выбору учителя). Понятие об аллегории и морали. Понятие об эзоповом языке. В. А. Ж ук о в ский. «Спящая царевна», «Кубок». Понятие о балладе. А. С. Пуш к ин. «Няне», «У лукоморья дуб зелёный...». «Сказка о мёртвой царевне и о семи богатырях» и другие сказки. Понятие о лирическом послании. Стихотворная и прозаическая речь. Рифма, ритм, способы рифмовки. Понятие о литературной сказке. А нтони й По горельс кий . «Чёрная курица, или Подземные жители». В. М. Г ар шин. «AttaleaPrinceps». Выразительное чтение сказок (в том числе наизусть и по ролям). Поиск незнакомых слов и определение их значения с помощью словарей и справочной литературы. Различные виды пересказов. Устные ответы на вопросы (с использованием цитирования). Участие в коллективном диалоге. П. П. Е р ш ов . «Конёк-Горбунок» (для внеклассного чтения) М.Ю. Л е рмонтов . «Бородино». «Ашик-Кериб» (для внеклассного чтения). Н. В. Г оголь . «Вечера на хуторе близ Диканьки», «Заколдованное место». «Ночь перед Рождеством» (для внеклассного чтения). Развитие представлений о фантастике и юморе. Н. А. Некрасов. «Крестьянские дети». «Есть женщины в русских селеньях...» (отрывок из поэмы «Мороз, Красный нос»), «На Волге» (для внеклассного чтения). Развитие представлений об эпитете. И. С. Тургенев. «Муму». Развитие представлений о литературном герое, портрете и пейзаже. А. А. Ф е т . «Весенний дождь». Л. Н. Т о лс той . «Кавказский пленник». Понятие о сюжете. Развитие понятия о сравнении. А . П . Ч ех о в. «Хирургия» и другие рассказы (для внеклассного чтения). Развитие понятия о юморе. Понятие о речевой характеристике персонажейФ. И. Т ют ч е в. «Зима недаром злится...», «Как весел грохот летних бурь...», «Есть в осени первоначальной...»; А. В. Ко льцо в . «В степи»; А. Н. М а йков. «Ласточки»; И. С. Н и китин . «Утро», «Зимняя ночь в деревне» (отрывок)', И. 3. С уриков . «Зима» (отрывок)', А. Н. П л е щ е е в . «Весна» (отрывок)</w:t>
            </w:r>
          </w:p>
        </w:tc>
        <w:tc>
          <w:tcPr>
            <w:tcW w:w="3835" w:type="dxa"/>
          </w:tcPr>
          <w:p w:rsidR="00D967D5" w:rsidRPr="002F2421" w:rsidRDefault="00D967D5" w:rsidP="002F2421">
            <w:pPr>
              <w:spacing w:before="100" w:beforeAutospacing="1" w:after="100" w:afterAutospacing="1"/>
              <w:rPr>
                <w:sz w:val="16"/>
                <w:szCs w:val="20"/>
              </w:rPr>
            </w:pPr>
            <w:r w:rsidRPr="002F2421">
              <w:rPr>
                <w:sz w:val="18"/>
                <w:szCs w:val="22"/>
              </w:rPr>
              <w:t>Составление сообщения о баснописце и устный рассказ о нём. Поиск сведений о баснописцах с использованием справочной литературы и ресурсов Интернета (под руководством учителя). Выразительное чтение басен (в том числе по ролям и наизусть) и басен собственного сочинения. Устное рецензирование выразительного чтения одноклассников, чтения актёров. Устные или письменные ответы на вопросы (в том числе с использованием цитирования). Участие в коллективном диалоге. Составление вопросов к басням. Составление характеристик героев басен. Анализ различных форм выражения авторской позиции. Работа со словарём литературоведческих терминов. Создание собственных иллюстраций и их защита. Работа над коллективным (индивидуальным) учебным проектом. Игровые виды деятельности: конкурсы, викторины и т. п.</w:t>
            </w:r>
          </w:p>
          <w:p w:rsidR="00D967D5" w:rsidRPr="002F2421" w:rsidRDefault="00D967D5" w:rsidP="009420A3">
            <w:pPr>
              <w:rPr>
                <w:sz w:val="16"/>
                <w:szCs w:val="20"/>
              </w:rPr>
            </w:pPr>
            <w:r w:rsidRPr="002F2421">
              <w:rPr>
                <w:sz w:val="18"/>
                <w:szCs w:val="22"/>
              </w:rPr>
              <w:t>Устный рассказ о поэте. Восприятие и выразительное чтение сказки и баллады (в том числе наизусть). Устное рецензирование выразительного чтения одноклассников, чтения актёров. Участие в коллективном диалоге. Составление плана произведения (в том числе цитатного). Составление характеристик героев и их нравственная оценка. Работа со словарём литературоведческих терминов</w:t>
            </w:r>
          </w:p>
          <w:p w:rsidR="00D967D5" w:rsidRPr="002F2421" w:rsidRDefault="00D967D5" w:rsidP="009420A3">
            <w:pPr>
              <w:rPr>
                <w:sz w:val="16"/>
                <w:szCs w:val="20"/>
              </w:rPr>
            </w:pPr>
          </w:p>
          <w:p w:rsidR="00D967D5" w:rsidRPr="002F2421" w:rsidRDefault="00D967D5" w:rsidP="009420A3">
            <w:pPr>
              <w:rPr>
                <w:sz w:val="16"/>
                <w:szCs w:val="20"/>
              </w:rPr>
            </w:pPr>
          </w:p>
          <w:p w:rsidR="00D967D5" w:rsidRPr="002F2421" w:rsidRDefault="00D967D5" w:rsidP="009420A3">
            <w:pPr>
              <w:rPr>
                <w:sz w:val="16"/>
                <w:szCs w:val="20"/>
              </w:rPr>
            </w:pPr>
            <w:r w:rsidRPr="002F2421">
              <w:rPr>
                <w:sz w:val="18"/>
                <w:szCs w:val="22"/>
              </w:rPr>
              <w:t>Поиск сведений о поэте с использованием справочной литературы и ресурсов Интернета (под руководством учителя). Устный рассказ о поэте. Выразительное чтение (в том числе наизусть). Устное рецензирование выразительного чтения одноклассников, чтения актёров.</w:t>
            </w:r>
          </w:p>
          <w:p w:rsidR="00D967D5" w:rsidRPr="002F2421" w:rsidRDefault="00D967D5" w:rsidP="009420A3">
            <w:pPr>
              <w:rPr>
                <w:sz w:val="16"/>
                <w:szCs w:val="20"/>
              </w:rPr>
            </w:pPr>
          </w:p>
          <w:p w:rsidR="00D967D5" w:rsidRPr="002F2421" w:rsidRDefault="00D967D5" w:rsidP="009420A3">
            <w:pPr>
              <w:rPr>
                <w:sz w:val="16"/>
                <w:szCs w:val="20"/>
              </w:rPr>
            </w:pPr>
            <w:r w:rsidRPr="002F2421">
              <w:rPr>
                <w:sz w:val="18"/>
                <w:szCs w:val="22"/>
              </w:rPr>
              <w:t>Поиск незнакомых слов и определение их значения. Пересказы фрагментов сказки. Выделение этапов развития сюжета. Составление вопросов к сказке. Устные и письменные ответы на вопросы (с использованием цитирования). Участие в коллективном диалоге. Составление плана характеристики героев (в том числе сравнительной). Составление устных и письменных характеристик героев. Нравственная оценка героев сказки. Устное иллюстрирование событий и героев сказок. Обсуждение произведений изобразительного искусства, книжной графики, созвучных стихотворению, прологу, сказке. Создание собственных иллюстраций, их презентация и защита. Составление плана (в том числе цитатного) литературного произведения, плана устного и письменного ответа на проблемный вопрос, плана письменного высказывания. Сопоставительный анализ литературной и народных сказок. Сопоставление сказки и анимационного фильма. Устный и письменный ответ на проблемный вопрос. Создание письменных высказываний различных жанров: Работа над коллективным (индивидуальным) учебным проектом. Игровые виды деятельности: конкурсы, викторины и т. п.</w:t>
            </w:r>
          </w:p>
          <w:p w:rsidR="00D967D5" w:rsidRPr="002F2421" w:rsidRDefault="00D967D5" w:rsidP="009420A3">
            <w:pPr>
              <w:rPr>
                <w:sz w:val="16"/>
                <w:szCs w:val="20"/>
              </w:rPr>
            </w:pPr>
          </w:p>
          <w:p w:rsidR="00D967D5" w:rsidRPr="002F2421" w:rsidRDefault="00D967D5" w:rsidP="009420A3">
            <w:pPr>
              <w:rPr>
                <w:sz w:val="16"/>
                <w:szCs w:val="20"/>
              </w:rPr>
            </w:pPr>
            <w:r w:rsidRPr="002F2421">
              <w:rPr>
                <w:sz w:val="18"/>
                <w:szCs w:val="22"/>
              </w:rPr>
              <w:t>Выразительное чтение сказок (в том числе наизусть и по ролям). Поиск незнакомых слов и определение их значения с помощью словарей и справочной литературы. Различные виды пересказов. Устные ответы на вопросы (с использованием цитирования). Участие в коллективном диалоге.</w:t>
            </w:r>
          </w:p>
          <w:p w:rsidR="00D967D5" w:rsidRPr="002F2421" w:rsidRDefault="00D967D5" w:rsidP="009420A3">
            <w:pPr>
              <w:rPr>
                <w:sz w:val="16"/>
                <w:szCs w:val="20"/>
              </w:rPr>
            </w:pPr>
          </w:p>
          <w:p w:rsidR="00D967D5" w:rsidRPr="002F2421" w:rsidRDefault="00D967D5" w:rsidP="009420A3">
            <w:pPr>
              <w:rPr>
                <w:sz w:val="16"/>
                <w:szCs w:val="20"/>
              </w:rPr>
            </w:pPr>
            <w:r w:rsidRPr="002F2421">
              <w:rPr>
                <w:sz w:val="18"/>
                <w:szCs w:val="22"/>
              </w:rPr>
              <w:t>Восприятие художественной условности как специфической характеристики искусства. Устное иллюстрирование. Обсуждение произведений книжной графики к сказкам. Презентация и защита собственных иллюстраций</w:t>
            </w:r>
          </w:p>
          <w:p w:rsidR="00D967D5" w:rsidRPr="002F2421" w:rsidRDefault="00D967D5" w:rsidP="009420A3">
            <w:pPr>
              <w:rPr>
                <w:sz w:val="16"/>
                <w:szCs w:val="20"/>
              </w:rPr>
            </w:pPr>
          </w:p>
          <w:p w:rsidR="00D967D5" w:rsidRPr="002F2421" w:rsidRDefault="00D967D5" w:rsidP="009420A3">
            <w:pPr>
              <w:rPr>
                <w:sz w:val="18"/>
              </w:rPr>
            </w:pPr>
            <w:r w:rsidRPr="002F2421">
              <w:rPr>
                <w:sz w:val="18"/>
                <w:szCs w:val="22"/>
              </w:rPr>
              <w:t>Поиск сведений о поэте с использованием справочной литературы и ресурсов Интернета (под руководством учителя). Устный рассказ о поэте. Выразительное чтение стихотворения (в том числе наизусть) и сказки (в том числе по ролям). Устное рецензирование выразительного чтения одноклассников, чтения актёров. Поиск незнакомых слов и определение их значения с помощью словарей и справочной литературы. Работа со словарём литературоведческих терминов. Различные виды пересказов. Устные ответы на вопросы (с использованием цитирования). Участие в коллективном диалоге. Характеристика и нравственная оценка героев. Устное иллюстрирование. Презентация и защита собственных иллюстраций.</w:t>
            </w:r>
          </w:p>
          <w:p w:rsidR="00D967D5" w:rsidRPr="002F2421" w:rsidRDefault="00D967D5" w:rsidP="009420A3">
            <w:pPr>
              <w:rPr>
                <w:sz w:val="18"/>
              </w:rPr>
            </w:pPr>
          </w:p>
          <w:p w:rsidR="00D967D5" w:rsidRPr="002F2421" w:rsidRDefault="00D967D5" w:rsidP="009420A3">
            <w:pPr>
              <w:rPr>
                <w:sz w:val="18"/>
              </w:rPr>
            </w:pPr>
            <w:r w:rsidRPr="002F2421">
              <w:rPr>
                <w:sz w:val="18"/>
                <w:szCs w:val="22"/>
              </w:rPr>
              <w:t>Поиск под руководством учителя сведений о писателе с использованием справочной и художественно-публици-стической литературы, ресурсов Интернета. Устный рассказ о писателе. Выразительное чтение (в том числе по ролям). Устное рецензирование выразительного чтения одноклассников, чтения актеров. Поиск незнакомых слов и определение их значений с помощью словарей и справочной литературы. Различные виды пересказов.</w:t>
            </w:r>
          </w:p>
          <w:p w:rsidR="00D967D5" w:rsidRPr="002F2421" w:rsidRDefault="00D967D5" w:rsidP="009420A3">
            <w:pPr>
              <w:rPr>
                <w:sz w:val="18"/>
              </w:rPr>
            </w:pPr>
          </w:p>
          <w:p w:rsidR="00D967D5" w:rsidRPr="002F2421" w:rsidRDefault="00D967D5" w:rsidP="009420A3">
            <w:pPr>
              <w:rPr>
                <w:sz w:val="18"/>
              </w:rPr>
            </w:pPr>
            <w:r w:rsidRPr="002F2421">
              <w:rPr>
                <w:sz w:val="18"/>
                <w:szCs w:val="22"/>
              </w:rPr>
              <w:t>Устные ответы на вопросы (с использованием цитирования). Участие в коллективном диалоге. Характеристика героев повестей (в том числе сравнительная). Нравственная оценка героев. Составление плана и анализ эпизода по плану. Анализ различных форм выражения авторской позиции. Сопоставление повестей с народными сказками. Сопоставление реальных и фантастических эпизодов. Работа со словарём литературоведческих терминов. Устное иллюстрирование. Презентация и защита собственных иллюстраций. Работа над коллективным (индивидуальным) учебным проектом</w:t>
            </w:r>
          </w:p>
          <w:p w:rsidR="00D967D5" w:rsidRPr="002F2421" w:rsidRDefault="00D967D5" w:rsidP="009420A3">
            <w:pPr>
              <w:rPr>
                <w:sz w:val="18"/>
              </w:rPr>
            </w:pPr>
          </w:p>
          <w:p w:rsidR="00D967D5" w:rsidRPr="002F2421" w:rsidRDefault="00D967D5" w:rsidP="009420A3">
            <w:pPr>
              <w:rPr>
                <w:sz w:val="18"/>
              </w:rPr>
            </w:pPr>
            <w:r w:rsidRPr="002F2421">
              <w:rPr>
                <w:sz w:val="18"/>
                <w:szCs w:val="22"/>
              </w:rPr>
              <w:t>Поиск сведений о поэте с использованием справочной и художественно-публицистической литературы, ресурсов Интернета (под руководством учителя). Устный рассказ о поэте. Восприятие и выразительное чтение произведений (в том числе наизусть). Устное рецензирование выразительного чтения одноклассников, чтения актёров. Поиск незнакомых слов и определение их значения с использованием справочной литературы. Устные ответы на вопросы (с использованием цитирования). Участие в коллективном диалоге. Анализ различных форм выражения авторской позиции. Работа со словарём литературоведческих терминов. Устное иллюстрирование. Презентация и защита собственных иллюстраций</w:t>
            </w:r>
          </w:p>
          <w:p w:rsidR="00D967D5" w:rsidRPr="002F2421" w:rsidRDefault="00D967D5" w:rsidP="009420A3">
            <w:pPr>
              <w:rPr>
                <w:sz w:val="18"/>
              </w:rPr>
            </w:pPr>
          </w:p>
          <w:p w:rsidR="00D967D5" w:rsidRPr="002F2421" w:rsidRDefault="00D967D5" w:rsidP="009420A3">
            <w:pPr>
              <w:rPr>
                <w:sz w:val="18"/>
              </w:rPr>
            </w:pPr>
            <w:r w:rsidRPr="002F2421">
              <w:rPr>
                <w:sz w:val="18"/>
                <w:szCs w:val="22"/>
              </w:rPr>
              <w:t>Поиск сведений о писателе с использованием справочной и художественно-публицистической литературы, ресурсов Интернета (под руководством учителя). Устный рассказ о писателе</w:t>
            </w:r>
          </w:p>
          <w:p w:rsidR="00D967D5" w:rsidRPr="002F2421" w:rsidRDefault="00D967D5" w:rsidP="009420A3">
            <w:pPr>
              <w:rPr>
                <w:sz w:val="18"/>
              </w:rPr>
            </w:pPr>
          </w:p>
          <w:p w:rsidR="00D967D5" w:rsidRPr="002F2421" w:rsidRDefault="00D967D5" w:rsidP="009420A3">
            <w:pPr>
              <w:rPr>
                <w:sz w:val="18"/>
              </w:rPr>
            </w:pPr>
            <w:r w:rsidRPr="002F2421">
              <w:rPr>
                <w:sz w:val="18"/>
                <w:szCs w:val="22"/>
              </w:rPr>
              <w:t>Восприятие и выразительное чтение повести (в том числе по ролям). Устное рецензирование выразительного чтения одноклассников, чтения актёров. Поиск незнакомых слов и определение их значения с помощью словарей и справочной литературы. Различные виды пересказов. Устные ответы на вопросы (с использованием цитирования). Участие в коллективном диалоге. Составление плана (в том числе цитатного). Составление плана характеристики героя и сравнительной Характеристики героев. Рассказ о героях по плану (с использованием цитирования) и их письменная характеристика (в том числе сравнительная). Составление устного и письменного ответа на проблемный вопрос. Работа со словарём литературоведческих терминов. Устное иллюстрирование. Обсуждение произведений книжной графики. Презентация и защита своих иллюстраций. Работа над коллективным (индивидуальным) учебным проектом</w:t>
            </w:r>
          </w:p>
          <w:p w:rsidR="00D967D5" w:rsidRPr="002F2421" w:rsidRDefault="00D967D5" w:rsidP="009420A3">
            <w:pPr>
              <w:rPr>
                <w:sz w:val="18"/>
              </w:rPr>
            </w:pPr>
          </w:p>
          <w:p w:rsidR="00D967D5" w:rsidRPr="002F2421" w:rsidRDefault="00D967D5" w:rsidP="009420A3">
            <w:pPr>
              <w:rPr>
                <w:sz w:val="18"/>
              </w:rPr>
            </w:pPr>
            <w:r w:rsidRPr="002F2421">
              <w:rPr>
                <w:sz w:val="18"/>
                <w:szCs w:val="22"/>
              </w:rPr>
              <w:t>Выразительное чтение стихотворения (в том числе наизусть). Устные ответы на вопросы (с использованием цитирования). Участие в коллективном диалоге. Составление плана анализа лирического произведения.</w:t>
            </w:r>
          </w:p>
          <w:p w:rsidR="00D967D5" w:rsidRPr="002F2421" w:rsidRDefault="00D967D5" w:rsidP="009420A3">
            <w:pPr>
              <w:rPr>
                <w:sz w:val="18"/>
              </w:rPr>
            </w:pPr>
          </w:p>
          <w:p w:rsidR="00D967D5" w:rsidRPr="002F2421" w:rsidRDefault="00D967D5" w:rsidP="009420A3">
            <w:pPr>
              <w:rPr>
                <w:sz w:val="18"/>
              </w:rPr>
            </w:pPr>
            <w:r w:rsidRPr="002F2421">
              <w:rPr>
                <w:sz w:val="18"/>
                <w:szCs w:val="22"/>
              </w:rPr>
              <w:t>Поиск сведений о писателе с использованием справочной и художественно-публицистической литературы, ресурсов Интернета (под руководством учителя).</w:t>
            </w:r>
          </w:p>
          <w:p w:rsidR="00D967D5" w:rsidRPr="002F2421" w:rsidRDefault="00D967D5" w:rsidP="009420A3">
            <w:pPr>
              <w:rPr>
                <w:sz w:val="18"/>
              </w:rPr>
            </w:pPr>
          </w:p>
          <w:p w:rsidR="00D967D5" w:rsidRPr="002F2421" w:rsidRDefault="00D967D5" w:rsidP="009420A3">
            <w:pPr>
              <w:rPr>
                <w:sz w:val="18"/>
              </w:rPr>
            </w:pPr>
            <w:r w:rsidRPr="002F2421">
              <w:rPr>
                <w:sz w:val="18"/>
                <w:szCs w:val="22"/>
              </w:rPr>
              <w:t>Устный рассказ о писателе. Восприятие и выразительное чтение рассказа (в том числе по ролям). Устное рецензирование выразительного чтения одноклассников, чтения актёров. Поиск незнакомых слов и определение их значения с помощью словарей и справочной литературы. Различные виды пересказов. Устные ответы на вопросы (с использованием цитирования). Участие в коллективном диалоге. Составление плана характеристики героев (в том числе сравнительной). Нравственная оценка героев рассказа. Составление плана (цитатного плана). Выявление этапов развития сюжета. Работа со словарём литературоведческих терминов. Составление устного и письменного ответа на проблемный вопрос. Устное иллюстрирование. Обсуждение произведений книжной графики. Презентация и защита собственных иллюстраций. Работа над коллективным (индивидуальным) учебным проектом.</w:t>
            </w:r>
          </w:p>
          <w:p w:rsidR="00D967D5" w:rsidRPr="002F2421" w:rsidRDefault="00D967D5" w:rsidP="009420A3">
            <w:pPr>
              <w:rPr>
                <w:sz w:val="18"/>
              </w:rPr>
            </w:pPr>
          </w:p>
          <w:p w:rsidR="00D967D5" w:rsidRPr="002F2421" w:rsidRDefault="00D967D5" w:rsidP="009420A3">
            <w:pPr>
              <w:rPr>
                <w:sz w:val="18"/>
              </w:rPr>
            </w:pPr>
            <w:r w:rsidRPr="002F2421">
              <w:rPr>
                <w:sz w:val="18"/>
                <w:szCs w:val="22"/>
              </w:rPr>
              <w:t>Поиск сведений о писателе с использованием справочной литературы, ресурсов Интернета (под руководством учителя). Устный рассказ о писателе. Выразительное чтение рассказов (в том числе по ролям). Устное рецензирование выразительного чтения одноклассников, чтения актёров. Поиск незнакомых слов и определение их значений с помощью словарей и справочной литературы. Различные виды пересказов. Устные ответы на вопросы (с использованием цитирования)</w:t>
            </w:r>
          </w:p>
          <w:p w:rsidR="00D967D5" w:rsidRPr="002F2421" w:rsidRDefault="00D967D5" w:rsidP="009420A3">
            <w:pPr>
              <w:rPr>
                <w:sz w:val="18"/>
              </w:rPr>
            </w:pPr>
          </w:p>
          <w:p w:rsidR="00D967D5" w:rsidRPr="002F2421" w:rsidRDefault="00D967D5" w:rsidP="009420A3">
            <w:pPr>
              <w:rPr>
                <w:sz w:val="18"/>
              </w:rPr>
            </w:pPr>
            <w:r w:rsidRPr="002F2421">
              <w:rPr>
                <w:sz w:val="18"/>
                <w:szCs w:val="22"/>
              </w:rPr>
              <w:t>Участие в коллективном диалоге. Характеристика и нравственная оценка героев. Составление плана (цитатного плана). Выделение этапов развития сюжета. Устное иллюстрирование. Обсуждение произведений книжной графики. Презентация и защита собственных иллюстраций. Работа над коллективным (индивидуальным) учебным проектом</w:t>
            </w:r>
          </w:p>
          <w:p w:rsidR="00D967D5" w:rsidRPr="002F2421" w:rsidRDefault="00D967D5" w:rsidP="009420A3">
            <w:pPr>
              <w:rPr>
                <w:sz w:val="18"/>
              </w:rPr>
            </w:pPr>
          </w:p>
          <w:p w:rsidR="00D967D5" w:rsidRPr="002F2421" w:rsidRDefault="00D967D5" w:rsidP="009420A3">
            <w:pPr>
              <w:rPr>
                <w:sz w:val="20"/>
                <w:szCs w:val="20"/>
              </w:rPr>
            </w:pPr>
            <w:r w:rsidRPr="002F2421">
              <w:rPr>
                <w:sz w:val="18"/>
                <w:szCs w:val="22"/>
              </w:rPr>
              <w:t>Выразительное чтение стихотворений (в том числе наизусть) и их анализ по вопросам учителя (с использованием цитирования). Устное рецензирование выразительного чтения одноклассников, чтения актёров. Устные ответы на вопросы. Участие в коллективном диалоге. Устный рассказ о стихотворении по плану анализа лирики. Письменный анализ стихотворения по вопросам учителя. Аргументация своего мнения с помощью цитат. Определение общего и индивидуального, неповторимого в литературном образе Родины в творчестве русских поэтов. Устное иллюстрирование. Презентация и защита собственных иллюстраций. Работа над коллективным (индивидуальным) учебным проектом</w:t>
            </w:r>
          </w:p>
        </w:tc>
      </w:tr>
      <w:tr w:rsidR="00D967D5" w:rsidRPr="00687E5B" w:rsidTr="002F2421">
        <w:tc>
          <w:tcPr>
            <w:tcW w:w="560" w:type="dxa"/>
          </w:tcPr>
          <w:p w:rsidR="00D967D5" w:rsidRPr="002F2421" w:rsidRDefault="00D967D5" w:rsidP="00185569">
            <w:pPr>
              <w:rPr>
                <w:szCs w:val="28"/>
              </w:rPr>
            </w:pPr>
            <w:r w:rsidRPr="002F2421">
              <w:rPr>
                <w:sz w:val="22"/>
                <w:szCs w:val="28"/>
              </w:rPr>
              <w:t>6.</w:t>
            </w:r>
          </w:p>
        </w:tc>
        <w:tc>
          <w:tcPr>
            <w:tcW w:w="2962" w:type="dxa"/>
            <w:vAlign w:val="center"/>
          </w:tcPr>
          <w:p w:rsidR="00D967D5" w:rsidRPr="002F2421" w:rsidRDefault="00D967D5" w:rsidP="00185569">
            <w:r w:rsidRPr="002F2421">
              <w:rPr>
                <w:sz w:val="22"/>
                <w:szCs w:val="22"/>
              </w:rPr>
              <w:t>Из русской литературы</w:t>
            </w:r>
            <w:r w:rsidRPr="002F2421">
              <w:rPr>
                <w:sz w:val="22"/>
                <w:szCs w:val="22"/>
                <w:lang w:val="en-US"/>
              </w:rPr>
              <w:t>XX</w:t>
            </w:r>
            <w:r w:rsidRPr="002F2421">
              <w:rPr>
                <w:sz w:val="22"/>
                <w:szCs w:val="22"/>
              </w:rPr>
              <w:t xml:space="preserve"> века.</w:t>
            </w:r>
          </w:p>
          <w:p w:rsidR="00D967D5" w:rsidRPr="002F2421" w:rsidRDefault="00D967D5" w:rsidP="00185569"/>
          <w:p w:rsidR="00D967D5" w:rsidRPr="002F2421" w:rsidRDefault="00D967D5" w:rsidP="00185569"/>
          <w:p w:rsidR="00D967D5" w:rsidRPr="002F2421" w:rsidRDefault="00D967D5" w:rsidP="00185569"/>
          <w:p w:rsidR="00D967D5" w:rsidRPr="002F2421" w:rsidRDefault="00D967D5" w:rsidP="00185569"/>
          <w:p w:rsidR="00D967D5" w:rsidRPr="002F2421" w:rsidRDefault="00D967D5" w:rsidP="00185569"/>
          <w:p w:rsidR="00D967D5" w:rsidRPr="002F2421" w:rsidRDefault="00D967D5" w:rsidP="00185569"/>
          <w:p w:rsidR="00D967D5" w:rsidRPr="002F2421" w:rsidRDefault="00D967D5" w:rsidP="00185569"/>
          <w:p w:rsidR="00D967D5" w:rsidRPr="002F2421" w:rsidRDefault="00D967D5" w:rsidP="00185569"/>
          <w:p w:rsidR="00D967D5" w:rsidRPr="002F2421" w:rsidRDefault="00D967D5" w:rsidP="00185569"/>
          <w:p w:rsidR="00D967D5" w:rsidRPr="002F2421" w:rsidRDefault="00D967D5" w:rsidP="00185569"/>
          <w:p w:rsidR="00D967D5" w:rsidRPr="002F2421" w:rsidRDefault="00D967D5" w:rsidP="00185569"/>
        </w:tc>
        <w:tc>
          <w:tcPr>
            <w:tcW w:w="918" w:type="dxa"/>
          </w:tcPr>
          <w:p w:rsidR="00D967D5" w:rsidRPr="002F2421" w:rsidRDefault="00D967D5" w:rsidP="002F2421">
            <w:pPr>
              <w:jc w:val="center"/>
              <w:rPr>
                <w:szCs w:val="28"/>
              </w:rPr>
            </w:pPr>
            <w:r w:rsidRPr="002F2421">
              <w:rPr>
                <w:sz w:val="22"/>
                <w:szCs w:val="28"/>
              </w:rPr>
              <w:t>30</w:t>
            </w:r>
          </w:p>
        </w:tc>
        <w:tc>
          <w:tcPr>
            <w:tcW w:w="2407" w:type="dxa"/>
          </w:tcPr>
          <w:p w:rsidR="00D967D5" w:rsidRPr="002F2421" w:rsidRDefault="00D967D5" w:rsidP="00185569">
            <w:pPr>
              <w:pStyle w:val="NoSpacing"/>
              <w:rPr>
                <w:rFonts w:ascii="Times New Roman" w:hAnsi="Times New Roman" w:cs="Times New Roman"/>
                <w:sz w:val="20"/>
                <w:szCs w:val="18"/>
              </w:rPr>
            </w:pPr>
            <w:r w:rsidRPr="002F2421">
              <w:rPr>
                <w:rFonts w:ascii="Times New Roman" w:hAnsi="Times New Roman" w:cs="Times New Roman"/>
                <w:sz w:val="20"/>
                <w:szCs w:val="18"/>
              </w:rPr>
              <w:t>И. А. Б ун и н. «Косцы», «Подснежник» (для внеклассного чтения). Г . Ко рол енк о. «В дурном обществе». Понятие о композиции литературного произведения. С.А. Е с енин . «Я покинул родимый дом…», «Низкий дом с голубыми ставнями...». П. П. Б а ж о в . «Медной горы Хозяйка». Сказ как жанр литературы. К. Г. П а ус т о в ский. «Тёплый хлеб», «Заячьи лапы» и другие сказки (для внеклассного чтения). Развитие понятия о пейзаже. С. Я. М ар ш ак. «Двенадцать месяцев». Сказки для детей (для внеклассного чтения). Драма как род литературы. А. П. П л ат оно в . «Никита». Развитие представления о фантастике в литературном произведении. В. П. А с т афь е в. «Васюткино озеро». К. М. Си монов . «Майор привёз мальчишку на лафете...». А. Т. Т в а рд о в ский: «Рассказ танкиста». И . Б ун ин . «Помню — долгий зимний вечер...»; Д о н -Амин а до . «Города и гады»; Д. К е д рин. «Алёнушка»; А. П р око фь ев . «Алёнушка»; Н. Р уб ц о в . «Родная деревня». С а ша Ч ё рный. «Кавказский пленник», «Игорь- Робинзон», «Дневник Фокса Микки». Н. А. Т э ффи . «Валя» (для внеклассного чтения). Развитие понятия о юморе.</w:t>
            </w:r>
          </w:p>
        </w:tc>
        <w:tc>
          <w:tcPr>
            <w:tcW w:w="3835" w:type="dxa"/>
          </w:tcPr>
          <w:p w:rsidR="00D967D5" w:rsidRPr="002F2421" w:rsidRDefault="00D967D5" w:rsidP="002F2421">
            <w:pPr>
              <w:spacing w:before="100" w:beforeAutospacing="1" w:after="100" w:afterAutospacing="1"/>
              <w:rPr>
                <w:sz w:val="16"/>
                <w:szCs w:val="20"/>
              </w:rPr>
            </w:pPr>
            <w:r w:rsidRPr="002F2421">
              <w:rPr>
                <w:sz w:val="18"/>
                <w:szCs w:val="22"/>
              </w:rPr>
              <w:t>Поиск сведений о писателе с использованием справочной литературы, ресурсов Интернета (под руководством учителя). Устный рассказ о писателе. Восприятие и выразительное чтение рассказов (в том числе по ролям). Устное рецензирование выразительного чтения одноклассников, чтения актёров</w:t>
            </w:r>
          </w:p>
          <w:p w:rsidR="00D967D5" w:rsidRPr="002F2421" w:rsidRDefault="00D967D5" w:rsidP="009773FC">
            <w:pPr>
              <w:rPr>
                <w:sz w:val="16"/>
                <w:szCs w:val="20"/>
              </w:rPr>
            </w:pPr>
            <w:r w:rsidRPr="002F2421">
              <w:rPr>
                <w:sz w:val="18"/>
                <w:szCs w:val="22"/>
              </w:rPr>
              <w:t>Поиск сведений о писателе с использованием справочной литературы, ресурсов Интернета (под руководством учителя). Устный рассказ о писателе.</w:t>
            </w:r>
          </w:p>
          <w:p w:rsidR="00D967D5" w:rsidRPr="002F2421" w:rsidRDefault="00D967D5" w:rsidP="009773FC">
            <w:pPr>
              <w:rPr>
                <w:sz w:val="16"/>
                <w:szCs w:val="20"/>
              </w:rPr>
            </w:pPr>
          </w:p>
          <w:p w:rsidR="00D967D5" w:rsidRPr="002F2421" w:rsidRDefault="00D967D5" w:rsidP="009773FC">
            <w:pPr>
              <w:rPr>
                <w:sz w:val="16"/>
                <w:szCs w:val="20"/>
              </w:rPr>
            </w:pPr>
            <w:r w:rsidRPr="002F2421">
              <w:rPr>
                <w:sz w:val="18"/>
                <w:szCs w:val="22"/>
              </w:rPr>
              <w:t>Выразительное чтение повести (в том числе по ролям). Различные виды пересказов. Устные ответы на вопросы (с использованием цитирования). . Участие в коллективном диалоге. Характеристика сюжета произведения, его тематики, проблематики, идейно-эмоционального содержания. Нравственная оценка героев повести. Сопоставление персонажей и составление плана их сравнительной характеристики. Письменная сравнительная характеристика героев повести Выявление элементов композиции повести. Составление плана (цитатного плана) самостоятельного письменного высказывания. Составление устного и письменного ответа на проблемный вопрос. Устное иллюстрирование. Презентация и защита собственных иллюстраций. Работа со словарём литературоведческих терминов. Работа над коллективным (индивидуальным) учебным проектом.</w:t>
            </w:r>
          </w:p>
          <w:p w:rsidR="00D967D5" w:rsidRPr="002F2421" w:rsidRDefault="00D967D5" w:rsidP="009773FC">
            <w:pPr>
              <w:rPr>
                <w:sz w:val="16"/>
                <w:szCs w:val="20"/>
              </w:rPr>
            </w:pPr>
          </w:p>
          <w:p w:rsidR="00D967D5" w:rsidRPr="002F2421" w:rsidRDefault="00D967D5" w:rsidP="009773FC">
            <w:pPr>
              <w:rPr>
                <w:sz w:val="16"/>
                <w:szCs w:val="20"/>
              </w:rPr>
            </w:pPr>
            <w:r w:rsidRPr="002F2421">
              <w:rPr>
                <w:sz w:val="18"/>
                <w:szCs w:val="22"/>
              </w:rPr>
              <w:t>Устное рецензирование выразительного чтения одноклассников, чтения актёров. Устные ответы на вопросы (с использованием цитирования). Участие в коллективном диалоге. Анализ стихотворения по плану анализа лирики. Устное иллюстрирование. Презентация и защита собственных иллюстраций.</w:t>
            </w:r>
          </w:p>
          <w:p w:rsidR="00D967D5" w:rsidRPr="002F2421" w:rsidRDefault="00D967D5" w:rsidP="009773FC">
            <w:pPr>
              <w:rPr>
                <w:sz w:val="16"/>
                <w:szCs w:val="20"/>
              </w:rPr>
            </w:pPr>
          </w:p>
          <w:p w:rsidR="00D967D5" w:rsidRPr="002F2421" w:rsidRDefault="00D967D5" w:rsidP="009773FC">
            <w:pPr>
              <w:rPr>
                <w:sz w:val="18"/>
              </w:rPr>
            </w:pPr>
            <w:r w:rsidRPr="002F2421">
              <w:rPr>
                <w:sz w:val="18"/>
                <w:szCs w:val="22"/>
              </w:rPr>
              <w:t>Поиск сведений о писателе с использованием справочной литературы, ресурсов Интернета (под руководством учителя). Устный рассказ о писателе. Выразительное чтение сказа (в том числе по ролям). Устные ответы на вопросы (с использованием цитирования). Участие в коллективном диалоге</w:t>
            </w:r>
          </w:p>
          <w:p w:rsidR="00D967D5" w:rsidRPr="002F2421" w:rsidRDefault="00D967D5" w:rsidP="009773FC">
            <w:pPr>
              <w:rPr>
                <w:sz w:val="18"/>
              </w:rPr>
            </w:pPr>
          </w:p>
          <w:p w:rsidR="00D967D5" w:rsidRPr="002F2421" w:rsidRDefault="00D967D5" w:rsidP="009773FC">
            <w:pPr>
              <w:rPr>
                <w:sz w:val="18"/>
              </w:rPr>
            </w:pPr>
            <w:r w:rsidRPr="002F2421">
              <w:rPr>
                <w:sz w:val="18"/>
                <w:szCs w:val="22"/>
              </w:rPr>
              <w:t>Составление плана характеристики героев (в том числе сравнительной). Рассказ о героях и их нравственная оценка. Анализ эпизода произведения. Устное иллюстрирование. Презентация и защита собственных иллюстраций. Работа со словарём литературоведческих терминов.</w:t>
            </w:r>
          </w:p>
          <w:p w:rsidR="00D967D5" w:rsidRPr="002F2421" w:rsidRDefault="00D967D5" w:rsidP="009773FC">
            <w:pPr>
              <w:rPr>
                <w:sz w:val="18"/>
              </w:rPr>
            </w:pPr>
          </w:p>
          <w:p w:rsidR="00D967D5" w:rsidRPr="002F2421" w:rsidRDefault="00D967D5" w:rsidP="009773FC">
            <w:pPr>
              <w:rPr>
                <w:sz w:val="18"/>
              </w:rPr>
            </w:pPr>
            <w:r w:rsidRPr="002F2421">
              <w:rPr>
                <w:sz w:val="18"/>
                <w:szCs w:val="22"/>
              </w:rPr>
              <w:t>Устный рассказ о писателе. Выразительное чтение сказки (в том числе по ролям). Устное рецензирование выразительного чтения и пересказов одноклассников, чтения актёров. Поиск незнакомых слов и определение их значения с помощью словарей и справочной литературы. Различные виды пересказов. Устные ответы на вопросы (с использованием цитирования). Участие в коллективном диалоге. Выявление черт фольклорной традиции в сказке. Работа со словарём литературоведческих терминов. Устное иллюстрирование. Устный рассказ о писателе и обобщение сведений о его сказках.</w:t>
            </w:r>
          </w:p>
          <w:p w:rsidR="00D967D5" w:rsidRPr="002F2421" w:rsidRDefault="00D967D5" w:rsidP="009773FC">
            <w:pPr>
              <w:rPr>
                <w:sz w:val="18"/>
              </w:rPr>
            </w:pPr>
          </w:p>
          <w:p w:rsidR="00D967D5" w:rsidRPr="002F2421" w:rsidRDefault="00D967D5" w:rsidP="009773FC">
            <w:pPr>
              <w:rPr>
                <w:sz w:val="18"/>
              </w:rPr>
            </w:pPr>
            <w:r w:rsidRPr="002F2421">
              <w:rPr>
                <w:sz w:val="18"/>
                <w:szCs w:val="22"/>
              </w:rPr>
              <w:t>Выразительное чтение сказок писателя (в том числе по ролям и наизусть) и пьесы-сказки. Устное рецензирование выразительного чтения и пересказов одноклассников, чтения актёров. Различные виды пересказов. Устные ответы на вопросы (с использованием цитирования). Участие в коллективном диалоге. Выявление черт фольклорной традиции в пьесе-сказ-ке, определение художественной функции фольклорных образов.' Составление плана сравнительной характеристики народной сказки и пьесы-сказки. Нравственная оценка героев пьесы-сказки.</w:t>
            </w:r>
          </w:p>
          <w:p w:rsidR="00D967D5" w:rsidRPr="002F2421" w:rsidRDefault="00D967D5" w:rsidP="009773FC">
            <w:pPr>
              <w:rPr>
                <w:sz w:val="18"/>
              </w:rPr>
            </w:pPr>
          </w:p>
          <w:p w:rsidR="00D967D5" w:rsidRPr="002F2421" w:rsidRDefault="00D967D5" w:rsidP="009773FC">
            <w:pPr>
              <w:rPr>
                <w:sz w:val="18"/>
              </w:rPr>
            </w:pPr>
            <w:r w:rsidRPr="002F2421">
              <w:rPr>
                <w:sz w:val="18"/>
                <w:szCs w:val="22"/>
              </w:rPr>
              <w:t>Определение родовых особенностей драмы, жанровых особенностей пьесы-сказки. Составление плана (цитатного плана) самостоятельного письменного высказывания. Составление устного и письменного ответа на проблемный вопрос. Устное иллюстрирование. Презентация и защита собственных иллюстраций. Работа над коллективным (индивидуальным) учебным проектом.</w:t>
            </w:r>
          </w:p>
          <w:p w:rsidR="00D967D5" w:rsidRPr="002F2421" w:rsidRDefault="00D967D5" w:rsidP="009773FC">
            <w:pPr>
              <w:rPr>
                <w:sz w:val="18"/>
              </w:rPr>
            </w:pPr>
          </w:p>
          <w:p w:rsidR="00D967D5" w:rsidRPr="002F2421" w:rsidRDefault="00D967D5" w:rsidP="009773FC">
            <w:pPr>
              <w:rPr>
                <w:sz w:val="18"/>
              </w:rPr>
            </w:pPr>
            <w:r w:rsidRPr="002F2421">
              <w:rPr>
                <w:sz w:val="18"/>
                <w:szCs w:val="22"/>
              </w:rPr>
              <w:t>Устный рассказ о писателе. Выразительное чтение рассказа, пересказ его фрагментов. Устное рецензирование выразительного чтения и пересказов одноклассников, чтения актёров. Устные ответы на вопросы (с использованием цитирования). Участие в коллективном диалоге. Составление плана характеристики героев и их нравственная оценка. Письменная характеристика героя (с использованием цитирования). Подбор материалов и цитат, аргументирование своего мнения. Работа со словарём литературоведческих терминов.</w:t>
            </w:r>
          </w:p>
          <w:p w:rsidR="00D967D5" w:rsidRPr="002F2421" w:rsidRDefault="00D967D5" w:rsidP="009773FC">
            <w:pPr>
              <w:rPr>
                <w:sz w:val="18"/>
              </w:rPr>
            </w:pPr>
          </w:p>
          <w:p w:rsidR="00D967D5" w:rsidRPr="002F2421" w:rsidRDefault="00D967D5" w:rsidP="009773FC">
            <w:pPr>
              <w:rPr>
                <w:sz w:val="18"/>
              </w:rPr>
            </w:pPr>
            <w:r w:rsidRPr="002F2421">
              <w:rPr>
                <w:sz w:val="18"/>
                <w:szCs w:val="22"/>
              </w:rPr>
              <w:t>Устный рассказ о писателе. Восприятие и выразительное чтение рассказа, пересказ его фрагментов.рования). Участие в коллективном диалоге. Составление плана и письменная характеристика героя (с использованием цитирования).</w:t>
            </w:r>
          </w:p>
          <w:p w:rsidR="00D967D5" w:rsidRPr="002F2421" w:rsidRDefault="00D967D5" w:rsidP="009773FC">
            <w:pPr>
              <w:rPr>
                <w:sz w:val="18"/>
              </w:rPr>
            </w:pPr>
          </w:p>
          <w:p w:rsidR="00D967D5" w:rsidRPr="002F2421" w:rsidRDefault="00D967D5" w:rsidP="009773FC">
            <w:pPr>
              <w:rPr>
                <w:sz w:val="18"/>
              </w:rPr>
            </w:pPr>
            <w:r w:rsidRPr="002F2421">
              <w:rPr>
                <w:sz w:val="18"/>
                <w:szCs w:val="22"/>
              </w:rPr>
              <w:t>Нравственная оценка героя рассказа. Анализ различных форм выражения авторской позиции. Устное иллюстрирование. Обсуждение произведений книжной графики к рассказу. Презентация и защита своих иллюстраций. Составление плана (в том числе цитатного) самостоятельного письменного высказывания. Подбор цитат из текста по заданной теме. Составление письменного ответа на проблемный вопрос</w:t>
            </w:r>
          </w:p>
          <w:p w:rsidR="00D967D5" w:rsidRPr="002F2421" w:rsidRDefault="00D967D5" w:rsidP="009773FC">
            <w:pPr>
              <w:rPr>
                <w:sz w:val="18"/>
              </w:rPr>
            </w:pPr>
          </w:p>
          <w:p w:rsidR="00D967D5" w:rsidRPr="002F2421" w:rsidRDefault="00D967D5" w:rsidP="009773FC">
            <w:pPr>
              <w:rPr>
                <w:sz w:val="18"/>
              </w:rPr>
            </w:pPr>
            <w:r w:rsidRPr="002F2421">
              <w:rPr>
                <w:sz w:val="18"/>
                <w:szCs w:val="22"/>
              </w:rPr>
              <w:t>Краткий рассказ о поэтах и их военной биографии. Выразительное чтение стихотворений (в том числе наизусть). Устное рецензирование выразительного чтения одноклассников, чтения актёров. Устные ответы на вопросы (с использованием цитирования). Участие в коллективном диалоге. Устный и письменный анализ стихотворений. Устное иллюстрирование. Презентация и защита своих иллюстраций к стихотворениям</w:t>
            </w:r>
          </w:p>
          <w:p w:rsidR="00D967D5" w:rsidRPr="002F2421" w:rsidRDefault="00D967D5" w:rsidP="009773FC">
            <w:pPr>
              <w:rPr>
                <w:sz w:val="18"/>
              </w:rPr>
            </w:pPr>
          </w:p>
          <w:p w:rsidR="00D967D5" w:rsidRPr="002F2421" w:rsidRDefault="00D967D5" w:rsidP="009773FC">
            <w:pPr>
              <w:rPr>
                <w:sz w:val="18"/>
              </w:rPr>
            </w:pPr>
            <w:r w:rsidRPr="002F2421">
              <w:rPr>
                <w:sz w:val="18"/>
                <w:szCs w:val="22"/>
              </w:rPr>
              <w:t>Выразительное чтение стихотворений (в том числе наизусть). Устное рецензирование выразительного чтения одноклассников, чтения актёров. Устные ответы на вопросы (с использованием цитирования). Участие в коллективном диалоге. Определение общего и индивидуального в литературном образе Родины в творчестве разных поэтов. Устный и письменный анализ стихотворений. Устное иллюстрирование. Презентация и защита собственных иллюстраций к стихотворениям. Работа над коллективным (индивидуальным) учебным проектом</w:t>
            </w:r>
          </w:p>
          <w:p w:rsidR="00D967D5" w:rsidRPr="002F2421" w:rsidRDefault="00D967D5" w:rsidP="009773FC">
            <w:pPr>
              <w:rPr>
                <w:sz w:val="18"/>
              </w:rPr>
            </w:pPr>
          </w:p>
          <w:p w:rsidR="00D967D5" w:rsidRPr="002F2421" w:rsidRDefault="00D967D5" w:rsidP="009773FC">
            <w:pPr>
              <w:rPr>
                <w:sz w:val="20"/>
                <w:szCs w:val="20"/>
              </w:rPr>
            </w:pPr>
            <w:r w:rsidRPr="002F2421">
              <w:rPr>
                <w:sz w:val="18"/>
                <w:szCs w:val="22"/>
              </w:rPr>
              <w:t>Устные рассказы о писателях. Выразительное чтение рассказов, пересказ их фрагментов. Устное рецензирование выразительного чтения одноклассников, чтения актёров. Различные виды пересказов. Устные ответы на вопросы (в том числе с использованием цитирования). Участие в коллективном диалоге. Работа со словарём литературоведческих терминов. Устное иллюстрирование. Презентация и защита собственных иллюстраций</w:t>
            </w:r>
          </w:p>
        </w:tc>
      </w:tr>
      <w:tr w:rsidR="00D967D5" w:rsidRPr="00687E5B" w:rsidTr="002F2421">
        <w:tc>
          <w:tcPr>
            <w:tcW w:w="560" w:type="dxa"/>
          </w:tcPr>
          <w:p w:rsidR="00D967D5" w:rsidRPr="002F2421" w:rsidRDefault="00D967D5" w:rsidP="00185569">
            <w:pPr>
              <w:rPr>
                <w:szCs w:val="28"/>
              </w:rPr>
            </w:pPr>
            <w:r w:rsidRPr="002F2421">
              <w:rPr>
                <w:sz w:val="22"/>
                <w:szCs w:val="28"/>
              </w:rPr>
              <w:t>7.</w:t>
            </w:r>
          </w:p>
        </w:tc>
        <w:tc>
          <w:tcPr>
            <w:tcW w:w="2962" w:type="dxa"/>
            <w:vAlign w:val="center"/>
          </w:tcPr>
          <w:p w:rsidR="00D967D5" w:rsidRPr="002F2421" w:rsidRDefault="00D967D5" w:rsidP="00185569">
            <w:r w:rsidRPr="002F2421">
              <w:rPr>
                <w:sz w:val="22"/>
                <w:szCs w:val="22"/>
              </w:rPr>
              <w:t>Из зарубежной литературы.</w:t>
            </w:r>
          </w:p>
          <w:p w:rsidR="00D967D5" w:rsidRPr="002F2421" w:rsidRDefault="00D967D5" w:rsidP="00185569"/>
          <w:p w:rsidR="00D967D5" w:rsidRPr="002F2421" w:rsidRDefault="00D967D5" w:rsidP="00185569"/>
          <w:p w:rsidR="00D967D5" w:rsidRPr="002F2421" w:rsidRDefault="00D967D5" w:rsidP="00185569"/>
          <w:p w:rsidR="00D967D5" w:rsidRPr="002F2421" w:rsidRDefault="00D967D5" w:rsidP="00185569"/>
          <w:p w:rsidR="00D967D5" w:rsidRPr="002F2421" w:rsidRDefault="00D967D5" w:rsidP="00185569"/>
          <w:p w:rsidR="00D967D5" w:rsidRPr="002F2421" w:rsidRDefault="00D967D5" w:rsidP="00185569"/>
          <w:p w:rsidR="00D967D5" w:rsidRPr="002F2421" w:rsidRDefault="00D967D5" w:rsidP="00185569"/>
          <w:p w:rsidR="00D967D5" w:rsidRPr="002F2421" w:rsidRDefault="00D967D5" w:rsidP="00185569"/>
          <w:p w:rsidR="00D967D5" w:rsidRPr="002F2421" w:rsidRDefault="00D967D5" w:rsidP="00185569"/>
          <w:p w:rsidR="00D967D5" w:rsidRPr="002F2421" w:rsidRDefault="00D967D5" w:rsidP="00185569"/>
          <w:p w:rsidR="00D967D5" w:rsidRPr="002F2421" w:rsidRDefault="00D967D5" w:rsidP="00185569"/>
          <w:p w:rsidR="00D967D5" w:rsidRPr="002F2421" w:rsidRDefault="00D967D5" w:rsidP="00185569"/>
          <w:p w:rsidR="00D967D5" w:rsidRPr="002F2421" w:rsidRDefault="00D967D5" w:rsidP="00185569"/>
          <w:p w:rsidR="00D967D5" w:rsidRPr="002F2421" w:rsidRDefault="00D967D5" w:rsidP="00185569"/>
          <w:p w:rsidR="00D967D5" w:rsidRPr="002F2421" w:rsidRDefault="00D967D5" w:rsidP="00185569"/>
          <w:p w:rsidR="00D967D5" w:rsidRPr="002F2421" w:rsidRDefault="00D967D5" w:rsidP="00185569"/>
          <w:p w:rsidR="00D967D5" w:rsidRPr="002F2421" w:rsidRDefault="00D967D5" w:rsidP="00185569"/>
          <w:p w:rsidR="00D967D5" w:rsidRPr="002F2421" w:rsidRDefault="00D967D5" w:rsidP="00185569"/>
        </w:tc>
        <w:tc>
          <w:tcPr>
            <w:tcW w:w="918" w:type="dxa"/>
          </w:tcPr>
          <w:p w:rsidR="00D967D5" w:rsidRPr="002F2421" w:rsidRDefault="00D967D5" w:rsidP="002F2421">
            <w:pPr>
              <w:jc w:val="center"/>
              <w:rPr>
                <w:szCs w:val="28"/>
              </w:rPr>
            </w:pPr>
            <w:r w:rsidRPr="002F2421">
              <w:rPr>
                <w:sz w:val="22"/>
                <w:szCs w:val="28"/>
              </w:rPr>
              <w:t>15</w:t>
            </w:r>
          </w:p>
        </w:tc>
        <w:tc>
          <w:tcPr>
            <w:tcW w:w="2407" w:type="dxa"/>
          </w:tcPr>
          <w:p w:rsidR="00D967D5" w:rsidRPr="002F2421" w:rsidRDefault="00D967D5" w:rsidP="00185569">
            <w:pPr>
              <w:pStyle w:val="NoSpacing"/>
              <w:rPr>
                <w:rFonts w:ascii="Times New Roman" w:hAnsi="Times New Roman" w:cs="Times New Roman"/>
                <w:sz w:val="20"/>
                <w:szCs w:val="18"/>
              </w:rPr>
            </w:pPr>
            <w:r w:rsidRPr="002F2421">
              <w:rPr>
                <w:rFonts w:ascii="Times New Roman" w:hAnsi="Times New Roman" w:cs="Times New Roman"/>
                <w:sz w:val="20"/>
                <w:szCs w:val="18"/>
              </w:rPr>
              <w:t>Р. Л. Стивенс он. «Вересковый мёд»; Д. Д е ф о. «Робинзон Крузо»; X. К. А н д ер се н. «Снежная королева» и другие сказки; Ж. С а н д. «О чём говорят цветы»; М. Т в е н. «Приключения Тома Сойера»; Д ж е к Лонд о н. «Сказание о Кише». Понятие о художественной детали. Понятие об аллегории в повествовательной литературе.</w:t>
            </w:r>
          </w:p>
        </w:tc>
        <w:tc>
          <w:tcPr>
            <w:tcW w:w="3835" w:type="dxa"/>
          </w:tcPr>
          <w:p w:rsidR="00D967D5" w:rsidRPr="002F2421" w:rsidRDefault="00D967D5" w:rsidP="002F2421">
            <w:pPr>
              <w:spacing w:before="100" w:beforeAutospacing="1" w:after="100" w:afterAutospacing="1"/>
              <w:rPr>
                <w:sz w:val="20"/>
                <w:szCs w:val="20"/>
              </w:rPr>
            </w:pPr>
            <w:r w:rsidRPr="002F2421">
              <w:rPr>
                <w:sz w:val="18"/>
                <w:szCs w:val="22"/>
              </w:rPr>
              <w:t>Поиск сведений о зарубежных писателях с использованием справочной литературы, ресурсов Интернета (под руководством учителя). Устные рассказы о писателях. Выразительное чтение произведений (в том числе по ролям и наизусть). Устное рецензирование выразительного чтения одноклассников, чтения актёров. Различные виды пересказов. Устные ответы на вопросы (с использованием цитирования). Участие в коллективном диалоге. Устное иллюстрирование. Обсуждение произведений книжной графики. Презентация и защита собственных иллюстраций. Составление плана письменной характеристики героев (в том числе сравнительной) и их характеристика по плану (с использованием цитирования). Составление речевой характеристики персонажей. Работа со словарём литературоведческих терминов. Составление плана и письменного ответа на проблемный вопрос. Составление плана (цитатного плана) письменного высказывания. Работа над коллективным (индивидуальным) учебным проектом</w:t>
            </w:r>
          </w:p>
        </w:tc>
      </w:tr>
      <w:tr w:rsidR="00D967D5" w:rsidRPr="00687E5B" w:rsidTr="002F2421">
        <w:tc>
          <w:tcPr>
            <w:tcW w:w="560" w:type="dxa"/>
          </w:tcPr>
          <w:p w:rsidR="00D967D5" w:rsidRPr="002F2421" w:rsidRDefault="00D967D5" w:rsidP="00185569">
            <w:pPr>
              <w:rPr>
                <w:szCs w:val="28"/>
              </w:rPr>
            </w:pPr>
            <w:r w:rsidRPr="002F2421">
              <w:rPr>
                <w:sz w:val="22"/>
                <w:szCs w:val="28"/>
              </w:rPr>
              <w:t>8.</w:t>
            </w:r>
          </w:p>
        </w:tc>
        <w:tc>
          <w:tcPr>
            <w:tcW w:w="2962" w:type="dxa"/>
            <w:vAlign w:val="center"/>
          </w:tcPr>
          <w:p w:rsidR="00D967D5" w:rsidRPr="002F2421" w:rsidRDefault="00D967D5" w:rsidP="002F2421">
            <w:pPr>
              <w:shd w:val="clear" w:color="auto" w:fill="FFFFFF"/>
            </w:pPr>
            <w:r w:rsidRPr="002F2421">
              <w:rPr>
                <w:sz w:val="22"/>
                <w:szCs w:val="22"/>
              </w:rPr>
              <w:t>Повторение. Обобщение. Итоговый контроль.</w:t>
            </w:r>
          </w:p>
          <w:p w:rsidR="00D967D5" w:rsidRPr="002F2421" w:rsidRDefault="00D967D5" w:rsidP="002F2421">
            <w:pPr>
              <w:shd w:val="clear" w:color="auto" w:fill="FFFFFF"/>
            </w:pPr>
          </w:p>
          <w:p w:rsidR="00D967D5" w:rsidRPr="002F2421" w:rsidRDefault="00D967D5" w:rsidP="002F2421">
            <w:pPr>
              <w:shd w:val="clear" w:color="auto" w:fill="FFFFFF"/>
            </w:pPr>
          </w:p>
          <w:p w:rsidR="00D967D5" w:rsidRPr="002F2421" w:rsidRDefault="00D967D5" w:rsidP="002F2421">
            <w:pPr>
              <w:shd w:val="clear" w:color="auto" w:fill="FFFFFF"/>
            </w:pPr>
          </w:p>
          <w:p w:rsidR="00D967D5" w:rsidRPr="002F2421" w:rsidRDefault="00D967D5" w:rsidP="002F2421">
            <w:pPr>
              <w:shd w:val="clear" w:color="auto" w:fill="FFFFFF"/>
            </w:pPr>
          </w:p>
          <w:p w:rsidR="00D967D5" w:rsidRPr="002F2421" w:rsidRDefault="00D967D5" w:rsidP="002F2421">
            <w:pPr>
              <w:shd w:val="clear" w:color="auto" w:fill="FFFFFF"/>
            </w:pPr>
          </w:p>
          <w:p w:rsidR="00D967D5" w:rsidRPr="002F2421" w:rsidRDefault="00D967D5" w:rsidP="002F2421">
            <w:pPr>
              <w:shd w:val="clear" w:color="auto" w:fill="FFFFFF"/>
            </w:pPr>
          </w:p>
        </w:tc>
        <w:tc>
          <w:tcPr>
            <w:tcW w:w="918" w:type="dxa"/>
          </w:tcPr>
          <w:p w:rsidR="00D967D5" w:rsidRPr="002F2421" w:rsidRDefault="00D967D5" w:rsidP="002F2421">
            <w:pPr>
              <w:jc w:val="center"/>
              <w:rPr>
                <w:szCs w:val="28"/>
              </w:rPr>
            </w:pPr>
            <w:r w:rsidRPr="002F2421">
              <w:rPr>
                <w:sz w:val="22"/>
                <w:szCs w:val="28"/>
              </w:rPr>
              <w:t>2</w:t>
            </w:r>
          </w:p>
        </w:tc>
        <w:tc>
          <w:tcPr>
            <w:tcW w:w="2407" w:type="dxa"/>
          </w:tcPr>
          <w:p w:rsidR="00D967D5" w:rsidRPr="002F2421" w:rsidRDefault="00D967D5" w:rsidP="00185569">
            <w:pPr>
              <w:pStyle w:val="NoSpacing"/>
              <w:rPr>
                <w:rFonts w:ascii="Times New Roman" w:hAnsi="Times New Roman" w:cs="Times New Roman"/>
                <w:sz w:val="20"/>
                <w:szCs w:val="18"/>
              </w:rPr>
            </w:pPr>
            <w:r w:rsidRPr="002F2421">
              <w:rPr>
                <w:rFonts w:ascii="Times New Roman" w:hAnsi="Times New Roman" w:cs="Times New Roman"/>
                <w:sz w:val="20"/>
                <w:szCs w:val="18"/>
              </w:rPr>
              <w:t>Уроки итогового контроля. Литературный праздник «Путешествие по стране Литературии 5 класса».</w:t>
            </w:r>
          </w:p>
        </w:tc>
        <w:tc>
          <w:tcPr>
            <w:tcW w:w="3835" w:type="dxa"/>
          </w:tcPr>
          <w:p w:rsidR="00D967D5" w:rsidRPr="002F2421" w:rsidRDefault="00D967D5" w:rsidP="002F2421">
            <w:pPr>
              <w:spacing w:before="100" w:beforeAutospacing="1" w:after="100" w:afterAutospacing="1"/>
              <w:rPr>
                <w:sz w:val="20"/>
                <w:szCs w:val="20"/>
              </w:rPr>
            </w:pPr>
            <w:r w:rsidRPr="002F2421">
              <w:rPr>
                <w:sz w:val="18"/>
                <w:szCs w:val="22"/>
              </w:rPr>
              <w:t>Предъявление читательских и исследовательских навыков, приобретённых в 5 классе. Выразительное чтение (в том числе наизусть). Устный монологический ответ. Различные виды пересказов. Устные и письменные рассказы о произведениях и героях. Иллюстрирование примерами изученных литературоведческих терминов. Решение тестов. Отчёт о выполнении индивидуальных и коллективных учебных проектов</w:t>
            </w:r>
          </w:p>
        </w:tc>
      </w:tr>
      <w:tr w:rsidR="00D967D5" w:rsidRPr="00687E5B" w:rsidTr="002F2421">
        <w:tc>
          <w:tcPr>
            <w:tcW w:w="10682" w:type="dxa"/>
            <w:gridSpan w:val="5"/>
          </w:tcPr>
          <w:p w:rsidR="00D967D5" w:rsidRPr="002F2421" w:rsidRDefault="00D967D5" w:rsidP="002F2421">
            <w:pPr>
              <w:spacing w:before="100" w:beforeAutospacing="1" w:after="100" w:afterAutospacing="1"/>
              <w:jc w:val="center"/>
              <w:rPr>
                <w:b/>
                <w:sz w:val="20"/>
                <w:szCs w:val="18"/>
              </w:rPr>
            </w:pPr>
            <w:r w:rsidRPr="002F2421">
              <w:rPr>
                <w:b/>
                <w:sz w:val="20"/>
                <w:szCs w:val="18"/>
              </w:rPr>
              <w:t>6 класс</w:t>
            </w:r>
          </w:p>
        </w:tc>
      </w:tr>
      <w:tr w:rsidR="00D967D5" w:rsidRPr="00687E5B" w:rsidTr="002F2421">
        <w:tc>
          <w:tcPr>
            <w:tcW w:w="560" w:type="dxa"/>
          </w:tcPr>
          <w:p w:rsidR="00D967D5" w:rsidRPr="002F2421" w:rsidRDefault="00D967D5" w:rsidP="00964CEF">
            <w:pPr>
              <w:rPr>
                <w:szCs w:val="28"/>
                <w:lang w:val="en-US"/>
              </w:rPr>
            </w:pPr>
            <w:r w:rsidRPr="002F2421">
              <w:rPr>
                <w:szCs w:val="28"/>
                <w:lang w:val="en-US"/>
              </w:rPr>
              <w:t>1.</w:t>
            </w:r>
          </w:p>
        </w:tc>
        <w:tc>
          <w:tcPr>
            <w:tcW w:w="2962" w:type="dxa"/>
            <w:vAlign w:val="center"/>
          </w:tcPr>
          <w:p w:rsidR="00D967D5" w:rsidRPr="002F2421" w:rsidRDefault="00D967D5" w:rsidP="00F11523">
            <w:r w:rsidRPr="002F2421">
              <w:rPr>
                <w:sz w:val="22"/>
                <w:szCs w:val="22"/>
              </w:rPr>
              <w:t>Введение.</w:t>
            </w:r>
          </w:p>
          <w:p w:rsidR="00D967D5" w:rsidRPr="002F2421" w:rsidRDefault="00D967D5" w:rsidP="00F11523"/>
          <w:p w:rsidR="00D967D5" w:rsidRPr="002F2421" w:rsidRDefault="00D967D5" w:rsidP="00F11523"/>
          <w:p w:rsidR="00D967D5" w:rsidRPr="002F2421" w:rsidRDefault="00D967D5" w:rsidP="00F11523"/>
          <w:p w:rsidR="00D967D5" w:rsidRPr="002F2421" w:rsidRDefault="00D967D5" w:rsidP="00F11523"/>
          <w:p w:rsidR="00D967D5" w:rsidRPr="002F2421" w:rsidRDefault="00D967D5" w:rsidP="00F11523"/>
        </w:tc>
        <w:tc>
          <w:tcPr>
            <w:tcW w:w="918" w:type="dxa"/>
          </w:tcPr>
          <w:p w:rsidR="00D967D5" w:rsidRPr="002F2421" w:rsidRDefault="00D967D5" w:rsidP="002F2421">
            <w:pPr>
              <w:jc w:val="center"/>
              <w:rPr>
                <w:szCs w:val="28"/>
              </w:rPr>
            </w:pPr>
            <w:r w:rsidRPr="002F2421">
              <w:rPr>
                <w:sz w:val="22"/>
                <w:szCs w:val="28"/>
              </w:rPr>
              <w:t>1</w:t>
            </w:r>
          </w:p>
        </w:tc>
        <w:tc>
          <w:tcPr>
            <w:tcW w:w="2407" w:type="dxa"/>
          </w:tcPr>
          <w:p w:rsidR="00D967D5" w:rsidRPr="002F2421" w:rsidRDefault="00D967D5" w:rsidP="00F11523">
            <w:pPr>
              <w:pStyle w:val="NoSpacing"/>
              <w:rPr>
                <w:rFonts w:ascii="Times New Roman" w:hAnsi="Times New Roman" w:cs="Times New Roman"/>
                <w:sz w:val="20"/>
                <w:szCs w:val="18"/>
              </w:rPr>
            </w:pPr>
            <w:r w:rsidRPr="002F2421">
              <w:rPr>
                <w:rFonts w:ascii="Times New Roman" w:hAnsi="Times New Roman" w:cs="Times New Roman"/>
                <w:sz w:val="20"/>
                <w:szCs w:val="18"/>
              </w:rPr>
              <w:t>Художественное произведение. Диагностика уровня литературного развития учащихся</w:t>
            </w:r>
          </w:p>
        </w:tc>
        <w:tc>
          <w:tcPr>
            <w:tcW w:w="3835" w:type="dxa"/>
          </w:tcPr>
          <w:p w:rsidR="00D967D5" w:rsidRPr="002F2421" w:rsidRDefault="00D967D5" w:rsidP="002F2421">
            <w:pPr>
              <w:spacing w:before="100" w:beforeAutospacing="1" w:after="100" w:afterAutospacing="1"/>
              <w:rPr>
                <w:sz w:val="20"/>
                <w:szCs w:val="20"/>
              </w:rPr>
            </w:pPr>
            <w:r w:rsidRPr="002F2421">
              <w:rPr>
                <w:sz w:val="18"/>
                <w:szCs w:val="22"/>
              </w:rPr>
              <w:t>Выразительное чтение, эмоциональный отклик и выражение личного отношения к прочитанному. Устный или письменный ответ на вопрос. Участие в коллективном диалоге. Характеристика форм проявления авторской позиции в произведениях различных родов литературы (лирика, эпос, драма). Решение тестов</w:t>
            </w:r>
          </w:p>
        </w:tc>
      </w:tr>
      <w:tr w:rsidR="00D967D5" w:rsidRPr="00687E5B" w:rsidTr="002F2421">
        <w:tc>
          <w:tcPr>
            <w:tcW w:w="560" w:type="dxa"/>
          </w:tcPr>
          <w:p w:rsidR="00D967D5" w:rsidRPr="002F2421" w:rsidRDefault="00D967D5" w:rsidP="00964CEF">
            <w:pPr>
              <w:rPr>
                <w:szCs w:val="28"/>
              </w:rPr>
            </w:pPr>
            <w:r w:rsidRPr="002F2421">
              <w:rPr>
                <w:sz w:val="22"/>
                <w:szCs w:val="28"/>
              </w:rPr>
              <w:t>2.</w:t>
            </w:r>
          </w:p>
        </w:tc>
        <w:tc>
          <w:tcPr>
            <w:tcW w:w="2962" w:type="dxa"/>
            <w:vAlign w:val="center"/>
          </w:tcPr>
          <w:p w:rsidR="00D967D5" w:rsidRPr="002F2421" w:rsidRDefault="00D967D5" w:rsidP="00F11523">
            <w:r w:rsidRPr="002F2421">
              <w:rPr>
                <w:sz w:val="22"/>
                <w:szCs w:val="22"/>
              </w:rPr>
              <w:t>Устное народное творчество.</w:t>
            </w:r>
          </w:p>
          <w:p w:rsidR="00D967D5" w:rsidRPr="002F2421" w:rsidRDefault="00D967D5" w:rsidP="00F11523"/>
          <w:p w:rsidR="00D967D5" w:rsidRPr="002F2421" w:rsidRDefault="00D967D5" w:rsidP="00F11523"/>
          <w:p w:rsidR="00D967D5" w:rsidRPr="002F2421" w:rsidRDefault="00D967D5" w:rsidP="00F11523"/>
          <w:p w:rsidR="00D967D5" w:rsidRPr="002F2421" w:rsidRDefault="00D967D5" w:rsidP="00F11523"/>
          <w:p w:rsidR="00D967D5" w:rsidRPr="002F2421" w:rsidRDefault="00D967D5" w:rsidP="00F11523"/>
          <w:p w:rsidR="00D967D5" w:rsidRPr="002F2421" w:rsidRDefault="00D967D5" w:rsidP="00F11523"/>
          <w:p w:rsidR="00D967D5" w:rsidRPr="002F2421" w:rsidRDefault="00D967D5" w:rsidP="00F11523"/>
        </w:tc>
        <w:tc>
          <w:tcPr>
            <w:tcW w:w="918" w:type="dxa"/>
          </w:tcPr>
          <w:p w:rsidR="00D967D5" w:rsidRPr="002F2421" w:rsidRDefault="00D967D5" w:rsidP="002F2421">
            <w:pPr>
              <w:jc w:val="center"/>
              <w:rPr>
                <w:szCs w:val="28"/>
              </w:rPr>
            </w:pPr>
            <w:r w:rsidRPr="002F2421">
              <w:rPr>
                <w:sz w:val="22"/>
                <w:szCs w:val="28"/>
              </w:rPr>
              <w:t>4</w:t>
            </w:r>
          </w:p>
        </w:tc>
        <w:tc>
          <w:tcPr>
            <w:tcW w:w="2407" w:type="dxa"/>
          </w:tcPr>
          <w:p w:rsidR="00D967D5" w:rsidRPr="002F2421" w:rsidRDefault="00D967D5" w:rsidP="00F11523">
            <w:pPr>
              <w:pStyle w:val="NoSpacing"/>
              <w:rPr>
                <w:rFonts w:ascii="Times New Roman" w:hAnsi="Times New Roman" w:cs="Times New Roman"/>
                <w:sz w:val="20"/>
                <w:szCs w:val="18"/>
              </w:rPr>
            </w:pPr>
            <w:r w:rsidRPr="002F2421">
              <w:rPr>
                <w:rFonts w:ascii="Times New Roman" w:hAnsi="Times New Roman" w:cs="Times New Roman"/>
                <w:sz w:val="20"/>
                <w:szCs w:val="18"/>
              </w:rPr>
              <w:t>Обрядовый фольклор. Пословицы и поговорки. Загадки.</w:t>
            </w:r>
          </w:p>
        </w:tc>
        <w:tc>
          <w:tcPr>
            <w:tcW w:w="3835" w:type="dxa"/>
          </w:tcPr>
          <w:p w:rsidR="00D967D5" w:rsidRPr="002F2421" w:rsidRDefault="00D967D5" w:rsidP="002F2421">
            <w:pPr>
              <w:spacing w:before="100" w:beforeAutospacing="1" w:after="100" w:afterAutospacing="1"/>
              <w:rPr>
                <w:sz w:val="20"/>
                <w:szCs w:val="20"/>
              </w:rPr>
            </w:pPr>
            <w:r w:rsidRPr="002F2421">
              <w:rPr>
                <w:sz w:val="18"/>
                <w:szCs w:val="22"/>
              </w:rPr>
              <w:t>Объяснение специфики происхождения, форм бытования, жанрового своеобразия двух основных ветвей словесного искусства — фольклорной и литературной. Выразительное чтение (или исполнение) обрядовых песен. Использование пословиц, поговорок и загадок в устных и письменных высказываниях. Составление плана письменного высказывания. Устный монологический ответ по плану. Письменный ответ на проблемный вопрос. Игровые виды деятельности: конкурсы, викторины и т. п.</w:t>
            </w:r>
          </w:p>
        </w:tc>
      </w:tr>
      <w:tr w:rsidR="00D967D5" w:rsidRPr="00687E5B" w:rsidTr="002F2421">
        <w:tc>
          <w:tcPr>
            <w:tcW w:w="560" w:type="dxa"/>
          </w:tcPr>
          <w:p w:rsidR="00D967D5" w:rsidRPr="002F2421" w:rsidRDefault="00D967D5" w:rsidP="00964CEF">
            <w:pPr>
              <w:rPr>
                <w:szCs w:val="28"/>
              </w:rPr>
            </w:pPr>
            <w:r w:rsidRPr="002F2421">
              <w:rPr>
                <w:sz w:val="22"/>
                <w:szCs w:val="28"/>
              </w:rPr>
              <w:t>3.</w:t>
            </w:r>
          </w:p>
        </w:tc>
        <w:tc>
          <w:tcPr>
            <w:tcW w:w="2962" w:type="dxa"/>
            <w:vAlign w:val="center"/>
          </w:tcPr>
          <w:p w:rsidR="00D967D5" w:rsidRPr="002F2421" w:rsidRDefault="00D967D5" w:rsidP="00F11523">
            <w:r w:rsidRPr="002F2421">
              <w:rPr>
                <w:sz w:val="22"/>
                <w:szCs w:val="22"/>
              </w:rPr>
              <w:t>Из древнерусской литературы.</w:t>
            </w:r>
          </w:p>
          <w:p w:rsidR="00D967D5" w:rsidRPr="002F2421" w:rsidRDefault="00D967D5" w:rsidP="00F11523"/>
          <w:p w:rsidR="00D967D5" w:rsidRPr="002F2421" w:rsidRDefault="00D967D5" w:rsidP="00F11523"/>
          <w:p w:rsidR="00D967D5" w:rsidRPr="002F2421" w:rsidRDefault="00D967D5" w:rsidP="00F11523"/>
          <w:p w:rsidR="00D967D5" w:rsidRPr="002F2421" w:rsidRDefault="00D967D5" w:rsidP="00F11523"/>
          <w:p w:rsidR="00D967D5" w:rsidRPr="002F2421" w:rsidRDefault="00D967D5" w:rsidP="00F11523"/>
          <w:p w:rsidR="00D967D5" w:rsidRPr="002F2421" w:rsidRDefault="00D967D5" w:rsidP="00F11523"/>
        </w:tc>
        <w:tc>
          <w:tcPr>
            <w:tcW w:w="918" w:type="dxa"/>
          </w:tcPr>
          <w:p w:rsidR="00D967D5" w:rsidRPr="002F2421" w:rsidRDefault="00D967D5" w:rsidP="002F2421">
            <w:pPr>
              <w:jc w:val="center"/>
              <w:rPr>
                <w:szCs w:val="28"/>
              </w:rPr>
            </w:pPr>
            <w:r w:rsidRPr="002F2421">
              <w:rPr>
                <w:sz w:val="22"/>
                <w:szCs w:val="28"/>
              </w:rPr>
              <w:t>2</w:t>
            </w:r>
          </w:p>
        </w:tc>
        <w:tc>
          <w:tcPr>
            <w:tcW w:w="2407" w:type="dxa"/>
          </w:tcPr>
          <w:p w:rsidR="00D967D5" w:rsidRPr="002F2421" w:rsidRDefault="00D967D5" w:rsidP="00F11523">
            <w:pPr>
              <w:pStyle w:val="NoSpacing"/>
              <w:rPr>
                <w:rFonts w:ascii="Times New Roman" w:hAnsi="Times New Roman" w:cs="Times New Roman"/>
                <w:sz w:val="20"/>
                <w:szCs w:val="18"/>
              </w:rPr>
            </w:pPr>
            <w:r w:rsidRPr="002F2421">
              <w:rPr>
                <w:rFonts w:ascii="Times New Roman" w:hAnsi="Times New Roman" w:cs="Times New Roman"/>
                <w:sz w:val="20"/>
                <w:szCs w:val="18"/>
              </w:rPr>
              <w:t>«Повесть временных лет», «Сказание о Белгородском киселе». Развитие представлений о русских летописях</w:t>
            </w:r>
          </w:p>
        </w:tc>
        <w:tc>
          <w:tcPr>
            <w:tcW w:w="3835" w:type="dxa"/>
          </w:tcPr>
          <w:p w:rsidR="00D967D5" w:rsidRPr="002F2421" w:rsidRDefault="00D967D5" w:rsidP="002F2421">
            <w:pPr>
              <w:spacing w:before="100" w:beforeAutospacing="1" w:after="100" w:afterAutospacing="1"/>
              <w:rPr>
                <w:sz w:val="20"/>
                <w:szCs w:val="20"/>
              </w:rPr>
            </w:pPr>
            <w:r w:rsidRPr="002F2421">
              <w:rPr>
                <w:sz w:val="18"/>
                <w:szCs w:val="22"/>
              </w:rPr>
              <w:t>Выразительное чтение произведения. Устное рецензирование выразительного чтения одно-классников, исполнения актёров. Поиск незнакомых слов и определение их значения с помощью словарей и справочной литературы. Характеристика героев древнерусской литературы. Устные и письменные ответы на вопросы (с использованием цитирования). Участие в коллективном диалоге. Подбор цитат по заданной теме</w:t>
            </w:r>
          </w:p>
        </w:tc>
      </w:tr>
      <w:tr w:rsidR="00D967D5" w:rsidRPr="00687E5B" w:rsidTr="002F2421">
        <w:tc>
          <w:tcPr>
            <w:tcW w:w="560" w:type="dxa"/>
          </w:tcPr>
          <w:p w:rsidR="00D967D5" w:rsidRPr="002F2421" w:rsidRDefault="00D967D5" w:rsidP="00964CEF">
            <w:pPr>
              <w:rPr>
                <w:szCs w:val="28"/>
              </w:rPr>
            </w:pPr>
            <w:r w:rsidRPr="002F2421">
              <w:rPr>
                <w:sz w:val="22"/>
                <w:szCs w:val="28"/>
              </w:rPr>
              <w:t>4.</w:t>
            </w:r>
          </w:p>
        </w:tc>
        <w:tc>
          <w:tcPr>
            <w:tcW w:w="2962" w:type="dxa"/>
            <w:vAlign w:val="center"/>
          </w:tcPr>
          <w:p w:rsidR="00D967D5" w:rsidRPr="002F2421" w:rsidRDefault="00D967D5" w:rsidP="00F11523">
            <w:r w:rsidRPr="002F2421">
              <w:rPr>
                <w:sz w:val="22"/>
                <w:szCs w:val="22"/>
              </w:rPr>
              <w:t xml:space="preserve">Из русской литературы </w:t>
            </w:r>
            <w:r w:rsidRPr="002F2421">
              <w:rPr>
                <w:sz w:val="22"/>
                <w:szCs w:val="22"/>
                <w:lang w:val="en-US"/>
              </w:rPr>
              <w:t>XVIII</w:t>
            </w:r>
            <w:r w:rsidRPr="002F2421">
              <w:rPr>
                <w:sz w:val="22"/>
                <w:szCs w:val="22"/>
              </w:rPr>
              <w:t>века.</w:t>
            </w:r>
          </w:p>
          <w:p w:rsidR="00D967D5" w:rsidRPr="002F2421" w:rsidRDefault="00D967D5" w:rsidP="00F11523"/>
          <w:p w:rsidR="00D967D5" w:rsidRPr="002F2421" w:rsidRDefault="00D967D5" w:rsidP="00F11523"/>
          <w:p w:rsidR="00D967D5" w:rsidRPr="002F2421" w:rsidRDefault="00D967D5" w:rsidP="00F11523"/>
          <w:p w:rsidR="00D967D5" w:rsidRPr="002F2421" w:rsidRDefault="00D967D5" w:rsidP="00F11523"/>
          <w:p w:rsidR="00D967D5" w:rsidRPr="002F2421" w:rsidRDefault="00D967D5" w:rsidP="00F11523"/>
        </w:tc>
        <w:tc>
          <w:tcPr>
            <w:tcW w:w="918" w:type="dxa"/>
          </w:tcPr>
          <w:p w:rsidR="00D967D5" w:rsidRPr="002F2421" w:rsidRDefault="00D967D5" w:rsidP="002F2421">
            <w:pPr>
              <w:jc w:val="center"/>
              <w:rPr>
                <w:szCs w:val="28"/>
              </w:rPr>
            </w:pPr>
            <w:r w:rsidRPr="002F2421">
              <w:rPr>
                <w:sz w:val="22"/>
                <w:szCs w:val="28"/>
              </w:rPr>
              <w:t>1</w:t>
            </w:r>
          </w:p>
        </w:tc>
        <w:tc>
          <w:tcPr>
            <w:tcW w:w="2407" w:type="dxa"/>
          </w:tcPr>
          <w:p w:rsidR="00D967D5" w:rsidRPr="002F2421" w:rsidRDefault="00D967D5" w:rsidP="00F11523">
            <w:pPr>
              <w:pStyle w:val="NoSpacing"/>
              <w:rPr>
                <w:rFonts w:ascii="Times New Roman" w:hAnsi="Times New Roman" w:cs="Times New Roman"/>
                <w:sz w:val="20"/>
                <w:szCs w:val="18"/>
              </w:rPr>
            </w:pPr>
            <w:r w:rsidRPr="002F2421">
              <w:rPr>
                <w:rFonts w:ascii="Times New Roman" w:hAnsi="Times New Roman" w:cs="Times New Roman"/>
                <w:sz w:val="20"/>
                <w:szCs w:val="18"/>
              </w:rPr>
              <w:t>Русские басни. И. И. Д м итри ев . «Муха»</w:t>
            </w:r>
          </w:p>
        </w:tc>
        <w:tc>
          <w:tcPr>
            <w:tcW w:w="3835" w:type="dxa"/>
          </w:tcPr>
          <w:p w:rsidR="00D967D5" w:rsidRPr="002F2421" w:rsidRDefault="00D967D5" w:rsidP="002F2421">
            <w:pPr>
              <w:spacing w:before="100" w:beforeAutospacing="1" w:after="100" w:afterAutospacing="1"/>
              <w:rPr>
                <w:sz w:val="20"/>
                <w:szCs w:val="20"/>
              </w:rPr>
            </w:pPr>
            <w:r w:rsidRPr="002F2421">
              <w:rPr>
                <w:sz w:val="18"/>
                <w:szCs w:val="22"/>
              </w:rPr>
              <w:t>Устный рассказ о баснописце. Выразительное чтение басни. Устное рецензирование выразительною чтения одноклассников, исполнения актёров. Характеристика героев басни. Формулирование вопросов к тексту. Устный или письменный ответ на вопрос (с использованием цитирования). Участие в коллективном диалоге. Работа со словарём литературоведческих терминов</w:t>
            </w:r>
          </w:p>
        </w:tc>
      </w:tr>
      <w:tr w:rsidR="00D967D5" w:rsidRPr="00687E5B" w:rsidTr="002F2421">
        <w:tc>
          <w:tcPr>
            <w:tcW w:w="560" w:type="dxa"/>
          </w:tcPr>
          <w:p w:rsidR="00D967D5" w:rsidRPr="002F2421" w:rsidRDefault="00D967D5" w:rsidP="00964CEF">
            <w:pPr>
              <w:rPr>
                <w:szCs w:val="28"/>
              </w:rPr>
            </w:pPr>
            <w:r w:rsidRPr="002F2421">
              <w:rPr>
                <w:sz w:val="22"/>
                <w:szCs w:val="28"/>
              </w:rPr>
              <w:t>5.</w:t>
            </w:r>
          </w:p>
        </w:tc>
        <w:tc>
          <w:tcPr>
            <w:tcW w:w="2962" w:type="dxa"/>
            <w:vAlign w:val="center"/>
          </w:tcPr>
          <w:p w:rsidR="00D967D5" w:rsidRPr="002F2421" w:rsidRDefault="00D967D5" w:rsidP="00F11523">
            <w:r w:rsidRPr="002F2421">
              <w:rPr>
                <w:sz w:val="22"/>
                <w:szCs w:val="22"/>
              </w:rPr>
              <w:t xml:space="preserve">Из литературы </w:t>
            </w:r>
            <w:r w:rsidRPr="002F2421">
              <w:rPr>
                <w:sz w:val="22"/>
                <w:szCs w:val="22"/>
                <w:lang w:val="en-US"/>
              </w:rPr>
              <w:t xml:space="preserve">XIX </w:t>
            </w:r>
            <w:r w:rsidRPr="002F2421">
              <w:rPr>
                <w:sz w:val="22"/>
                <w:szCs w:val="22"/>
              </w:rPr>
              <w:t xml:space="preserve"> века.</w:t>
            </w:r>
          </w:p>
          <w:p w:rsidR="00D967D5" w:rsidRPr="002F2421" w:rsidRDefault="00D967D5" w:rsidP="00F11523"/>
          <w:p w:rsidR="00D967D5" w:rsidRPr="002F2421" w:rsidRDefault="00D967D5" w:rsidP="00F11523"/>
          <w:p w:rsidR="00D967D5" w:rsidRPr="002F2421" w:rsidRDefault="00D967D5" w:rsidP="00F11523"/>
          <w:p w:rsidR="00D967D5" w:rsidRPr="002F2421" w:rsidRDefault="00D967D5" w:rsidP="00F11523"/>
          <w:p w:rsidR="00D967D5" w:rsidRPr="002F2421" w:rsidRDefault="00D967D5" w:rsidP="00F11523"/>
          <w:p w:rsidR="00D967D5" w:rsidRPr="002F2421" w:rsidRDefault="00D967D5" w:rsidP="00F11523"/>
          <w:p w:rsidR="00D967D5" w:rsidRPr="002F2421" w:rsidRDefault="00D967D5" w:rsidP="00F11523"/>
          <w:p w:rsidR="00D967D5" w:rsidRPr="002F2421" w:rsidRDefault="00D967D5" w:rsidP="00F11523"/>
          <w:p w:rsidR="00D967D5" w:rsidRPr="002F2421" w:rsidRDefault="00D967D5" w:rsidP="00F11523"/>
          <w:p w:rsidR="00D967D5" w:rsidRPr="002F2421" w:rsidRDefault="00D967D5" w:rsidP="00F11523"/>
          <w:p w:rsidR="00D967D5" w:rsidRPr="002F2421" w:rsidRDefault="00D967D5" w:rsidP="00F11523"/>
          <w:p w:rsidR="00D967D5" w:rsidRPr="002F2421" w:rsidRDefault="00D967D5" w:rsidP="00F11523"/>
          <w:p w:rsidR="00D967D5" w:rsidRPr="002F2421" w:rsidRDefault="00D967D5" w:rsidP="00F11523"/>
          <w:p w:rsidR="00D967D5" w:rsidRPr="002F2421" w:rsidRDefault="00D967D5" w:rsidP="00F11523"/>
          <w:p w:rsidR="00D967D5" w:rsidRPr="002F2421" w:rsidRDefault="00D967D5" w:rsidP="00F11523"/>
          <w:p w:rsidR="00D967D5" w:rsidRPr="002F2421" w:rsidRDefault="00D967D5" w:rsidP="00F11523"/>
          <w:p w:rsidR="00D967D5" w:rsidRPr="002F2421" w:rsidRDefault="00D967D5" w:rsidP="00F11523"/>
          <w:p w:rsidR="00D967D5" w:rsidRPr="002F2421" w:rsidRDefault="00D967D5" w:rsidP="00F11523"/>
          <w:p w:rsidR="00D967D5" w:rsidRPr="002F2421" w:rsidRDefault="00D967D5" w:rsidP="00F11523"/>
          <w:p w:rsidR="00D967D5" w:rsidRPr="002F2421" w:rsidRDefault="00D967D5" w:rsidP="00F11523"/>
          <w:p w:rsidR="00D967D5" w:rsidRPr="002F2421" w:rsidRDefault="00D967D5" w:rsidP="00F11523"/>
          <w:p w:rsidR="00D967D5" w:rsidRPr="002F2421" w:rsidRDefault="00D967D5" w:rsidP="00F11523"/>
          <w:p w:rsidR="00D967D5" w:rsidRPr="002F2421" w:rsidRDefault="00D967D5" w:rsidP="00F11523"/>
          <w:p w:rsidR="00D967D5" w:rsidRPr="002F2421" w:rsidRDefault="00D967D5" w:rsidP="00F11523"/>
          <w:p w:rsidR="00D967D5" w:rsidRPr="002F2421" w:rsidRDefault="00D967D5" w:rsidP="00F11523"/>
          <w:p w:rsidR="00D967D5" w:rsidRPr="002F2421" w:rsidRDefault="00D967D5" w:rsidP="00F11523"/>
          <w:p w:rsidR="00D967D5" w:rsidRPr="002F2421" w:rsidRDefault="00D967D5" w:rsidP="00F11523"/>
          <w:p w:rsidR="00D967D5" w:rsidRPr="002F2421" w:rsidRDefault="00D967D5" w:rsidP="00F11523"/>
          <w:p w:rsidR="00D967D5" w:rsidRPr="002F2421" w:rsidRDefault="00D967D5" w:rsidP="00F11523"/>
          <w:p w:rsidR="00D967D5" w:rsidRPr="002F2421" w:rsidRDefault="00D967D5" w:rsidP="00F11523"/>
          <w:p w:rsidR="00D967D5" w:rsidRPr="002F2421" w:rsidRDefault="00D967D5" w:rsidP="00F11523"/>
          <w:p w:rsidR="00D967D5" w:rsidRPr="002F2421" w:rsidRDefault="00D967D5" w:rsidP="00F11523"/>
          <w:p w:rsidR="00D967D5" w:rsidRPr="002F2421" w:rsidRDefault="00D967D5" w:rsidP="00F11523"/>
          <w:p w:rsidR="00D967D5" w:rsidRPr="002F2421" w:rsidRDefault="00D967D5" w:rsidP="00F11523"/>
          <w:p w:rsidR="00D967D5" w:rsidRPr="002F2421" w:rsidRDefault="00D967D5" w:rsidP="00F11523"/>
          <w:p w:rsidR="00D967D5" w:rsidRPr="002F2421" w:rsidRDefault="00D967D5" w:rsidP="00F11523"/>
          <w:p w:rsidR="00D967D5" w:rsidRPr="002F2421" w:rsidRDefault="00D967D5" w:rsidP="00F11523"/>
          <w:p w:rsidR="00D967D5" w:rsidRPr="002F2421" w:rsidRDefault="00D967D5" w:rsidP="00F11523"/>
          <w:p w:rsidR="00D967D5" w:rsidRPr="002F2421" w:rsidRDefault="00D967D5" w:rsidP="00F11523"/>
          <w:p w:rsidR="00D967D5" w:rsidRPr="002F2421" w:rsidRDefault="00D967D5" w:rsidP="00F11523"/>
          <w:p w:rsidR="00D967D5" w:rsidRPr="002F2421" w:rsidRDefault="00D967D5" w:rsidP="00F11523"/>
          <w:p w:rsidR="00D967D5" w:rsidRPr="002F2421" w:rsidRDefault="00D967D5" w:rsidP="00F11523"/>
          <w:p w:rsidR="00D967D5" w:rsidRPr="002F2421" w:rsidRDefault="00D967D5" w:rsidP="00F11523"/>
          <w:p w:rsidR="00D967D5" w:rsidRPr="002F2421" w:rsidRDefault="00D967D5" w:rsidP="00F11523"/>
          <w:p w:rsidR="00D967D5" w:rsidRPr="002F2421" w:rsidRDefault="00D967D5" w:rsidP="00F11523"/>
          <w:p w:rsidR="00D967D5" w:rsidRPr="002F2421" w:rsidRDefault="00D967D5" w:rsidP="00F11523"/>
          <w:p w:rsidR="00D967D5" w:rsidRPr="002F2421" w:rsidRDefault="00D967D5" w:rsidP="00F11523"/>
          <w:p w:rsidR="00D967D5" w:rsidRPr="002F2421" w:rsidRDefault="00D967D5" w:rsidP="00F11523"/>
          <w:p w:rsidR="00D967D5" w:rsidRPr="002F2421" w:rsidRDefault="00D967D5" w:rsidP="00F11523"/>
          <w:p w:rsidR="00D967D5" w:rsidRPr="002F2421" w:rsidRDefault="00D967D5" w:rsidP="00F11523"/>
        </w:tc>
        <w:tc>
          <w:tcPr>
            <w:tcW w:w="918" w:type="dxa"/>
          </w:tcPr>
          <w:p w:rsidR="00D967D5" w:rsidRPr="002F2421" w:rsidRDefault="00D967D5" w:rsidP="002F2421">
            <w:pPr>
              <w:jc w:val="center"/>
              <w:rPr>
                <w:szCs w:val="28"/>
              </w:rPr>
            </w:pPr>
            <w:r w:rsidRPr="002F2421">
              <w:rPr>
                <w:sz w:val="22"/>
                <w:szCs w:val="28"/>
              </w:rPr>
              <w:t>54</w:t>
            </w:r>
          </w:p>
        </w:tc>
        <w:tc>
          <w:tcPr>
            <w:tcW w:w="2407" w:type="dxa"/>
          </w:tcPr>
          <w:p w:rsidR="00D967D5" w:rsidRPr="002F2421" w:rsidRDefault="00D967D5" w:rsidP="00F11523">
            <w:pPr>
              <w:pStyle w:val="NoSpacing"/>
              <w:rPr>
                <w:rFonts w:ascii="Times New Roman" w:hAnsi="Times New Roman" w:cs="Times New Roman"/>
                <w:sz w:val="20"/>
                <w:szCs w:val="18"/>
              </w:rPr>
            </w:pPr>
            <w:r w:rsidRPr="002F2421">
              <w:rPr>
                <w:rFonts w:ascii="Times New Roman" w:hAnsi="Times New Roman" w:cs="Times New Roman"/>
                <w:sz w:val="20"/>
                <w:szCs w:val="18"/>
              </w:rPr>
              <w:t>И. А. К рыл о в. «Листы и Корни», «Ларчик», «Осёл и Соловей» и другие басни (для внеклассною чтения). А. С. Пушкин. «Узник», «Зимнее утро», «И. И. Пущину», «Зимняя дорога» и другие стихотворения (для внеклассного чтения). Развитие представлений об эпитете, метафоре, композиции. «Повести Белкина»: «Барышня-крестьянка» (для внеклассного чтения). Понятие о книге (цикле) повестей. «Дубровский». М. Ю. Л ер м онто в . «Тучи», «Листок», «На севере диком стоит одиноко...», «Утёс», «Три пальмы»; другие стихотворения (для внеклассного чтения). Начальные представления о поэтической интонации. Развитие представлений о балладе. Двусложные (ямб, хорей) и трёхсложные (дактиль, амфибрахий, анапест) размеры стиха. И. С. Т ур г е н е в. «Бежин луг». «Хорь и Калиныч или другие рассказы из «Записок охотника» для внеклассного чтения. Развитие представлений о портретной характеристике персонажей. Понятие о пейзаже в литературном произведении. Ф. И. Тютчев. «Неохотно и несмело...», «Листья», «С поляны коршун поднялся...», другие стихотворения (для внеклассного чтения). А. А. Фет. «Ель рукавом мне тропинку завесила...», «Ещё майская ночь...», «Учись у них — у дуба, у берёзы...», другие стихотворения (для внеклассного чтения). Н. А. Некрасов. «Железная дорога». Развитие понятия о пейзажной лирике. Развитие понятия о звукописи. Начальные представления о строфе. Н. С. Лесков. «Левша»; «Человек на часах» (для внеклассного чтения). Развитие понятия о сказе. Понятие об иронии. А. П. Ч е х о в. «Толстый и тонкий» и другие рассказы (для внеклассного чтения). Развитие понятия о комическом и комической ситуации. Я. П. П о лон ский . «По горам две хмурых тучи...», «Посмотри — какая мгла...»; Е. А. Б а р атынский . «Весна, весна!..», «Чудный град...»; А. К. Т о лс той . «Где гнутся над омутом лозы...». Романсы на стихи русских поэтов о природе: А. С. Пуш к ин. «Зимний вечер»; М. Ю. Л е р м онто в . «Парус»; Ф. И. Т ют ч ев : «Ещё в полях белеет снег...».</w:t>
            </w:r>
          </w:p>
        </w:tc>
        <w:tc>
          <w:tcPr>
            <w:tcW w:w="3835" w:type="dxa"/>
          </w:tcPr>
          <w:p w:rsidR="00D967D5" w:rsidRPr="002F2421" w:rsidRDefault="00D967D5" w:rsidP="002F2421">
            <w:pPr>
              <w:spacing w:before="100" w:beforeAutospacing="1" w:after="100" w:afterAutospacing="1"/>
              <w:rPr>
                <w:sz w:val="16"/>
                <w:szCs w:val="20"/>
              </w:rPr>
            </w:pPr>
            <w:r w:rsidRPr="002F2421">
              <w:rPr>
                <w:sz w:val="18"/>
                <w:szCs w:val="22"/>
              </w:rPr>
              <w:t>Поиск сведений о писателе с использованием справочной литературы, ресурсов Интернета (под руководством учителя). Устный рассказ о писателе. Выразительное чтение басен (в том числе наизусть). Устное рецензирование выразительного чтения одно-классников, исполнения актёров. Устные ответы на вопросы (с использованием цитирования). Участие в коллективном диалоге. Характеристика героев басен. Выявление характерных для басен образов и приёмов изображения человека. Обсуждение произведений книжной графики. Презентация и защита собственных иллюстраций к басням. Составление плана ответа на проблемный вопрос. Работа над коллективным (индивидуальным) учебным проектом. Игровые виды деятельности: конкурсы, викторины и т. п.</w:t>
            </w:r>
          </w:p>
          <w:p w:rsidR="00D967D5" w:rsidRPr="002F2421" w:rsidRDefault="00D967D5" w:rsidP="003302F6">
            <w:pPr>
              <w:rPr>
                <w:sz w:val="18"/>
              </w:rPr>
            </w:pPr>
            <w:r w:rsidRPr="002F2421">
              <w:rPr>
                <w:sz w:val="18"/>
                <w:szCs w:val="22"/>
              </w:rPr>
              <w:t>Поиск сведений о поэте с использованием справочной литературы, ресурсов Интернета (под руководством учителя). Устный рассказ о поэте. Выразительное чтение стихотворений (в том числе наизусть). Устное рецензирование выразительного чтения одноклассников, исполнения актёров. Устные ответы на вопросы (с использованием цитирования). Участие в коллективном диалоге. Выявление в стихотворениях их жанровых особенностей. Составление плана анализа стихотворения. Устный и письменный анализ стихотворений. Выразительное чтение фрагментов прозы (в том числе по ролям). Поиск незнакомых слов и их объяснение с помощью словарей и справочной литературы. Различные виды пересказов. Анализ сюжетно-композиционных особенностей прозаических произведений. Выделение этапов развития сюжета. Различение образов рассказчика и автора-повество-вателя. Анализ различных форм выражения авторской позиции. Составление сравнительной характеристики героев. Составление плана анализа эпизода. Письменный ответ на проблемный вопрос. Подбор цитат из текста повестей по заданной теме. Устное иллюстрирование. Обсуждение произведений книжной графики. Презентация и защита собственных иллюстраций. Работа со словарём литературоведческих терминов. Обсуждение киноверсий повестей. Составление письменного ответа на проблемный вопрос. Поиск материалов о биографии и творчестве поэта с использованием справочной литературы и ресурсов Интернета (под руководством учителя). Устный рассказ о поэте. Выразительное чтение стихотворений (в том числе наизусть). Устное рецензирование выразительного чтения одноклассников, исполнения актёров. Устные ответы на вопросы (с использованием цитирования). Участие в коллективном диалоге. Различение образов лирического героя и автора в лирике. Выявление художественно значимых изобразительно- выразительных средств языка писателя и определение их художественной функции.</w:t>
            </w:r>
          </w:p>
          <w:p w:rsidR="00D967D5" w:rsidRPr="002F2421" w:rsidRDefault="00D967D5" w:rsidP="003302F6">
            <w:pPr>
              <w:rPr>
                <w:sz w:val="18"/>
              </w:rPr>
            </w:pPr>
          </w:p>
          <w:p w:rsidR="00D967D5" w:rsidRPr="002F2421" w:rsidRDefault="00D967D5" w:rsidP="009F0454">
            <w:pPr>
              <w:rPr>
                <w:sz w:val="20"/>
                <w:szCs w:val="20"/>
              </w:rPr>
            </w:pPr>
            <w:r w:rsidRPr="002F2421">
              <w:rPr>
                <w:sz w:val="18"/>
                <w:szCs w:val="22"/>
              </w:rPr>
              <w:t xml:space="preserve">Устный рассказ о писателе. Выразительное чтение фрагментов (в том числе по ролям). Устное рецензирование выразительного чтения одноклассников, исполнения актёров. Поиск незнакомых слов и определение их значения с помощью словарей и справочной литературы. Различные виды пересказов. Устные ответы на вопросы (с использованием цитирования). Участие в коллективном диалоге. Составление устной и письменной характеристики героя или групповой характеристики героев. Нравственная оценка героев. Различение образов рассказчика и автора-повествователя. Анализ различных форм выражения авторской позиции. Работа со словарём литературоведческих терминов. Обсуждение произведений Книжной графики и живописных полотен. Презентация и защита собственных иллюстраций. Работа над коллективным (индивидуальным) учебным проектом. Игровые виды деятельности: конкурсы, викторины и т. п. Поиск материалов о биографии и творчестве поэтов с использованием справочной литературы и ресурсов Интернета (под руководством учителя). Устные рассказы о поэтах. Выразительное чтение стихотворений (в том числе наизусть). Устное рецензирование выразительного чтения одноклассников, исполнения актёров, романсов на стихи поэтов. Устные ответы на вопросы (с использованием цитирования). Участие в коллективном диалоге. Устный и письменный анализ стихотворений. Различение образов лирического героя и автора в лирике. Анализ форм выражения авторской позиции в стихотворениях. Подбор цитат из стихотворений по заданной теме. Работа со словарём литературоведческих терминов. Письменный ответ на вопрос проблемного характера. Тестовая проверка знаний по теории литературы. Поиск материалов о биографии и творчестве писателя с использованием справочной литературы и ресурсов Интернета (под руководством учителя). Устный рассказ о писателе. Выразительное чтение сказа (в том числе по ролям). Устные ответы на вопросы (с использованием цитирования). Участие в коллективном диалоге. Составление устной и письменной характеристики героев. Нравственная, оценка героев сказа. Анализ различных форм выражения авторской позиции. Различение образов рассказчика и автора-повествователя в эпическом произведении. Жанровая характеристика сказа. Работа со словарём литературоведческих терминов. Составление плана (цитатного плана) письменного высказывания. Письменный ответ на проблемный вопрос сопоставительного плана. Обсуждение произведений книжной графики. </w:t>
            </w:r>
          </w:p>
          <w:p w:rsidR="00D967D5" w:rsidRPr="002F2421" w:rsidRDefault="00D967D5" w:rsidP="003302F6">
            <w:pPr>
              <w:rPr>
                <w:sz w:val="20"/>
                <w:szCs w:val="20"/>
              </w:rPr>
            </w:pPr>
          </w:p>
        </w:tc>
      </w:tr>
      <w:tr w:rsidR="00D967D5" w:rsidRPr="00687E5B" w:rsidTr="002F2421">
        <w:trPr>
          <w:trHeight w:val="1982"/>
        </w:trPr>
        <w:tc>
          <w:tcPr>
            <w:tcW w:w="560" w:type="dxa"/>
          </w:tcPr>
          <w:p w:rsidR="00D967D5" w:rsidRPr="002F2421" w:rsidRDefault="00D967D5" w:rsidP="00964CEF">
            <w:pPr>
              <w:rPr>
                <w:szCs w:val="28"/>
              </w:rPr>
            </w:pPr>
            <w:r w:rsidRPr="002F2421">
              <w:rPr>
                <w:sz w:val="22"/>
                <w:szCs w:val="28"/>
              </w:rPr>
              <w:t>6.</w:t>
            </w:r>
          </w:p>
        </w:tc>
        <w:tc>
          <w:tcPr>
            <w:tcW w:w="2962" w:type="dxa"/>
            <w:vAlign w:val="center"/>
          </w:tcPr>
          <w:p w:rsidR="00D967D5" w:rsidRPr="002F2421" w:rsidRDefault="00D967D5" w:rsidP="00F11523">
            <w:r w:rsidRPr="002F2421">
              <w:rPr>
                <w:sz w:val="22"/>
                <w:szCs w:val="22"/>
              </w:rPr>
              <w:t>Из русской литературы</w:t>
            </w:r>
            <w:r w:rsidRPr="002F2421">
              <w:rPr>
                <w:sz w:val="22"/>
                <w:szCs w:val="22"/>
                <w:lang w:val="en-US"/>
              </w:rPr>
              <w:t>XX</w:t>
            </w:r>
            <w:r w:rsidRPr="002F2421">
              <w:rPr>
                <w:sz w:val="22"/>
                <w:szCs w:val="22"/>
              </w:rPr>
              <w:t xml:space="preserve"> века.</w:t>
            </w:r>
          </w:p>
          <w:p w:rsidR="00D967D5" w:rsidRPr="002F2421" w:rsidRDefault="00D967D5" w:rsidP="00F11523"/>
          <w:p w:rsidR="00D967D5" w:rsidRPr="002F2421" w:rsidRDefault="00D967D5" w:rsidP="00F11523"/>
          <w:p w:rsidR="00D967D5" w:rsidRPr="002F2421" w:rsidRDefault="00D967D5" w:rsidP="00F11523"/>
          <w:p w:rsidR="00D967D5" w:rsidRPr="002F2421" w:rsidRDefault="00D967D5" w:rsidP="00F11523"/>
          <w:p w:rsidR="00D967D5" w:rsidRPr="002F2421" w:rsidRDefault="00D967D5" w:rsidP="00F11523"/>
          <w:p w:rsidR="00D967D5" w:rsidRPr="002F2421" w:rsidRDefault="00D967D5" w:rsidP="00F11523"/>
          <w:p w:rsidR="00D967D5" w:rsidRPr="002F2421" w:rsidRDefault="00D967D5" w:rsidP="00F11523"/>
          <w:p w:rsidR="00D967D5" w:rsidRPr="002F2421" w:rsidRDefault="00D967D5" w:rsidP="00F11523"/>
          <w:p w:rsidR="00D967D5" w:rsidRPr="002F2421" w:rsidRDefault="00D967D5" w:rsidP="00F11523"/>
          <w:p w:rsidR="00D967D5" w:rsidRPr="002F2421" w:rsidRDefault="00D967D5" w:rsidP="00F11523"/>
          <w:p w:rsidR="00D967D5" w:rsidRPr="002F2421" w:rsidRDefault="00D967D5" w:rsidP="00F11523"/>
          <w:p w:rsidR="00D967D5" w:rsidRPr="002F2421" w:rsidRDefault="00D967D5" w:rsidP="00F11523"/>
          <w:p w:rsidR="00D967D5" w:rsidRPr="002F2421" w:rsidRDefault="00D967D5" w:rsidP="00F11523"/>
          <w:p w:rsidR="00D967D5" w:rsidRPr="002F2421" w:rsidRDefault="00D967D5" w:rsidP="00F11523"/>
          <w:p w:rsidR="00D967D5" w:rsidRPr="002F2421" w:rsidRDefault="00D967D5" w:rsidP="00F11523"/>
          <w:p w:rsidR="00D967D5" w:rsidRPr="002F2421" w:rsidRDefault="00D967D5" w:rsidP="00F11523"/>
          <w:p w:rsidR="00D967D5" w:rsidRPr="002F2421" w:rsidRDefault="00D967D5" w:rsidP="00F11523"/>
          <w:p w:rsidR="00D967D5" w:rsidRPr="002F2421" w:rsidRDefault="00D967D5" w:rsidP="00F11523"/>
          <w:p w:rsidR="00D967D5" w:rsidRPr="002F2421" w:rsidRDefault="00D967D5" w:rsidP="00F11523"/>
          <w:p w:rsidR="00D967D5" w:rsidRPr="002F2421" w:rsidRDefault="00D967D5" w:rsidP="00F11523"/>
          <w:p w:rsidR="00D967D5" w:rsidRPr="002F2421" w:rsidRDefault="00D967D5" w:rsidP="00F11523"/>
          <w:p w:rsidR="00D967D5" w:rsidRPr="002F2421" w:rsidRDefault="00D967D5" w:rsidP="00F11523"/>
          <w:p w:rsidR="00D967D5" w:rsidRPr="002F2421" w:rsidRDefault="00D967D5" w:rsidP="00F11523"/>
          <w:p w:rsidR="00D967D5" w:rsidRPr="002F2421" w:rsidRDefault="00D967D5" w:rsidP="00F11523"/>
          <w:p w:rsidR="00D967D5" w:rsidRPr="002F2421" w:rsidRDefault="00D967D5" w:rsidP="00F11523"/>
          <w:p w:rsidR="00D967D5" w:rsidRPr="002F2421" w:rsidRDefault="00D967D5" w:rsidP="00F11523"/>
          <w:p w:rsidR="00D967D5" w:rsidRPr="002F2421" w:rsidRDefault="00D967D5" w:rsidP="00F11523"/>
          <w:p w:rsidR="00D967D5" w:rsidRPr="002F2421" w:rsidRDefault="00D967D5" w:rsidP="00F11523"/>
          <w:p w:rsidR="00D967D5" w:rsidRPr="002F2421" w:rsidRDefault="00D967D5" w:rsidP="00F11523"/>
          <w:p w:rsidR="00D967D5" w:rsidRPr="002F2421" w:rsidRDefault="00D967D5" w:rsidP="00F11523"/>
          <w:p w:rsidR="00D967D5" w:rsidRPr="002F2421" w:rsidRDefault="00D967D5" w:rsidP="00F11523"/>
        </w:tc>
        <w:tc>
          <w:tcPr>
            <w:tcW w:w="918" w:type="dxa"/>
          </w:tcPr>
          <w:p w:rsidR="00D967D5" w:rsidRPr="002F2421" w:rsidRDefault="00D967D5" w:rsidP="002F2421">
            <w:pPr>
              <w:jc w:val="center"/>
              <w:rPr>
                <w:szCs w:val="28"/>
              </w:rPr>
            </w:pPr>
            <w:r w:rsidRPr="002F2421">
              <w:rPr>
                <w:sz w:val="22"/>
                <w:szCs w:val="28"/>
              </w:rPr>
              <w:t>28</w:t>
            </w:r>
          </w:p>
        </w:tc>
        <w:tc>
          <w:tcPr>
            <w:tcW w:w="2407" w:type="dxa"/>
          </w:tcPr>
          <w:p w:rsidR="00D967D5" w:rsidRPr="002F2421" w:rsidRDefault="00D967D5" w:rsidP="00F11523">
            <w:pPr>
              <w:pStyle w:val="NoSpacing"/>
              <w:rPr>
                <w:rFonts w:ascii="Times New Roman" w:hAnsi="Times New Roman" w:cs="Times New Roman"/>
                <w:sz w:val="20"/>
                <w:szCs w:val="18"/>
              </w:rPr>
            </w:pPr>
            <w:r w:rsidRPr="002F2421">
              <w:rPr>
                <w:rFonts w:ascii="Times New Roman" w:hAnsi="Times New Roman" w:cs="Times New Roman"/>
                <w:sz w:val="20"/>
                <w:szCs w:val="18"/>
              </w:rPr>
              <w:t>А. И. К упр ин. «Чудесный доктор». Понятие о рождественском рассказе. А. С. Г рин. «Алые паруса». Понятие о жанре феерии. К. Г. Си монов . «Ты помнишь, Алёша, дороги Смоленщины...», «Жди меня»; Д. С. С а м ой ло в. «Сороковые». В. П. А с т афь е в. «Конь с розовой гривой»</w:t>
            </w:r>
          </w:p>
          <w:p w:rsidR="00D967D5" w:rsidRPr="002F2421" w:rsidRDefault="00D967D5" w:rsidP="00F11523">
            <w:pPr>
              <w:pStyle w:val="NoSpacing"/>
              <w:rPr>
                <w:rFonts w:ascii="Times New Roman" w:hAnsi="Times New Roman" w:cs="Times New Roman"/>
                <w:sz w:val="20"/>
                <w:szCs w:val="18"/>
              </w:rPr>
            </w:pPr>
            <w:r w:rsidRPr="002F2421">
              <w:rPr>
                <w:rFonts w:ascii="Times New Roman" w:hAnsi="Times New Roman" w:cs="Times New Roman"/>
                <w:sz w:val="20"/>
                <w:szCs w:val="18"/>
              </w:rPr>
              <w:t>В. Г. Распут ин . «Уроки французского». Развитие понятий о рассказе и сюжете. Герой-повествователь. Н. М. Руб ц ов . «Звезда полей», «Листья осенние», «В горнице». Развитие представлений о лирическом герое. Ф. И с к анд ер . «Тринадцатый подвиг Геракла». Развитие понятия о юморе. А. А. Б л ок . «Летний вечер», «О, как безумно за окном...»; С. А. Е с енин . «Мелколесье. Степь и дали...», «Пороша»; А. А. А х м атов а . «Перед весной бывают, дни такие...». В. М. Шук шин . «Чудик», «Критики» и другие рассказы (для внеклассного чтения). Г. Т ука й. «Родная деревня», «Книга»; К. К ули е в . «Когда на меня навалилась беда...», «Каким бы ни был малым мой народ...».</w:t>
            </w:r>
          </w:p>
          <w:p w:rsidR="00D967D5" w:rsidRPr="002F2421" w:rsidRDefault="00D967D5" w:rsidP="005206C0">
            <w:pPr>
              <w:rPr>
                <w:sz w:val="20"/>
                <w:szCs w:val="18"/>
              </w:rPr>
            </w:pPr>
          </w:p>
          <w:p w:rsidR="00D967D5" w:rsidRPr="002F2421" w:rsidRDefault="00D967D5" w:rsidP="005206C0">
            <w:pPr>
              <w:rPr>
                <w:sz w:val="20"/>
                <w:szCs w:val="18"/>
              </w:rPr>
            </w:pPr>
          </w:p>
        </w:tc>
        <w:tc>
          <w:tcPr>
            <w:tcW w:w="3835" w:type="dxa"/>
          </w:tcPr>
          <w:p w:rsidR="00D967D5" w:rsidRPr="002F2421" w:rsidRDefault="00D967D5" w:rsidP="002F2421">
            <w:pPr>
              <w:spacing w:before="100" w:beforeAutospacing="1" w:after="100" w:afterAutospacing="1"/>
              <w:rPr>
                <w:sz w:val="18"/>
              </w:rPr>
            </w:pPr>
            <w:r w:rsidRPr="002F2421">
              <w:rPr>
                <w:sz w:val="18"/>
                <w:szCs w:val="22"/>
              </w:rPr>
              <w:t>Поиск материалов о биографии и творчестве писателя, истории создания произведения, прототипах с использованием справочной литературы и ресурсов Интернета (под руководством учителя). Устный рассказ о писателе. Выразительное чтение фрагментов рассказа (в том числе по ролям). Различные виды пересказов. Устные ответы на вопросы (с использованием цитирования). Участие в коллективном диалоге. Характеристика идейно-эмоционального содержания рассказа, нравственная оценка героев. Анализ различных форм выражения авторской позиции. Составление плана устного и письменного высказывания.</w:t>
            </w:r>
          </w:p>
          <w:p w:rsidR="00D967D5" w:rsidRPr="002F2421" w:rsidRDefault="00D967D5" w:rsidP="002F2421">
            <w:pPr>
              <w:spacing w:before="100" w:beforeAutospacing="1" w:after="100" w:afterAutospacing="1"/>
              <w:rPr>
                <w:sz w:val="18"/>
              </w:rPr>
            </w:pPr>
            <w:r w:rsidRPr="002F2421">
              <w:rPr>
                <w:sz w:val="18"/>
                <w:szCs w:val="22"/>
              </w:rPr>
              <w:t>Поиск материалов о биографии и творчестве писателя с использованием справочной литературы и ресурсов Интернета (под руководством учителя). Устный рассказ о писателе. Выразительное чтение рассказа (в том числе по ролям). Устное рецензирование выразительного чтения одноклассников, исполнения актёров. Различные виды пересказов. Устные ответы на вопросы (с использованием цитирования). Участие в коллективном диалоге. Выделение этапов развития сюжета. Устная и письменная характеристика героев и их нравственная оценка. Анализ различных форм выражения авторской позиции. Работа со словарём литературоведческих терминов. Обсуждение произведений книжной графики. Презентация и защита собственных иллюстраций. Поиск материалов о биографии и творчестве писателя с использованием справочной литературы и ресурсов Интернета (под руководством учителя). Устный рассказ о писателе. Выразительное чтение фрагментов (в том числе по ролям). Устное рецензирование выразительного чтения одноклассников, исполнения актёров. Устные ответы на вопросы (с использованием цитирования). Участие в коллективном диалоге. Анализ различных форм выражения авторской позиции в произведении. Составление плана (цитатного плана) и сравнительной характеристики героев. Устный и письменный анализ эпизода. Работа со словарём литературоведческих терминов</w:t>
            </w:r>
          </w:p>
          <w:p w:rsidR="00D967D5" w:rsidRPr="002F2421" w:rsidRDefault="00D967D5" w:rsidP="002F2421">
            <w:pPr>
              <w:spacing w:before="100" w:beforeAutospacing="1" w:after="100" w:afterAutospacing="1"/>
              <w:rPr>
                <w:sz w:val="18"/>
              </w:rPr>
            </w:pPr>
            <w:r w:rsidRPr="002F2421">
              <w:rPr>
                <w:sz w:val="18"/>
                <w:szCs w:val="22"/>
              </w:rPr>
              <w:t>Устные рассказы о поэтах-фронтовиках. Выразительное чтение стихотворений (в том числе наизусть). Устное рецензирование выразительного чтения одноклассников, исполнения актёров. Устные ответы на вопросы (с использованием цитирования). Участие в коллективном диалоге. Различение образов лирического героя и автора. Выявление роли изобразительно-выразительных средств в стихотворениях.</w:t>
            </w:r>
          </w:p>
        </w:tc>
      </w:tr>
      <w:tr w:rsidR="00D967D5" w:rsidRPr="00687E5B" w:rsidTr="002F2421">
        <w:tc>
          <w:tcPr>
            <w:tcW w:w="560" w:type="dxa"/>
          </w:tcPr>
          <w:p w:rsidR="00D967D5" w:rsidRPr="002F2421" w:rsidRDefault="00D967D5" w:rsidP="00964CEF">
            <w:pPr>
              <w:rPr>
                <w:szCs w:val="28"/>
              </w:rPr>
            </w:pPr>
            <w:r w:rsidRPr="002F2421">
              <w:rPr>
                <w:sz w:val="22"/>
                <w:szCs w:val="28"/>
              </w:rPr>
              <w:t>7.</w:t>
            </w:r>
          </w:p>
        </w:tc>
        <w:tc>
          <w:tcPr>
            <w:tcW w:w="2962" w:type="dxa"/>
            <w:vAlign w:val="center"/>
          </w:tcPr>
          <w:p w:rsidR="00D967D5" w:rsidRPr="002F2421" w:rsidRDefault="00D967D5" w:rsidP="00F11523">
            <w:r w:rsidRPr="002F2421">
              <w:rPr>
                <w:sz w:val="22"/>
                <w:szCs w:val="22"/>
              </w:rPr>
              <w:t>Из зарубежной литературы.</w:t>
            </w:r>
          </w:p>
          <w:p w:rsidR="00D967D5" w:rsidRPr="002F2421" w:rsidRDefault="00D967D5" w:rsidP="00F11523"/>
          <w:p w:rsidR="00D967D5" w:rsidRPr="002F2421" w:rsidRDefault="00D967D5" w:rsidP="00F11523"/>
          <w:p w:rsidR="00D967D5" w:rsidRPr="002F2421" w:rsidRDefault="00D967D5" w:rsidP="00F11523"/>
          <w:p w:rsidR="00D967D5" w:rsidRPr="002F2421" w:rsidRDefault="00D967D5" w:rsidP="00F11523"/>
          <w:p w:rsidR="00D967D5" w:rsidRPr="002F2421" w:rsidRDefault="00D967D5" w:rsidP="00F11523"/>
          <w:p w:rsidR="00D967D5" w:rsidRPr="002F2421" w:rsidRDefault="00D967D5" w:rsidP="00F11523"/>
          <w:p w:rsidR="00D967D5" w:rsidRPr="002F2421" w:rsidRDefault="00D967D5" w:rsidP="00F11523"/>
          <w:p w:rsidR="00D967D5" w:rsidRPr="002F2421" w:rsidRDefault="00D967D5" w:rsidP="00F11523"/>
          <w:p w:rsidR="00D967D5" w:rsidRPr="002F2421" w:rsidRDefault="00D967D5" w:rsidP="00F11523"/>
          <w:p w:rsidR="00D967D5" w:rsidRPr="002F2421" w:rsidRDefault="00D967D5" w:rsidP="00F11523"/>
          <w:p w:rsidR="00D967D5" w:rsidRPr="002F2421" w:rsidRDefault="00D967D5" w:rsidP="00F11523"/>
          <w:p w:rsidR="00D967D5" w:rsidRPr="002F2421" w:rsidRDefault="00D967D5" w:rsidP="00F11523"/>
          <w:p w:rsidR="00D967D5" w:rsidRPr="002F2421" w:rsidRDefault="00D967D5" w:rsidP="00F11523"/>
          <w:p w:rsidR="00D967D5" w:rsidRPr="002F2421" w:rsidRDefault="00D967D5" w:rsidP="00F11523"/>
          <w:p w:rsidR="00D967D5" w:rsidRPr="002F2421" w:rsidRDefault="00D967D5" w:rsidP="00F11523"/>
          <w:p w:rsidR="00D967D5" w:rsidRPr="002F2421" w:rsidRDefault="00D967D5" w:rsidP="00F11523"/>
          <w:p w:rsidR="00D967D5" w:rsidRPr="002F2421" w:rsidRDefault="00D967D5" w:rsidP="00F11523"/>
          <w:p w:rsidR="00D967D5" w:rsidRPr="002F2421" w:rsidRDefault="00D967D5" w:rsidP="00F11523"/>
          <w:p w:rsidR="00D967D5" w:rsidRPr="002F2421" w:rsidRDefault="00D967D5" w:rsidP="00F11523"/>
          <w:p w:rsidR="00D967D5" w:rsidRPr="002F2421" w:rsidRDefault="00D967D5" w:rsidP="00F11523"/>
          <w:p w:rsidR="00D967D5" w:rsidRPr="002F2421" w:rsidRDefault="00D967D5" w:rsidP="00F11523"/>
          <w:p w:rsidR="00D967D5" w:rsidRPr="002F2421" w:rsidRDefault="00D967D5" w:rsidP="00F11523"/>
          <w:p w:rsidR="00D967D5" w:rsidRPr="002F2421" w:rsidRDefault="00D967D5" w:rsidP="00F11523"/>
          <w:p w:rsidR="00D967D5" w:rsidRPr="002F2421" w:rsidRDefault="00D967D5" w:rsidP="00F11523"/>
          <w:p w:rsidR="00D967D5" w:rsidRPr="002F2421" w:rsidRDefault="00D967D5" w:rsidP="00F11523"/>
        </w:tc>
        <w:tc>
          <w:tcPr>
            <w:tcW w:w="918" w:type="dxa"/>
          </w:tcPr>
          <w:p w:rsidR="00D967D5" w:rsidRPr="002F2421" w:rsidRDefault="00D967D5" w:rsidP="002F2421">
            <w:pPr>
              <w:jc w:val="center"/>
              <w:rPr>
                <w:szCs w:val="28"/>
              </w:rPr>
            </w:pPr>
            <w:r w:rsidRPr="002F2421">
              <w:rPr>
                <w:sz w:val="22"/>
                <w:szCs w:val="28"/>
              </w:rPr>
              <w:t>11</w:t>
            </w:r>
          </w:p>
        </w:tc>
        <w:tc>
          <w:tcPr>
            <w:tcW w:w="2407" w:type="dxa"/>
          </w:tcPr>
          <w:p w:rsidR="00D967D5" w:rsidRPr="002F2421" w:rsidRDefault="00D967D5" w:rsidP="00F11523">
            <w:pPr>
              <w:pStyle w:val="NoSpacing"/>
              <w:rPr>
                <w:rFonts w:ascii="Times New Roman" w:hAnsi="Times New Roman" w:cs="Times New Roman"/>
                <w:sz w:val="20"/>
                <w:szCs w:val="18"/>
              </w:rPr>
            </w:pPr>
            <w:r w:rsidRPr="002F2421">
              <w:rPr>
                <w:rFonts w:ascii="Times New Roman" w:hAnsi="Times New Roman" w:cs="Times New Roman"/>
                <w:sz w:val="20"/>
                <w:szCs w:val="18"/>
              </w:rPr>
              <w:t>Мифы народов мира. «Подвиги Геракла» и другие древнегреческие мифы (для внеклассного чтения). Г е род от . «Легенда об Арионе». Г о ме р . «Илиада», «Одиссея» (фрагменты). М . д е С е р ван т есСа а в е др а . «Дон Кихот» (для внеклассного чтения). Ф. Ши лл е р. «Перчатка». П. М е ри м е. «Маттео Фальконе». А. де С е нт-Экзюп е ри . «Маленький принц». Отличие мифа от сказки. Понятие о героическом эпосе. Понятие о пародии. Понятие о рыцарской балладе. Понятие о новелле. Понятие о притче.</w:t>
            </w:r>
          </w:p>
        </w:tc>
        <w:tc>
          <w:tcPr>
            <w:tcW w:w="3835" w:type="dxa"/>
          </w:tcPr>
          <w:p w:rsidR="00D967D5" w:rsidRPr="002F2421" w:rsidRDefault="00D967D5" w:rsidP="002F2421">
            <w:pPr>
              <w:spacing w:before="100" w:beforeAutospacing="1" w:after="100" w:afterAutospacing="1"/>
              <w:rPr>
                <w:sz w:val="18"/>
                <w:szCs w:val="20"/>
              </w:rPr>
            </w:pPr>
            <w:r w:rsidRPr="002F2421">
              <w:rPr>
                <w:sz w:val="18"/>
                <w:szCs w:val="22"/>
              </w:rPr>
              <w:t>Устные рассказы о писателях на основе поиска материалов о них с использованием справочной литературы и ресурсов Интернета (под руководством учителя). Выразительное чтение фрагментов произведений. Устное рецензирование выразительного чтения одноклассников, исполнения актёров. Различные виды пересказов. Сопоставительный анализ произведений. Поиск общего и различного в мифологических представлениях разных народов о происхождении и устройстве Вселенной и человеческого общества. Поиск и анализ «вечных» образов мифологии и мировой литературы в произведениях русских писателей, использование знаний об основных характеристиках этих образов при анализе художественного произведения. Анализ различных форм выражения авторской позиции. Устные ответы на вопросы (с использованием цитирования). Участие в коллективном диалоге. Устная и письменная характеристика героев. Работа со словарём литературоведческих терминов. Презентация и защита собственных иллюстраций. Работа над коллективным (индивидуальным) учебным проектом</w:t>
            </w:r>
          </w:p>
        </w:tc>
      </w:tr>
      <w:tr w:rsidR="00D967D5" w:rsidRPr="00687E5B" w:rsidTr="002F2421">
        <w:tc>
          <w:tcPr>
            <w:tcW w:w="560" w:type="dxa"/>
          </w:tcPr>
          <w:p w:rsidR="00D967D5" w:rsidRPr="002F2421" w:rsidRDefault="00D967D5" w:rsidP="00964CEF">
            <w:pPr>
              <w:rPr>
                <w:szCs w:val="28"/>
              </w:rPr>
            </w:pPr>
            <w:r w:rsidRPr="002F2421">
              <w:rPr>
                <w:sz w:val="22"/>
                <w:szCs w:val="28"/>
              </w:rPr>
              <w:t>8.</w:t>
            </w:r>
          </w:p>
        </w:tc>
        <w:tc>
          <w:tcPr>
            <w:tcW w:w="2962" w:type="dxa"/>
            <w:vAlign w:val="center"/>
          </w:tcPr>
          <w:p w:rsidR="00D967D5" w:rsidRPr="002F2421" w:rsidRDefault="00D967D5" w:rsidP="002F2421">
            <w:pPr>
              <w:shd w:val="clear" w:color="auto" w:fill="FFFFFF"/>
            </w:pPr>
            <w:r w:rsidRPr="002F2421">
              <w:rPr>
                <w:sz w:val="22"/>
                <w:szCs w:val="22"/>
              </w:rPr>
              <w:t>Повторение. Обобщение. Итоговый контроль.</w:t>
            </w:r>
          </w:p>
          <w:p w:rsidR="00D967D5" w:rsidRPr="002F2421" w:rsidRDefault="00D967D5" w:rsidP="002F2421">
            <w:pPr>
              <w:shd w:val="clear" w:color="auto" w:fill="FFFFFF"/>
            </w:pPr>
          </w:p>
          <w:p w:rsidR="00D967D5" w:rsidRPr="002F2421" w:rsidRDefault="00D967D5" w:rsidP="002F2421">
            <w:pPr>
              <w:shd w:val="clear" w:color="auto" w:fill="FFFFFF"/>
            </w:pPr>
          </w:p>
          <w:p w:rsidR="00D967D5" w:rsidRPr="002F2421" w:rsidRDefault="00D967D5" w:rsidP="002F2421">
            <w:pPr>
              <w:shd w:val="clear" w:color="auto" w:fill="FFFFFF"/>
            </w:pPr>
          </w:p>
        </w:tc>
        <w:tc>
          <w:tcPr>
            <w:tcW w:w="918" w:type="dxa"/>
          </w:tcPr>
          <w:p w:rsidR="00D967D5" w:rsidRPr="002F2421" w:rsidRDefault="00D967D5" w:rsidP="002F2421">
            <w:pPr>
              <w:jc w:val="center"/>
              <w:rPr>
                <w:szCs w:val="28"/>
              </w:rPr>
            </w:pPr>
            <w:r w:rsidRPr="002F2421">
              <w:rPr>
                <w:sz w:val="22"/>
                <w:szCs w:val="28"/>
              </w:rPr>
              <w:t>1</w:t>
            </w:r>
          </w:p>
        </w:tc>
        <w:tc>
          <w:tcPr>
            <w:tcW w:w="2407" w:type="dxa"/>
          </w:tcPr>
          <w:p w:rsidR="00D967D5" w:rsidRPr="002F2421" w:rsidRDefault="00D967D5" w:rsidP="00F11523">
            <w:pPr>
              <w:pStyle w:val="NoSpacing"/>
              <w:rPr>
                <w:rFonts w:ascii="Times New Roman" w:hAnsi="Times New Roman" w:cs="Times New Roman"/>
                <w:sz w:val="20"/>
                <w:szCs w:val="18"/>
              </w:rPr>
            </w:pPr>
            <w:r w:rsidRPr="002F2421">
              <w:rPr>
                <w:rFonts w:ascii="Times New Roman" w:hAnsi="Times New Roman" w:cs="Times New Roman"/>
                <w:sz w:val="20"/>
                <w:szCs w:val="18"/>
              </w:rPr>
              <w:t>Литературный праздник «Путешествие по стране Литературии 6 класса».</w:t>
            </w:r>
          </w:p>
        </w:tc>
        <w:tc>
          <w:tcPr>
            <w:tcW w:w="3835" w:type="dxa"/>
          </w:tcPr>
          <w:p w:rsidR="00D967D5" w:rsidRPr="002F2421" w:rsidRDefault="00D967D5" w:rsidP="002F2421">
            <w:pPr>
              <w:spacing w:before="100" w:beforeAutospacing="1" w:after="100" w:afterAutospacing="1"/>
              <w:rPr>
                <w:sz w:val="18"/>
                <w:szCs w:val="20"/>
              </w:rPr>
            </w:pPr>
            <w:r w:rsidRPr="002F2421">
              <w:rPr>
                <w:sz w:val="18"/>
                <w:szCs w:val="22"/>
              </w:rPr>
              <w:t>Предъявление читательских и исследовательских навыков, приобретённых в б классе. Составление плана и текста собственного высказывания. Письменный ответ на вопрос. Решение тестов. Отчёт о выполнении самостоятельных учебных проектов</w:t>
            </w:r>
          </w:p>
        </w:tc>
      </w:tr>
      <w:tr w:rsidR="00D967D5" w:rsidRPr="00687E5B" w:rsidTr="002F2421">
        <w:trPr>
          <w:trHeight w:val="362"/>
        </w:trPr>
        <w:tc>
          <w:tcPr>
            <w:tcW w:w="10682" w:type="dxa"/>
            <w:gridSpan w:val="5"/>
          </w:tcPr>
          <w:p w:rsidR="00D967D5" w:rsidRPr="002F2421" w:rsidRDefault="00D967D5" w:rsidP="002F2421">
            <w:pPr>
              <w:spacing w:before="100" w:beforeAutospacing="1" w:after="100" w:afterAutospacing="1"/>
              <w:jc w:val="center"/>
              <w:rPr>
                <w:b/>
                <w:sz w:val="20"/>
                <w:szCs w:val="18"/>
              </w:rPr>
            </w:pPr>
            <w:r w:rsidRPr="002F2421">
              <w:rPr>
                <w:b/>
                <w:sz w:val="20"/>
                <w:szCs w:val="18"/>
              </w:rPr>
              <w:t>7 класс</w:t>
            </w:r>
          </w:p>
        </w:tc>
      </w:tr>
      <w:tr w:rsidR="00D967D5" w:rsidRPr="00687E5B" w:rsidTr="002F2421">
        <w:tc>
          <w:tcPr>
            <w:tcW w:w="560" w:type="dxa"/>
          </w:tcPr>
          <w:p w:rsidR="00D967D5" w:rsidRPr="002F2421" w:rsidRDefault="00D967D5" w:rsidP="00964CEF">
            <w:pPr>
              <w:rPr>
                <w:szCs w:val="28"/>
                <w:lang w:val="en-US"/>
              </w:rPr>
            </w:pPr>
            <w:r w:rsidRPr="002F2421">
              <w:rPr>
                <w:szCs w:val="28"/>
                <w:lang w:val="en-US"/>
              </w:rPr>
              <w:t>1.</w:t>
            </w:r>
          </w:p>
        </w:tc>
        <w:tc>
          <w:tcPr>
            <w:tcW w:w="2962" w:type="dxa"/>
            <w:vAlign w:val="center"/>
          </w:tcPr>
          <w:p w:rsidR="00D967D5" w:rsidRPr="002F2421" w:rsidRDefault="00D967D5" w:rsidP="00964CEF">
            <w:r w:rsidRPr="002F2421">
              <w:rPr>
                <w:sz w:val="22"/>
                <w:szCs w:val="22"/>
              </w:rPr>
              <w:t>Введение.</w:t>
            </w:r>
          </w:p>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tc>
        <w:tc>
          <w:tcPr>
            <w:tcW w:w="918" w:type="dxa"/>
          </w:tcPr>
          <w:p w:rsidR="00D967D5" w:rsidRPr="002F2421" w:rsidRDefault="00D967D5" w:rsidP="002F2421">
            <w:pPr>
              <w:jc w:val="center"/>
              <w:rPr>
                <w:szCs w:val="28"/>
              </w:rPr>
            </w:pPr>
            <w:r w:rsidRPr="002F2421">
              <w:rPr>
                <w:sz w:val="22"/>
                <w:szCs w:val="28"/>
              </w:rPr>
              <w:t>1</w:t>
            </w:r>
          </w:p>
        </w:tc>
        <w:tc>
          <w:tcPr>
            <w:tcW w:w="2407" w:type="dxa"/>
          </w:tcPr>
          <w:p w:rsidR="00D967D5" w:rsidRPr="002F2421" w:rsidRDefault="00D967D5" w:rsidP="00F11523">
            <w:pPr>
              <w:pStyle w:val="NoSpacing"/>
              <w:rPr>
                <w:rFonts w:ascii="Times New Roman" w:hAnsi="Times New Roman" w:cs="Times New Roman"/>
                <w:sz w:val="20"/>
                <w:szCs w:val="18"/>
              </w:rPr>
            </w:pPr>
            <w:r w:rsidRPr="002F2421">
              <w:rPr>
                <w:rFonts w:ascii="Times New Roman" w:hAnsi="Times New Roman" w:cs="Times New Roman"/>
                <w:sz w:val="20"/>
                <w:szCs w:val="18"/>
              </w:rPr>
              <w:t>Изображение человека как важнейшая идейно-нравственная проблема литературы. Выявление уровня литературного развития учащихся</w:t>
            </w:r>
          </w:p>
        </w:tc>
        <w:tc>
          <w:tcPr>
            <w:tcW w:w="3835" w:type="dxa"/>
          </w:tcPr>
          <w:p w:rsidR="00D967D5" w:rsidRPr="002F2421" w:rsidRDefault="00D967D5" w:rsidP="002F2421">
            <w:pPr>
              <w:spacing w:before="100" w:beforeAutospacing="1" w:after="100" w:afterAutospacing="1"/>
              <w:rPr>
                <w:sz w:val="20"/>
                <w:szCs w:val="20"/>
              </w:rPr>
            </w:pPr>
            <w:r w:rsidRPr="002F2421">
              <w:rPr>
                <w:sz w:val="18"/>
                <w:szCs w:val="22"/>
              </w:rPr>
              <w:t>Выразительное чтение, выражение личного отношения к прочитанному. Составление плана (тезисов) статьи учебника. Объяснение метафорической природы художественного образа, его обобщающего и оценочного значения. Выявление разных видов художественных образов (образ человека, образ природы, образ времени года, образ животного, образ события, образ предмета). Решение тестов</w:t>
            </w:r>
          </w:p>
        </w:tc>
      </w:tr>
      <w:tr w:rsidR="00D967D5" w:rsidRPr="00687E5B" w:rsidTr="002F2421">
        <w:tc>
          <w:tcPr>
            <w:tcW w:w="560" w:type="dxa"/>
          </w:tcPr>
          <w:p w:rsidR="00D967D5" w:rsidRPr="002F2421" w:rsidRDefault="00D967D5" w:rsidP="00964CEF">
            <w:pPr>
              <w:rPr>
                <w:szCs w:val="28"/>
              </w:rPr>
            </w:pPr>
            <w:r w:rsidRPr="002F2421">
              <w:rPr>
                <w:sz w:val="22"/>
                <w:szCs w:val="28"/>
              </w:rPr>
              <w:t>2.</w:t>
            </w:r>
          </w:p>
        </w:tc>
        <w:tc>
          <w:tcPr>
            <w:tcW w:w="2962" w:type="dxa"/>
            <w:vAlign w:val="center"/>
          </w:tcPr>
          <w:p w:rsidR="00D967D5" w:rsidRPr="002F2421" w:rsidRDefault="00D967D5" w:rsidP="00964CEF">
            <w:r w:rsidRPr="002F2421">
              <w:rPr>
                <w:sz w:val="22"/>
                <w:szCs w:val="22"/>
              </w:rPr>
              <w:t>Устное народное творчество.</w:t>
            </w:r>
          </w:p>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tc>
        <w:tc>
          <w:tcPr>
            <w:tcW w:w="918" w:type="dxa"/>
          </w:tcPr>
          <w:p w:rsidR="00D967D5" w:rsidRPr="002F2421" w:rsidRDefault="00D967D5" w:rsidP="002F2421">
            <w:pPr>
              <w:jc w:val="center"/>
              <w:rPr>
                <w:szCs w:val="28"/>
              </w:rPr>
            </w:pPr>
            <w:r w:rsidRPr="002F2421">
              <w:rPr>
                <w:sz w:val="22"/>
                <w:szCs w:val="28"/>
              </w:rPr>
              <w:t>6</w:t>
            </w:r>
          </w:p>
        </w:tc>
        <w:tc>
          <w:tcPr>
            <w:tcW w:w="2407" w:type="dxa"/>
          </w:tcPr>
          <w:p w:rsidR="00D967D5" w:rsidRPr="002F2421" w:rsidRDefault="00D967D5" w:rsidP="00F11523">
            <w:pPr>
              <w:pStyle w:val="NoSpacing"/>
              <w:rPr>
                <w:rFonts w:ascii="Times New Roman" w:hAnsi="Times New Roman" w:cs="Times New Roman"/>
                <w:sz w:val="20"/>
                <w:szCs w:val="18"/>
              </w:rPr>
            </w:pPr>
            <w:r w:rsidRPr="002F2421">
              <w:rPr>
                <w:rFonts w:ascii="Times New Roman" w:hAnsi="Times New Roman" w:cs="Times New Roman"/>
                <w:sz w:val="20"/>
                <w:szCs w:val="18"/>
              </w:rPr>
              <w:t>Предания. Пословицы и поговорки. Эпос народов мира. Былины: «Вольга и Микула Селянинович», «Илья Муромец и Соловей-разбойник», «Садко». «Калевала», «Песнь о Роланде» (фрагменты). Развитие представлений об афористических жанрах фольклора. Понятие о былине.</w:t>
            </w:r>
          </w:p>
        </w:tc>
        <w:tc>
          <w:tcPr>
            <w:tcW w:w="3835" w:type="dxa"/>
          </w:tcPr>
          <w:p w:rsidR="00D967D5" w:rsidRPr="002F2421" w:rsidRDefault="00D967D5" w:rsidP="002F2421">
            <w:pPr>
              <w:spacing w:before="100" w:beforeAutospacing="1" w:after="100" w:afterAutospacing="1"/>
              <w:rPr>
                <w:sz w:val="20"/>
                <w:szCs w:val="20"/>
              </w:rPr>
            </w:pPr>
            <w:r w:rsidRPr="002F2421">
              <w:rPr>
                <w:sz w:val="18"/>
                <w:szCs w:val="22"/>
              </w:rPr>
              <w:t>Объяснение специфики происхождения, форм бытования, жанрового своеобразия фольклора и литературы. Выразительное чтение преданий, пословиц и поговорок, фрагментов эпоса народов мира. Устное рецензирование выразительного чтения одноклассников, исполнения актёров. Различные виды пересказов. Выявление элементов сюжета в фольклоре. Устные ответы на вопросы (с использованием цитирования). Участие в коллективном диалоге. основе самостоятельного поиска материалов о них с ис- пользованием справочной литературы и ресурсов Интернета. Устная и письменная характеристика (в том числе сравнительная) героев героического эпоса народов мира. Нравственная оценка персонажей героического эпоса. Работа со словарём литературоведческих терминов. Обсуждение произведений книжной трафики к эпическим песням народов мира</w:t>
            </w:r>
          </w:p>
        </w:tc>
      </w:tr>
      <w:tr w:rsidR="00D967D5" w:rsidRPr="00687E5B" w:rsidTr="002F2421">
        <w:tc>
          <w:tcPr>
            <w:tcW w:w="560" w:type="dxa"/>
          </w:tcPr>
          <w:p w:rsidR="00D967D5" w:rsidRPr="002F2421" w:rsidRDefault="00D967D5" w:rsidP="00964CEF">
            <w:pPr>
              <w:rPr>
                <w:szCs w:val="28"/>
              </w:rPr>
            </w:pPr>
            <w:r w:rsidRPr="002F2421">
              <w:rPr>
                <w:sz w:val="22"/>
                <w:szCs w:val="28"/>
              </w:rPr>
              <w:t>3.</w:t>
            </w:r>
          </w:p>
        </w:tc>
        <w:tc>
          <w:tcPr>
            <w:tcW w:w="2962" w:type="dxa"/>
            <w:vAlign w:val="center"/>
          </w:tcPr>
          <w:p w:rsidR="00D967D5" w:rsidRPr="002F2421" w:rsidRDefault="00D967D5" w:rsidP="00964CEF">
            <w:r w:rsidRPr="002F2421">
              <w:rPr>
                <w:sz w:val="22"/>
                <w:szCs w:val="22"/>
              </w:rPr>
              <w:t>Из древнерусской литературы.</w:t>
            </w:r>
          </w:p>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tc>
        <w:tc>
          <w:tcPr>
            <w:tcW w:w="918" w:type="dxa"/>
          </w:tcPr>
          <w:p w:rsidR="00D967D5" w:rsidRPr="002F2421" w:rsidRDefault="00D967D5" w:rsidP="002F2421">
            <w:pPr>
              <w:jc w:val="center"/>
              <w:rPr>
                <w:szCs w:val="28"/>
              </w:rPr>
            </w:pPr>
            <w:r w:rsidRPr="002F2421">
              <w:rPr>
                <w:sz w:val="22"/>
                <w:szCs w:val="28"/>
              </w:rPr>
              <w:t>2</w:t>
            </w:r>
          </w:p>
        </w:tc>
        <w:tc>
          <w:tcPr>
            <w:tcW w:w="2407" w:type="dxa"/>
          </w:tcPr>
          <w:p w:rsidR="00D967D5" w:rsidRPr="002F2421" w:rsidRDefault="00D967D5" w:rsidP="00F11523">
            <w:pPr>
              <w:pStyle w:val="NoSpacing"/>
              <w:rPr>
                <w:rFonts w:ascii="Times New Roman" w:hAnsi="Times New Roman" w:cs="Times New Roman"/>
                <w:sz w:val="20"/>
                <w:szCs w:val="18"/>
              </w:rPr>
            </w:pPr>
            <w:r w:rsidRPr="002F2421">
              <w:rPr>
                <w:rFonts w:ascii="Times New Roman" w:hAnsi="Times New Roman" w:cs="Times New Roman"/>
                <w:sz w:val="20"/>
                <w:szCs w:val="18"/>
              </w:rPr>
              <w:t>«Поучение» Владимира Мономаха (отрывок). «Повесть временных лет» (отрывок «О пользе книг»). «Повесть о Петре и Февронии Муромских». Развитие представлений о летописи. Житие как жанр древнерусской литературы.</w:t>
            </w:r>
          </w:p>
        </w:tc>
        <w:tc>
          <w:tcPr>
            <w:tcW w:w="3835" w:type="dxa"/>
          </w:tcPr>
          <w:p w:rsidR="00D967D5" w:rsidRPr="002F2421" w:rsidRDefault="00D967D5" w:rsidP="002F2421">
            <w:pPr>
              <w:spacing w:before="100" w:beforeAutospacing="1" w:after="100" w:afterAutospacing="1"/>
              <w:rPr>
                <w:sz w:val="20"/>
                <w:szCs w:val="20"/>
              </w:rPr>
            </w:pPr>
            <w:r w:rsidRPr="002F2421">
              <w:rPr>
                <w:sz w:val="18"/>
                <w:szCs w:val="22"/>
              </w:rPr>
              <w:t>Выразительное чтение фрагментов произведений древнерусской литературы. Устное рецензирование выразительного чтения одноклассников, исполнения актёров. Поиск в тексте незнакомых слов и' определение их значения с помощью словарей и справочной литературы. Формулирование вопросов по тексту произведений. Устный или письменный ответ на вопрос. Составление плана устного и письменного высказывания. Устные и письменные ответы на проблемные вопросы. Характеристика героя древнерусской литературы. Выявление тем, образов и приёмов изображения человека в произведениях древнерусской литературы. Работа над коллективным (индивидуальным) учебным проектом</w:t>
            </w:r>
          </w:p>
        </w:tc>
      </w:tr>
      <w:tr w:rsidR="00D967D5" w:rsidRPr="00687E5B" w:rsidTr="002F2421">
        <w:tc>
          <w:tcPr>
            <w:tcW w:w="560" w:type="dxa"/>
          </w:tcPr>
          <w:p w:rsidR="00D967D5" w:rsidRPr="002F2421" w:rsidRDefault="00D967D5" w:rsidP="00964CEF">
            <w:pPr>
              <w:rPr>
                <w:szCs w:val="28"/>
              </w:rPr>
            </w:pPr>
            <w:r w:rsidRPr="002F2421">
              <w:rPr>
                <w:sz w:val="22"/>
                <w:szCs w:val="28"/>
              </w:rPr>
              <w:t>4.</w:t>
            </w:r>
          </w:p>
        </w:tc>
        <w:tc>
          <w:tcPr>
            <w:tcW w:w="2962" w:type="dxa"/>
            <w:vAlign w:val="center"/>
          </w:tcPr>
          <w:p w:rsidR="00D967D5" w:rsidRPr="002F2421" w:rsidRDefault="00D967D5" w:rsidP="00964CEF">
            <w:r w:rsidRPr="002F2421">
              <w:rPr>
                <w:sz w:val="22"/>
                <w:szCs w:val="22"/>
              </w:rPr>
              <w:t xml:space="preserve">Из русской литературы </w:t>
            </w:r>
            <w:r w:rsidRPr="002F2421">
              <w:rPr>
                <w:sz w:val="22"/>
                <w:szCs w:val="22"/>
                <w:lang w:val="en-US"/>
              </w:rPr>
              <w:t>XVIII</w:t>
            </w:r>
            <w:r w:rsidRPr="002F2421">
              <w:rPr>
                <w:sz w:val="22"/>
                <w:szCs w:val="22"/>
              </w:rPr>
              <w:t>века.</w:t>
            </w:r>
          </w:p>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tc>
        <w:tc>
          <w:tcPr>
            <w:tcW w:w="918" w:type="dxa"/>
          </w:tcPr>
          <w:p w:rsidR="00D967D5" w:rsidRPr="002F2421" w:rsidRDefault="00D967D5" w:rsidP="002F2421">
            <w:pPr>
              <w:jc w:val="center"/>
              <w:rPr>
                <w:szCs w:val="28"/>
              </w:rPr>
            </w:pPr>
            <w:r w:rsidRPr="002F2421">
              <w:rPr>
                <w:sz w:val="22"/>
                <w:szCs w:val="28"/>
              </w:rPr>
              <w:t>2</w:t>
            </w:r>
          </w:p>
        </w:tc>
        <w:tc>
          <w:tcPr>
            <w:tcW w:w="2407" w:type="dxa"/>
          </w:tcPr>
          <w:p w:rsidR="00D967D5" w:rsidRPr="002F2421" w:rsidRDefault="00D967D5" w:rsidP="00F11523">
            <w:pPr>
              <w:pStyle w:val="NoSpacing"/>
              <w:rPr>
                <w:rFonts w:ascii="Times New Roman" w:hAnsi="Times New Roman" w:cs="Times New Roman"/>
                <w:sz w:val="20"/>
                <w:szCs w:val="18"/>
              </w:rPr>
            </w:pPr>
            <w:r w:rsidRPr="002F2421">
              <w:rPr>
                <w:rFonts w:ascii="Times New Roman" w:hAnsi="Times New Roman" w:cs="Times New Roman"/>
                <w:sz w:val="20"/>
                <w:szCs w:val="18"/>
              </w:rPr>
              <w:t>М. В. JI о м о н о с о в. «К статуе Петра Великого», «Ода на день восшествия на Всероссийский престол ея Величества государыни Императрицы Елисаветы Петровны 1747 года» (отрывок). Г. Р. Д е р ж авин . «Река времён в своём стремленьи...», «На птичку...», «Признание». Понятие о жанре оды.</w:t>
            </w:r>
          </w:p>
        </w:tc>
        <w:tc>
          <w:tcPr>
            <w:tcW w:w="3835" w:type="dxa"/>
          </w:tcPr>
          <w:p w:rsidR="00D967D5" w:rsidRPr="002F2421" w:rsidRDefault="00D967D5" w:rsidP="002F2421">
            <w:pPr>
              <w:spacing w:before="100" w:beforeAutospacing="1" w:after="100" w:afterAutospacing="1"/>
              <w:rPr>
                <w:sz w:val="20"/>
                <w:szCs w:val="20"/>
              </w:rPr>
            </w:pPr>
            <w:r w:rsidRPr="002F2421">
              <w:rPr>
                <w:sz w:val="18"/>
                <w:szCs w:val="22"/>
              </w:rPr>
              <w:t>Устные рассказы о поэтах на основе самостоятельного поиска материалов о них с использованием справочной литературы и ресурсов Интернета. Выразительное чтение поэзии XVIII века. Устное рецензирование выразительного чтения одноклассников, исполнения актёров. Поиск в тексте незнакомых слов и определение их значения с помощью словарей и справочной литературы. Формулирование вопросов по тексту произведения. Устный или письменный ответ на вопрос. Участие в коллективном диалоге. Выявление характерных для русской поэзии XVIII века тем, образов и приёмов изображения человека</w:t>
            </w:r>
          </w:p>
        </w:tc>
      </w:tr>
      <w:tr w:rsidR="00D967D5" w:rsidRPr="00687E5B" w:rsidTr="002F2421">
        <w:tc>
          <w:tcPr>
            <w:tcW w:w="560" w:type="dxa"/>
          </w:tcPr>
          <w:p w:rsidR="00D967D5" w:rsidRPr="002F2421" w:rsidRDefault="00D967D5" w:rsidP="00964CEF">
            <w:pPr>
              <w:rPr>
                <w:szCs w:val="28"/>
              </w:rPr>
            </w:pPr>
            <w:r w:rsidRPr="002F2421">
              <w:rPr>
                <w:sz w:val="22"/>
                <w:szCs w:val="28"/>
              </w:rPr>
              <w:t>5.</w:t>
            </w:r>
          </w:p>
        </w:tc>
        <w:tc>
          <w:tcPr>
            <w:tcW w:w="2962" w:type="dxa"/>
            <w:vAlign w:val="center"/>
          </w:tcPr>
          <w:p w:rsidR="00D967D5" w:rsidRPr="002F2421" w:rsidRDefault="00D967D5" w:rsidP="00964CEF">
            <w:r w:rsidRPr="002F2421">
              <w:rPr>
                <w:sz w:val="22"/>
                <w:szCs w:val="22"/>
              </w:rPr>
              <w:t xml:space="preserve">Из литературы </w:t>
            </w:r>
            <w:r w:rsidRPr="002F2421">
              <w:rPr>
                <w:sz w:val="22"/>
                <w:szCs w:val="22"/>
                <w:lang w:val="en-US"/>
              </w:rPr>
              <w:t xml:space="preserve">XIX </w:t>
            </w:r>
            <w:r w:rsidRPr="002F2421">
              <w:rPr>
                <w:sz w:val="22"/>
                <w:szCs w:val="22"/>
              </w:rPr>
              <w:t xml:space="preserve"> века.</w:t>
            </w:r>
          </w:p>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tc>
        <w:tc>
          <w:tcPr>
            <w:tcW w:w="918" w:type="dxa"/>
          </w:tcPr>
          <w:p w:rsidR="00D967D5" w:rsidRPr="002F2421" w:rsidRDefault="00D967D5" w:rsidP="002F2421">
            <w:pPr>
              <w:jc w:val="center"/>
              <w:rPr>
                <w:szCs w:val="28"/>
              </w:rPr>
            </w:pPr>
            <w:r w:rsidRPr="002F2421">
              <w:rPr>
                <w:sz w:val="22"/>
                <w:szCs w:val="28"/>
              </w:rPr>
              <w:t>28</w:t>
            </w:r>
          </w:p>
        </w:tc>
        <w:tc>
          <w:tcPr>
            <w:tcW w:w="2407" w:type="dxa"/>
          </w:tcPr>
          <w:p w:rsidR="00D967D5" w:rsidRPr="002F2421" w:rsidRDefault="00D967D5" w:rsidP="00F11523">
            <w:pPr>
              <w:pStyle w:val="NoSpacing"/>
              <w:rPr>
                <w:rFonts w:ascii="Times New Roman" w:hAnsi="Times New Roman" w:cs="Times New Roman"/>
                <w:sz w:val="20"/>
                <w:szCs w:val="18"/>
              </w:rPr>
            </w:pPr>
            <w:r w:rsidRPr="002F2421">
              <w:rPr>
                <w:rFonts w:ascii="Times New Roman" w:hAnsi="Times New Roman" w:cs="Times New Roman"/>
                <w:sz w:val="20"/>
                <w:szCs w:val="18"/>
              </w:rPr>
              <w:t>А. С. Пуш к ин. «Полтава» (отрывок «Песнь о вещем Олеге», «Борис Годунов» (сцена в Чудовом монастыре), «Повести Белкина»: «Станционный смотритель». Развитие понятия о балладе. Развитие представлений о повести. М. Ю. Л ер м онто в . «Песня про царя Ивана Васильевича, молодого опричника и удалого купца Калашникова», «Когда волнуется желтеющая нива...», «Ангел», «Молитва». Развитие представлений о фольклоризме литературы. В. Г оголь . «Тарас Бульба». Развитие понятия о литературном герое. Развитие понятия об эпосе И. С. Т ур г е н е в. «Бирюк», «Русский язык», «Близнецы», «Два богача». Стихотворения в прозе как жанр. А. К. Т ол с той . «Василий Шибанов» и «Князь Михайло Репнин» как исторические баллады. М. Е. С а лты ко в -Щедрин. «Повесть о том, как один мужик двух генералов прокормил», «Дикий помещик» и другие сказки (для внеклассного чтения). Развитие представлений об иронии. Л. Н. Т о лс той . «Детство» (главы). Развитие понятия об автобиографическом художественном произведении. Развитие понятия о герое-повествователе. А. П. Ч е х ов. «Хамелеон», «Злоумышленник», «Размазня» и другие рассказы (для внеклассного чтения). Развитие представлений о юморе и сатире. В. А. Ж ук о в ский. «Приход весны»; И. А. Бунин . «Родина»; А. К. Т ол с той . «Край ты мой, родимый край...».</w:t>
            </w:r>
          </w:p>
        </w:tc>
        <w:tc>
          <w:tcPr>
            <w:tcW w:w="3835" w:type="dxa"/>
          </w:tcPr>
          <w:p w:rsidR="00D967D5" w:rsidRPr="002F2421" w:rsidRDefault="00D967D5" w:rsidP="002F2421">
            <w:pPr>
              <w:spacing w:before="100" w:beforeAutospacing="1" w:after="100" w:afterAutospacing="1"/>
              <w:rPr>
                <w:sz w:val="20"/>
                <w:szCs w:val="20"/>
              </w:rPr>
            </w:pPr>
            <w:r w:rsidRPr="002F2421">
              <w:rPr>
                <w:sz w:val="18"/>
                <w:szCs w:val="22"/>
              </w:rPr>
              <w:t>Устный рассказ о поэте на основе самостоятельного поиска материалов о нём с использованием справочной литературы и ресурсов Интернета. Выразительное чтение фрагментов (в том числе, наизусть). Устное рецензирование выразительного чтения одноклассников, исполнения актёров. Различные виды пересказа. Поиск в тексте незнакомых слов и определение их значения с помощью словарей и справочной литературы. Формулирование вопросов по тексту произведений. Устный или письменный ответ на вопрос. Участие в коллективном диалоге. Составление плана устного и письменного рассказа о герое; сравнительной характеристики героев. Устное и письменное высказывание по плану. Анализ различных форм выражения авторской позиции. Устный и письменный анализ эпизода. Работа со словарём литературоведческих терминов. Обсуждение произведений книжной графики. Выразительное чтение фрагментов поэмы и стихотворений. Устное рецензирование выразительного чтения одноклассников, исполнения актёров. Поиск в тексте незнакомых слов и определение их значения с помощью словарей и справочной литературы. Устный или письменный ответ на вопрос (в том числе с использованием цитирования). Участие в коллективном диалоге. Составление плана характеристики героя, сравнительной характеристики героев. Анализ различных форм выражения авторской позиции в произведении. Письменный анализ стихотворения по плану анализа лирики. Письменный ответ на проблемный вопрос. Работа со словарём литературоведческих терминов. Обсуждение произведений книжной графики. Работа над коллективным (индивидуальным) учебным проектом. Составление лексических и историко-культурных комментариев. Различные виды пересказов. Устный или письменный ответ на вопрос (в том числе с использованием цитирования). Участие в коллективном диалоге. Устная и письменная характеристика героев (в том числе сравнительная). Анализ различных форм выражения авторской позиции в повести. Составление плана анализа эпизода. Анализ фрагмента эпического произведения.</w:t>
            </w:r>
          </w:p>
        </w:tc>
      </w:tr>
      <w:tr w:rsidR="00D967D5" w:rsidRPr="00687E5B" w:rsidTr="002F2421">
        <w:tc>
          <w:tcPr>
            <w:tcW w:w="560" w:type="dxa"/>
          </w:tcPr>
          <w:p w:rsidR="00D967D5" w:rsidRPr="002F2421" w:rsidRDefault="00D967D5" w:rsidP="00964CEF">
            <w:pPr>
              <w:rPr>
                <w:szCs w:val="28"/>
              </w:rPr>
            </w:pPr>
            <w:r w:rsidRPr="002F2421">
              <w:rPr>
                <w:sz w:val="22"/>
                <w:szCs w:val="28"/>
              </w:rPr>
              <w:t>6.</w:t>
            </w:r>
          </w:p>
        </w:tc>
        <w:tc>
          <w:tcPr>
            <w:tcW w:w="2962" w:type="dxa"/>
            <w:vAlign w:val="center"/>
          </w:tcPr>
          <w:p w:rsidR="00D967D5" w:rsidRPr="002F2421" w:rsidRDefault="00D967D5" w:rsidP="00964CEF">
            <w:r w:rsidRPr="002F2421">
              <w:rPr>
                <w:sz w:val="22"/>
                <w:szCs w:val="22"/>
              </w:rPr>
              <w:t>Из русской литературы</w:t>
            </w:r>
            <w:r w:rsidRPr="002F2421">
              <w:rPr>
                <w:sz w:val="22"/>
                <w:szCs w:val="22"/>
                <w:lang w:val="en-US"/>
              </w:rPr>
              <w:t>XX</w:t>
            </w:r>
            <w:r w:rsidRPr="002F2421">
              <w:rPr>
                <w:sz w:val="22"/>
                <w:szCs w:val="22"/>
              </w:rPr>
              <w:t xml:space="preserve"> века.</w:t>
            </w:r>
          </w:p>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tc>
        <w:tc>
          <w:tcPr>
            <w:tcW w:w="918" w:type="dxa"/>
          </w:tcPr>
          <w:p w:rsidR="00D967D5" w:rsidRPr="002F2421" w:rsidRDefault="00D967D5" w:rsidP="002F2421">
            <w:pPr>
              <w:jc w:val="center"/>
              <w:rPr>
                <w:szCs w:val="28"/>
              </w:rPr>
            </w:pPr>
            <w:r w:rsidRPr="002F2421">
              <w:rPr>
                <w:sz w:val="22"/>
                <w:szCs w:val="28"/>
              </w:rPr>
              <w:t>22</w:t>
            </w:r>
          </w:p>
        </w:tc>
        <w:tc>
          <w:tcPr>
            <w:tcW w:w="2407" w:type="dxa"/>
          </w:tcPr>
          <w:p w:rsidR="00D967D5" w:rsidRPr="002F2421" w:rsidRDefault="00D967D5" w:rsidP="00F11523">
            <w:pPr>
              <w:pStyle w:val="NoSpacing"/>
              <w:rPr>
                <w:rFonts w:ascii="Times New Roman" w:hAnsi="Times New Roman" w:cs="Times New Roman"/>
                <w:sz w:val="20"/>
                <w:szCs w:val="18"/>
              </w:rPr>
            </w:pPr>
            <w:r w:rsidRPr="002F2421">
              <w:rPr>
                <w:rFonts w:ascii="Times New Roman" w:hAnsi="Times New Roman" w:cs="Times New Roman"/>
                <w:sz w:val="20"/>
                <w:szCs w:val="18"/>
              </w:rPr>
              <w:t>И. А. Б ун и н. «Цифры», «Лапти» и другие рассказы (для внеклассного чтения). М. Г орький . «Детство» (главы), «Старуха Изергиль» («Легенда о Данко»), «Челкаш» и другие рассказы (для внеклассного чтения). Понятие о теме и идее произведения. В . В . М аяк о вс кий. «Необычайное приключение, бывшее с Владимиром Маяковским летом на даче», «Хорошее отношение к лошадям». Начальные представления о лирическом герое. Обогащение представлений о ритме и рифме. Тоническое стихосложение. Л. Н. А ндр ее в . «Кусака». А. П. П л а тон ов . «Юшка». Б. JI. П а с т е рнак. «Июль», «Никого не будет в доме...». Развитие представлений о сравнении и метафоре. Стихотворения о войне А. А. Ах м а т о в о й, К. М. Симонова, А. А. Суркова, А. Т. Твардовского, Н.Тихонова и др. (для внеклассного чтения). Интервью как жанр публицистики. Ф. А. Абрамов. «О чём плачут лошади». Понятие о литературной традиции. Е. И. Носов. «Кукла» («Акимыч»), «Живое пламя». Ю. П. Казаков. «Тихое утро». Стихи В. Я. Брюсова, Ф. Сологуба, С. А. Есенина, Н. М. Рубцова, Н. А. Заболоцкого и др. А . Т . Т в ард о в ский. «Снега потемнеют синие...», «Июль — макушка лета...», «На дне моей жизни...». Развитие понятия о лирическом герое. Д. С. Ли х ач ё в . «Земля родная» (главы). Развитие представлений о публицистике. М. М. Зощенк о. «Беда»; другие рассказы (для внеклассного чтения). А. Н. В е р т и н с к и й. «Доченьки»; И. Г о ф ф. «Русское поле»; Б. Ш. О к у д ж а в а. «По Смоленской дороге...». Начальные представления о песне как синтетическом жанре искусства.</w:t>
            </w:r>
          </w:p>
        </w:tc>
        <w:tc>
          <w:tcPr>
            <w:tcW w:w="3835" w:type="dxa"/>
          </w:tcPr>
          <w:p w:rsidR="00D967D5" w:rsidRPr="002F2421" w:rsidRDefault="00D967D5" w:rsidP="002F2421">
            <w:pPr>
              <w:spacing w:before="100" w:beforeAutospacing="1" w:after="100" w:afterAutospacing="1"/>
              <w:rPr>
                <w:sz w:val="20"/>
                <w:szCs w:val="20"/>
              </w:rPr>
            </w:pPr>
            <w:r w:rsidRPr="002F2421">
              <w:rPr>
                <w:sz w:val="18"/>
                <w:szCs w:val="22"/>
              </w:rPr>
              <w:t>Устный рассказ о писателе на основе самостоятельного поиска материалов о нём с использованием справочной литературы и ресурсов Интернета. Выразительное чтение фрагментов рассказов. Различные виды пересказов. Устный или письменный ответ на вопрос (в том числе с использованием цитирования). Участие в коллективном диалоге. Устная и письменная характеристика героев. Обсуждение произведений книжной графики. Составление плана устной и письменной характеристики героя. Составление плана и письменный анализ эпизодов повести. Подбор материалов и цитат на заданную тему. Работа со словарём литературоведческих терминов. Обсуждение произведений книжной графики. Игровые виды деятельности: конкурсы, викторины и т. п. Работа со словарём литературоведческих терминов. Нравственная оценка героев рассказа. Работа над коллективным (индивидуальным) учебным проектом. Составление плана и письменная характеристика героя. Обсуждение произведений книжной графики. Составление плана и письменного ответа на проблемный вопрос. Устный рассказ о писателе на основе самостоятельного поиска материалов о нём с использованием справочной литературы и ресурсов Интернета. Составление письменного анализа эпизода или стихотворения. Решение тестов</w:t>
            </w:r>
          </w:p>
        </w:tc>
      </w:tr>
      <w:tr w:rsidR="00D967D5" w:rsidRPr="00687E5B" w:rsidTr="002F2421">
        <w:tc>
          <w:tcPr>
            <w:tcW w:w="560" w:type="dxa"/>
          </w:tcPr>
          <w:p w:rsidR="00D967D5" w:rsidRPr="002F2421" w:rsidRDefault="00D967D5" w:rsidP="00964CEF">
            <w:pPr>
              <w:rPr>
                <w:szCs w:val="28"/>
              </w:rPr>
            </w:pPr>
            <w:r w:rsidRPr="002F2421">
              <w:rPr>
                <w:sz w:val="22"/>
                <w:szCs w:val="28"/>
              </w:rPr>
              <w:t>7.</w:t>
            </w:r>
          </w:p>
        </w:tc>
        <w:tc>
          <w:tcPr>
            <w:tcW w:w="2962" w:type="dxa"/>
            <w:vAlign w:val="center"/>
          </w:tcPr>
          <w:p w:rsidR="00D967D5" w:rsidRPr="002F2421" w:rsidRDefault="00D967D5" w:rsidP="00964CEF">
            <w:pPr>
              <w:rPr>
                <w:bCs/>
                <w:color w:val="000000"/>
              </w:rPr>
            </w:pPr>
            <w:r w:rsidRPr="002F2421">
              <w:rPr>
                <w:bCs/>
                <w:color w:val="000000"/>
                <w:sz w:val="22"/>
                <w:szCs w:val="22"/>
              </w:rPr>
              <w:t>Из литературы народов России (Обзор)</w:t>
            </w:r>
          </w:p>
          <w:p w:rsidR="00D967D5" w:rsidRPr="002F2421" w:rsidRDefault="00D967D5" w:rsidP="00964CEF">
            <w:pPr>
              <w:rPr>
                <w:bCs/>
                <w:color w:val="000000"/>
              </w:rPr>
            </w:pPr>
          </w:p>
          <w:p w:rsidR="00D967D5" w:rsidRPr="002F2421" w:rsidRDefault="00D967D5" w:rsidP="00964CEF">
            <w:pPr>
              <w:rPr>
                <w:bCs/>
                <w:color w:val="000000"/>
              </w:rPr>
            </w:pPr>
          </w:p>
          <w:p w:rsidR="00D967D5" w:rsidRPr="002F2421" w:rsidRDefault="00D967D5" w:rsidP="00964CEF">
            <w:pPr>
              <w:rPr>
                <w:bCs/>
                <w:color w:val="000000"/>
              </w:rPr>
            </w:pPr>
          </w:p>
          <w:p w:rsidR="00D967D5" w:rsidRPr="002F2421" w:rsidRDefault="00D967D5" w:rsidP="00964CEF">
            <w:pPr>
              <w:rPr>
                <w:bCs/>
                <w:color w:val="000000"/>
              </w:rPr>
            </w:pPr>
          </w:p>
          <w:p w:rsidR="00D967D5" w:rsidRPr="002F2421" w:rsidRDefault="00D967D5" w:rsidP="00964CEF">
            <w:pPr>
              <w:rPr>
                <w:bCs/>
                <w:color w:val="000000"/>
              </w:rPr>
            </w:pPr>
          </w:p>
          <w:p w:rsidR="00D967D5" w:rsidRPr="002F2421" w:rsidRDefault="00D967D5" w:rsidP="00964CEF"/>
        </w:tc>
        <w:tc>
          <w:tcPr>
            <w:tcW w:w="918" w:type="dxa"/>
          </w:tcPr>
          <w:p w:rsidR="00D967D5" w:rsidRPr="002F2421" w:rsidRDefault="00D967D5" w:rsidP="002F2421">
            <w:pPr>
              <w:jc w:val="center"/>
              <w:rPr>
                <w:szCs w:val="28"/>
              </w:rPr>
            </w:pPr>
            <w:r w:rsidRPr="002F2421">
              <w:rPr>
                <w:sz w:val="22"/>
                <w:szCs w:val="28"/>
              </w:rPr>
              <w:t>1</w:t>
            </w:r>
          </w:p>
        </w:tc>
        <w:tc>
          <w:tcPr>
            <w:tcW w:w="2407" w:type="dxa"/>
          </w:tcPr>
          <w:p w:rsidR="00D967D5" w:rsidRPr="002F2421" w:rsidRDefault="00D967D5" w:rsidP="00F11523">
            <w:pPr>
              <w:pStyle w:val="NoSpacing"/>
              <w:rPr>
                <w:rFonts w:ascii="Times New Roman" w:hAnsi="Times New Roman" w:cs="Times New Roman"/>
                <w:sz w:val="20"/>
                <w:szCs w:val="18"/>
              </w:rPr>
            </w:pPr>
            <w:r w:rsidRPr="002F2421">
              <w:rPr>
                <w:rFonts w:ascii="Times New Roman" w:hAnsi="Times New Roman" w:cs="Times New Roman"/>
                <w:sz w:val="20"/>
                <w:szCs w:val="18"/>
              </w:rPr>
              <w:t>Р а с ул Г а мзат о в. «Опять за спиною родная земля..,», «Я вновь пришёл сюда и сам не верю...» (из цикла «Восьмистишия»), «О моей Родине».</w:t>
            </w:r>
          </w:p>
        </w:tc>
        <w:tc>
          <w:tcPr>
            <w:tcW w:w="3835" w:type="dxa"/>
          </w:tcPr>
          <w:p w:rsidR="00D967D5" w:rsidRPr="002F2421" w:rsidRDefault="00D967D5" w:rsidP="002F2421">
            <w:pPr>
              <w:spacing w:before="100" w:beforeAutospacing="1" w:after="100" w:afterAutospacing="1"/>
              <w:rPr>
                <w:sz w:val="20"/>
                <w:szCs w:val="20"/>
              </w:rPr>
            </w:pPr>
            <w:r w:rsidRPr="002F2421">
              <w:rPr>
                <w:sz w:val="20"/>
                <w:szCs w:val="22"/>
              </w:rPr>
              <w:t>Устный рассказ о поэте на основе самостоятельного поиска материалов о нём с использованием справочной литературы и ресурсов Интернета. Выразительное чтение стихотворений. Устный или письменный ответ на вопрос (в том числе с использованием цитирования). Участие в коллективном диалоге. Анализ различных форм выражения авторской позиции</w:t>
            </w:r>
          </w:p>
        </w:tc>
      </w:tr>
      <w:tr w:rsidR="00D967D5" w:rsidRPr="00687E5B" w:rsidTr="002F2421">
        <w:tc>
          <w:tcPr>
            <w:tcW w:w="560" w:type="dxa"/>
          </w:tcPr>
          <w:p w:rsidR="00D967D5" w:rsidRPr="002F2421" w:rsidRDefault="00D967D5" w:rsidP="00964CEF">
            <w:pPr>
              <w:rPr>
                <w:szCs w:val="28"/>
              </w:rPr>
            </w:pPr>
            <w:r w:rsidRPr="002F2421">
              <w:rPr>
                <w:sz w:val="22"/>
                <w:szCs w:val="28"/>
              </w:rPr>
              <w:t>8.</w:t>
            </w:r>
          </w:p>
        </w:tc>
        <w:tc>
          <w:tcPr>
            <w:tcW w:w="2962" w:type="dxa"/>
            <w:vAlign w:val="center"/>
          </w:tcPr>
          <w:p w:rsidR="00D967D5" w:rsidRPr="002F2421" w:rsidRDefault="00D967D5" w:rsidP="00964CEF">
            <w:r w:rsidRPr="002F2421">
              <w:rPr>
                <w:sz w:val="22"/>
                <w:szCs w:val="22"/>
              </w:rPr>
              <w:t>Из зарубежной литературы.</w:t>
            </w:r>
          </w:p>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tc>
        <w:tc>
          <w:tcPr>
            <w:tcW w:w="918" w:type="dxa"/>
          </w:tcPr>
          <w:p w:rsidR="00D967D5" w:rsidRPr="002F2421" w:rsidRDefault="00D967D5" w:rsidP="002F2421">
            <w:pPr>
              <w:jc w:val="center"/>
              <w:rPr>
                <w:szCs w:val="28"/>
              </w:rPr>
            </w:pPr>
            <w:r w:rsidRPr="002F2421">
              <w:rPr>
                <w:sz w:val="22"/>
                <w:szCs w:val="28"/>
              </w:rPr>
              <w:t>5</w:t>
            </w:r>
          </w:p>
        </w:tc>
        <w:tc>
          <w:tcPr>
            <w:tcW w:w="2407" w:type="dxa"/>
          </w:tcPr>
          <w:p w:rsidR="00D967D5" w:rsidRPr="002F2421" w:rsidRDefault="00D967D5" w:rsidP="00F11523">
            <w:pPr>
              <w:pStyle w:val="NoSpacing"/>
              <w:rPr>
                <w:rFonts w:ascii="Times New Roman" w:hAnsi="Times New Roman" w:cs="Times New Roman"/>
                <w:sz w:val="20"/>
                <w:szCs w:val="18"/>
              </w:rPr>
            </w:pPr>
            <w:r w:rsidRPr="002F2421">
              <w:rPr>
                <w:rFonts w:ascii="Times New Roman" w:hAnsi="Times New Roman" w:cs="Times New Roman"/>
                <w:sz w:val="20"/>
                <w:szCs w:val="18"/>
              </w:rPr>
              <w:t>Р. Б ё рнс. «Честная бедность»; другие стихотворения (для внеклассного чтения). Дж. Г. Б а йр он . «Душа моя мрачна...». Японские хокку (трёхстишия). О. Г енри. Слово о писателе. «Дары волхвов». Р. Д. Б рэдб е ри. «Каникулы», другие рассказы (для внеклассного чтения). Развитие представлений о рождественском рассказе. Развитие представлений о жанре фантастики.</w:t>
            </w:r>
          </w:p>
        </w:tc>
        <w:tc>
          <w:tcPr>
            <w:tcW w:w="3835" w:type="dxa"/>
          </w:tcPr>
          <w:p w:rsidR="00D967D5" w:rsidRPr="002F2421" w:rsidRDefault="00D967D5" w:rsidP="002F2421">
            <w:pPr>
              <w:spacing w:before="100" w:beforeAutospacing="1" w:after="100" w:afterAutospacing="1"/>
              <w:rPr>
                <w:sz w:val="20"/>
                <w:szCs w:val="20"/>
              </w:rPr>
            </w:pPr>
            <w:r w:rsidRPr="002F2421">
              <w:rPr>
                <w:sz w:val="18"/>
                <w:szCs w:val="22"/>
              </w:rPr>
              <w:t>Устные рассказы о поэтах и писателях, литературных жанрах на основе самостоятельного поиска материалов с использованием справочной литературы и ресурсов Интернета. Выразительное чтение стихотворений и фрагментов рассказов. Устное рецензирование выразительного чтения одноклассников, исполнения актёров. Устный или письменный ответ на вопрос (с использованием цитирования). Участие в коллективном диалоге. Различные виды пересказов. Составление плана и письменная характеристика героев (в том числе сравнительная). Нравственная оценка героев рассказов. Анализ различных форм выражения авторской позиции. Подбор цитат на заданную тему. Работа со словарём литературоведческих терминов</w:t>
            </w:r>
          </w:p>
        </w:tc>
      </w:tr>
      <w:tr w:rsidR="00D967D5" w:rsidRPr="00687E5B" w:rsidTr="002F2421">
        <w:tc>
          <w:tcPr>
            <w:tcW w:w="560" w:type="dxa"/>
          </w:tcPr>
          <w:p w:rsidR="00D967D5" w:rsidRPr="002F2421" w:rsidRDefault="00D967D5" w:rsidP="00964CEF">
            <w:pPr>
              <w:rPr>
                <w:szCs w:val="28"/>
              </w:rPr>
            </w:pPr>
            <w:r w:rsidRPr="002F2421">
              <w:rPr>
                <w:sz w:val="22"/>
                <w:szCs w:val="28"/>
              </w:rPr>
              <w:t>9.</w:t>
            </w:r>
          </w:p>
        </w:tc>
        <w:tc>
          <w:tcPr>
            <w:tcW w:w="2962" w:type="dxa"/>
            <w:vAlign w:val="center"/>
          </w:tcPr>
          <w:p w:rsidR="00D967D5" w:rsidRPr="002F2421" w:rsidRDefault="00D967D5" w:rsidP="002F2421">
            <w:pPr>
              <w:shd w:val="clear" w:color="auto" w:fill="FFFFFF"/>
            </w:pPr>
            <w:r w:rsidRPr="002F2421">
              <w:rPr>
                <w:sz w:val="22"/>
                <w:szCs w:val="22"/>
              </w:rPr>
              <w:t>Повторение. Обобщение. Итоговый контроль.</w:t>
            </w:r>
          </w:p>
          <w:p w:rsidR="00D967D5" w:rsidRPr="002F2421" w:rsidRDefault="00D967D5" w:rsidP="002F2421">
            <w:pPr>
              <w:shd w:val="clear" w:color="auto" w:fill="FFFFFF"/>
            </w:pPr>
          </w:p>
          <w:p w:rsidR="00D967D5" w:rsidRPr="002F2421" w:rsidRDefault="00D967D5" w:rsidP="002F2421">
            <w:pPr>
              <w:shd w:val="clear" w:color="auto" w:fill="FFFFFF"/>
            </w:pPr>
          </w:p>
          <w:p w:rsidR="00D967D5" w:rsidRPr="002F2421" w:rsidRDefault="00D967D5" w:rsidP="002F2421">
            <w:pPr>
              <w:shd w:val="clear" w:color="auto" w:fill="FFFFFF"/>
            </w:pPr>
          </w:p>
          <w:p w:rsidR="00D967D5" w:rsidRPr="002F2421" w:rsidRDefault="00D967D5" w:rsidP="002F2421">
            <w:pPr>
              <w:shd w:val="clear" w:color="auto" w:fill="FFFFFF"/>
            </w:pPr>
          </w:p>
        </w:tc>
        <w:tc>
          <w:tcPr>
            <w:tcW w:w="918" w:type="dxa"/>
          </w:tcPr>
          <w:p w:rsidR="00D967D5" w:rsidRPr="002F2421" w:rsidRDefault="00D967D5" w:rsidP="002F2421">
            <w:pPr>
              <w:jc w:val="center"/>
              <w:rPr>
                <w:szCs w:val="28"/>
              </w:rPr>
            </w:pPr>
            <w:r w:rsidRPr="002F2421">
              <w:rPr>
                <w:sz w:val="22"/>
                <w:szCs w:val="28"/>
              </w:rPr>
              <w:t>1</w:t>
            </w:r>
          </w:p>
        </w:tc>
        <w:tc>
          <w:tcPr>
            <w:tcW w:w="2407" w:type="dxa"/>
          </w:tcPr>
          <w:p w:rsidR="00D967D5" w:rsidRPr="002F2421" w:rsidRDefault="00D967D5" w:rsidP="00F11523">
            <w:pPr>
              <w:pStyle w:val="NoSpacing"/>
              <w:rPr>
                <w:rFonts w:ascii="Times New Roman" w:hAnsi="Times New Roman" w:cs="Times New Roman"/>
                <w:sz w:val="20"/>
                <w:szCs w:val="18"/>
              </w:rPr>
            </w:pPr>
            <w:r w:rsidRPr="002F2421">
              <w:rPr>
                <w:rFonts w:ascii="Times New Roman" w:hAnsi="Times New Roman" w:cs="Times New Roman"/>
                <w:sz w:val="20"/>
                <w:szCs w:val="18"/>
              </w:rPr>
              <w:t>Литературный праздник «Путешествие по стране Литературии 7 класса».</w:t>
            </w:r>
          </w:p>
        </w:tc>
        <w:tc>
          <w:tcPr>
            <w:tcW w:w="3835" w:type="dxa"/>
          </w:tcPr>
          <w:p w:rsidR="00D967D5" w:rsidRPr="002F2421" w:rsidRDefault="00D967D5" w:rsidP="002F2421">
            <w:pPr>
              <w:spacing w:before="100" w:beforeAutospacing="1" w:after="100" w:afterAutospacing="1"/>
              <w:rPr>
                <w:sz w:val="20"/>
                <w:szCs w:val="20"/>
              </w:rPr>
            </w:pPr>
            <w:r w:rsidRPr="002F2421">
              <w:rPr>
                <w:sz w:val="18"/>
                <w:szCs w:val="22"/>
              </w:rPr>
              <w:t>Предъявление читательских и исследовательских навыков, приобретённых в 7 классе. Выразительное чтение, пересказы, монологические ответы. Составление плана и текста собственного высказывания. Письменный ответ на проблемный вопрос. Решение тестов. Отчёт о выполнений самостоятельных учебных проектов</w:t>
            </w:r>
          </w:p>
        </w:tc>
      </w:tr>
      <w:tr w:rsidR="00D967D5" w:rsidRPr="00687E5B" w:rsidTr="002F2421">
        <w:tc>
          <w:tcPr>
            <w:tcW w:w="10682" w:type="dxa"/>
            <w:gridSpan w:val="5"/>
          </w:tcPr>
          <w:p w:rsidR="00D967D5" w:rsidRPr="002F2421" w:rsidRDefault="00D967D5" w:rsidP="002F2421">
            <w:pPr>
              <w:spacing w:before="100" w:beforeAutospacing="1" w:after="100" w:afterAutospacing="1"/>
              <w:jc w:val="center"/>
              <w:rPr>
                <w:b/>
                <w:sz w:val="20"/>
                <w:szCs w:val="18"/>
              </w:rPr>
            </w:pPr>
            <w:r w:rsidRPr="002F2421">
              <w:rPr>
                <w:b/>
                <w:sz w:val="20"/>
                <w:szCs w:val="18"/>
              </w:rPr>
              <w:t>8 класс</w:t>
            </w:r>
          </w:p>
        </w:tc>
      </w:tr>
      <w:tr w:rsidR="00D967D5" w:rsidRPr="00687E5B" w:rsidTr="002F2421">
        <w:tc>
          <w:tcPr>
            <w:tcW w:w="560" w:type="dxa"/>
          </w:tcPr>
          <w:p w:rsidR="00D967D5" w:rsidRPr="002F2421" w:rsidRDefault="00D967D5" w:rsidP="00964CEF">
            <w:pPr>
              <w:rPr>
                <w:szCs w:val="28"/>
                <w:lang w:val="en-US"/>
              </w:rPr>
            </w:pPr>
            <w:r w:rsidRPr="002F2421">
              <w:rPr>
                <w:szCs w:val="28"/>
                <w:lang w:val="en-US"/>
              </w:rPr>
              <w:t>1.</w:t>
            </w:r>
          </w:p>
        </w:tc>
        <w:tc>
          <w:tcPr>
            <w:tcW w:w="2962" w:type="dxa"/>
            <w:vAlign w:val="center"/>
          </w:tcPr>
          <w:p w:rsidR="00D967D5" w:rsidRPr="002F2421" w:rsidRDefault="00D967D5" w:rsidP="00964CEF">
            <w:r w:rsidRPr="002F2421">
              <w:rPr>
                <w:sz w:val="22"/>
                <w:szCs w:val="22"/>
              </w:rPr>
              <w:t>Введение.</w:t>
            </w:r>
          </w:p>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tc>
        <w:tc>
          <w:tcPr>
            <w:tcW w:w="918" w:type="dxa"/>
          </w:tcPr>
          <w:p w:rsidR="00D967D5" w:rsidRPr="002F2421" w:rsidRDefault="00D967D5" w:rsidP="002F2421">
            <w:pPr>
              <w:jc w:val="center"/>
              <w:rPr>
                <w:szCs w:val="28"/>
              </w:rPr>
            </w:pPr>
            <w:r w:rsidRPr="002F2421">
              <w:rPr>
                <w:sz w:val="22"/>
                <w:szCs w:val="28"/>
              </w:rPr>
              <w:t>1</w:t>
            </w:r>
          </w:p>
        </w:tc>
        <w:tc>
          <w:tcPr>
            <w:tcW w:w="2407" w:type="dxa"/>
          </w:tcPr>
          <w:p w:rsidR="00D967D5" w:rsidRPr="002F2421" w:rsidRDefault="00D967D5" w:rsidP="00F11523">
            <w:pPr>
              <w:pStyle w:val="NoSpacing"/>
              <w:rPr>
                <w:rFonts w:ascii="Times New Roman" w:hAnsi="Times New Roman" w:cs="Times New Roman"/>
                <w:sz w:val="20"/>
                <w:szCs w:val="18"/>
              </w:rPr>
            </w:pPr>
            <w:r w:rsidRPr="002F2421">
              <w:rPr>
                <w:rFonts w:ascii="Times New Roman" w:hAnsi="Times New Roman" w:cs="Times New Roman"/>
                <w:sz w:val="20"/>
                <w:szCs w:val="18"/>
              </w:rPr>
              <w:t>Русская литература и история. Выявление уровня литературного развития учащихся</w:t>
            </w:r>
          </w:p>
        </w:tc>
        <w:tc>
          <w:tcPr>
            <w:tcW w:w="3835" w:type="dxa"/>
          </w:tcPr>
          <w:p w:rsidR="00D967D5" w:rsidRPr="002F2421" w:rsidRDefault="00D967D5" w:rsidP="002F2421">
            <w:pPr>
              <w:spacing w:before="100" w:beforeAutospacing="1" w:after="100" w:afterAutospacing="1"/>
              <w:rPr>
                <w:sz w:val="20"/>
                <w:szCs w:val="20"/>
              </w:rPr>
            </w:pPr>
            <w:r w:rsidRPr="002F2421">
              <w:rPr>
                <w:sz w:val="18"/>
                <w:szCs w:val="22"/>
              </w:rPr>
              <w:t>Выразительное чтение, выражение личного отношения к прочитанному. Составление плана (тезисов) статьи учебника. Устный или письменный ответ на вопрос. Участие в коллективном диалоге. Выявление связей литературных сюжетов и героев с историческим процессом. Решение тестов</w:t>
            </w:r>
          </w:p>
        </w:tc>
      </w:tr>
      <w:tr w:rsidR="00D967D5" w:rsidRPr="00687E5B" w:rsidTr="002F2421">
        <w:tc>
          <w:tcPr>
            <w:tcW w:w="560" w:type="dxa"/>
          </w:tcPr>
          <w:p w:rsidR="00D967D5" w:rsidRPr="002F2421" w:rsidRDefault="00D967D5" w:rsidP="00964CEF">
            <w:pPr>
              <w:rPr>
                <w:szCs w:val="28"/>
              </w:rPr>
            </w:pPr>
            <w:r w:rsidRPr="002F2421">
              <w:rPr>
                <w:sz w:val="22"/>
                <w:szCs w:val="28"/>
              </w:rPr>
              <w:t>2.</w:t>
            </w:r>
          </w:p>
        </w:tc>
        <w:tc>
          <w:tcPr>
            <w:tcW w:w="2962" w:type="dxa"/>
            <w:vAlign w:val="center"/>
          </w:tcPr>
          <w:p w:rsidR="00D967D5" w:rsidRPr="002F2421" w:rsidRDefault="00D967D5" w:rsidP="00964CEF">
            <w:r w:rsidRPr="002F2421">
              <w:rPr>
                <w:sz w:val="22"/>
                <w:szCs w:val="22"/>
              </w:rPr>
              <w:t>Устное народное творчество.</w:t>
            </w:r>
          </w:p>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tc>
        <w:tc>
          <w:tcPr>
            <w:tcW w:w="918" w:type="dxa"/>
          </w:tcPr>
          <w:p w:rsidR="00D967D5" w:rsidRPr="002F2421" w:rsidRDefault="00D967D5" w:rsidP="002F2421">
            <w:pPr>
              <w:jc w:val="center"/>
              <w:rPr>
                <w:szCs w:val="28"/>
              </w:rPr>
            </w:pPr>
            <w:r w:rsidRPr="002F2421">
              <w:rPr>
                <w:sz w:val="22"/>
                <w:szCs w:val="28"/>
              </w:rPr>
              <w:t>2</w:t>
            </w:r>
          </w:p>
        </w:tc>
        <w:tc>
          <w:tcPr>
            <w:tcW w:w="2407" w:type="dxa"/>
          </w:tcPr>
          <w:p w:rsidR="00D967D5" w:rsidRPr="002F2421" w:rsidRDefault="00D967D5" w:rsidP="00F11523">
            <w:pPr>
              <w:pStyle w:val="NoSpacing"/>
              <w:rPr>
                <w:rFonts w:ascii="Times New Roman" w:hAnsi="Times New Roman" w:cs="Times New Roman"/>
                <w:sz w:val="20"/>
                <w:szCs w:val="18"/>
              </w:rPr>
            </w:pPr>
            <w:r w:rsidRPr="002F2421">
              <w:rPr>
                <w:rFonts w:ascii="Times New Roman" w:hAnsi="Times New Roman" w:cs="Times New Roman"/>
                <w:sz w:val="20"/>
                <w:szCs w:val="18"/>
              </w:rPr>
              <w:t>Русские народные песни. «В тёмном лесе...», «Уж ты ночка, ноченька тёмная...», «Вдоль по улице метелица метёт...»; «Пугачёв в темнице», «Пугачёв казнён». Частушки. Предания: «О Пугачёве», «О покорении Сибири Ермаком». Развитие представлений о народной песне, частушке, предании.</w:t>
            </w:r>
          </w:p>
        </w:tc>
        <w:tc>
          <w:tcPr>
            <w:tcW w:w="3835" w:type="dxa"/>
          </w:tcPr>
          <w:p w:rsidR="00D967D5" w:rsidRPr="002F2421" w:rsidRDefault="00D967D5" w:rsidP="002F2421">
            <w:pPr>
              <w:spacing w:before="100" w:beforeAutospacing="1" w:after="100" w:afterAutospacing="1"/>
              <w:rPr>
                <w:sz w:val="20"/>
                <w:szCs w:val="20"/>
              </w:rPr>
            </w:pPr>
            <w:r w:rsidRPr="002F2421">
              <w:rPr>
                <w:sz w:val="18"/>
                <w:szCs w:val="22"/>
              </w:rPr>
              <w:t>Объяснение специфики происхождения, форм бытования, жанрового своеобразия фольклора и литературы. Восприятие текста народных песен, частушек, преданий и их выразительное чтение (исполнение). Устное рецензирование выразительного чтения одноклассников, исполнения актёров. Составление лексических и историко-культурных комментариев. Устные ответы на вопросы (с использованием цитирования). Участие в коллективном диалоге. Работа со словарём литературоведческих терминов.</w:t>
            </w:r>
          </w:p>
        </w:tc>
      </w:tr>
      <w:tr w:rsidR="00D967D5" w:rsidRPr="00687E5B" w:rsidTr="002F2421">
        <w:tc>
          <w:tcPr>
            <w:tcW w:w="560" w:type="dxa"/>
          </w:tcPr>
          <w:p w:rsidR="00D967D5" w:rsidRPr="002F2421" w:rsidRDefault="00D967D5" w:rsidP="00964CEF">
            <w:pPr>
              <w:rPr>
                <w:szCs w:val="28"/>
              </w:rPr>
            </w:pPr>
            <w:r w:rsidRPr="002F2421">
              <w:rPr>
                <w:sz w:val="22"/>
                <w:szCs w:val="28"/>
              </w:rPr>
              <w:t>3.</w:t>
            </w:r>
          </w:p>
        </w:tc>
        <w:tc>
          <w:tcPr>
            <w:tcW w:w="2962" w:type="dxa"/>
            <w:vAlign w:val="center"/>
          </w:tcPr>
          <w:p w:rsidR="00D967D5" w:rsidRPr="002F2421" w:rsidRDefault="00D967D5" w:rsidP="00964CEF">
            <w:r w:rsidRPr="002F2421">
              <w:rPr>
                <w:sz w:val="22"/>
                <w:szCs w:val="22"/>
              </w:rPr>
              <w:t>Из древнерусской литературы.</w:t>
            </w:r>
          </w:p>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tc>
        <w:tc>
          <w:tcPr>
            <w:tcW w:w="918" w:type="dxa"/>
          </w:tcPr>
          <w:p w:rsidR="00D967D5" w:rsidRPr="002F2421" w:rsidRDefault="00D967D5" w:rsidP="002F2421">
            <w:pPr>
              <w:jc w:val="center"/>
              <w:rPr>
                <w:szCs w:val="28"/>
              </w:rPr>
            </w:pPr>
            <w:r w:rsidRPr="002F2421">
              <w:rPr>
                <w:sz w:val="22"/>
                <w:szCs w:val="28"/>
              </w:rPr>
              <w:t>2</w:t>
            </w:r>
          </w:p>
        </w:tc>
        <w:tc>
          <w:tcPr>
            <w:tcW w:w="2407" w:type="dxa"/>
          </w:tcPr>
          <w:p w:rsidR="00D967D5" w:rsidRPr="002F2421" w:rsidRDefault="00D967D5" w:rsidP="00F11523">
            <w:pPr>
              <w:pStyle w:val="NoSpacing"/>
              <w:rPr>
                <w:rFonts w:ascii="Times New Roman" w:hAnsi="Times New Roman" w:cs="Times New Roman"/>
                <w:sz w:val="20"/>
                <w:szCs w:val="18"/>
              </w:rPr>
            </w:pPr>
            <w:r w:rsidRPr="002F2421">
              <w:rPr>
                <w:rFonts w:ascii="Times New Roman" w:hAnsi="Times New Roman" w:cs="Times New Roman"/>
                <w:sz w:val="20"/>
                <w:szCs w:val="18"/>
              </w:rPr>
              <w:t>«Житие Александра Невского» (фрагменты). «Шемякин суд» как сатирическое произведение XVII века. Развитие представлений о житии и древнерусской воинской повести. Понятие о сатирической повести как жанре древнерусской литературы.</w:t>
            </w:r>
          </w:p>
        </w:tc>
        <w:tc>
          <w:tcPr>
            <w:tcW w:w="3835" w:type="dxa"/>
          </w:tcPr>
          <w:p w:rsidR="00D967D5" w:rsidRPr="002F2421" w:rsidRDefault="00D967D5" w:rsidP="002F2421">
            <w:pPr>
              <w:spacing w:before="100" w:beforeAutospacing="1" w:after="100" w:afterAutospacing="1"/>
              <w:rPr>
                <w:sz w:val="20"/>
                <w:szCs w:val="20"/>
              </w:rPr>
            </w:pPr>
            <w:r w:rsidRPr="002F2421">
              <w:rPr>
                <w:sz w:val="18"/>
                <w:szCs w:val="22"/>
              </w:rPr>
              <w:t>Выразительное чтение фрагментов древнерусской житийной литературы в современном переводе и сатирических произведений XVII века. Устное рецензирование выразительного чтения одноклассников, исполнения актёров. Формулирование вопросов по тексту произведений. Характеристика героев литературы XVII века и их нравственная оценка. Устный или письменный ответ на вопрос по тексту произведения. Участие в коллективном диалоге. Работа со словарём литературоведческих терминов</w:t>
            </w:r>
          </w:p>
        </w:tc>
      </w:tr>
      <w:tr w:rsidR="00D967D5" w:rsidRPr="00687E5B" w:rsidTr="002F2421">
        <w:tc>
          <w:tcPr>
            <w:tcW w:w="560" w:type="dxa"/>
          </w:tcPr>
          <w:p w:rsidR="00D967D5" w:rsidRPr="002F2421" w:rsidRDefault="00D967D5" w:rsidP="00964CEF">
            <w:pPr>
              <w:rPr>
                <w:szCs w:val="28"/>
              </w:rPr>
            </w:pPr>
            <w:r w:rsidRPr="002F2421">
              <w:rPr>
                <w:sz w:val="22"/>
                <w:szCs w:val="28"/>
              </w:rPr>
              <w:t>4.</w:t>
            </w:r>
          </w:p>
        </w:tc>
        <w:tc>
          <w:tcPr>
            <w:tcW w:w="2962" w:type="dxa"/>
            <w:vAlign w:val="center"/>
          </w:tcPr>
          <w:p w:rsidR="00D967D5" w:rsidRPr="002F2421" w:rsidRDefault="00D967D5" w:rsidP="00964CEF">
            <w:r w:rsidRPr="002F2421">
              <w:rPr>
                <w:sz w:val="22"/>
                <w:szCs w:val="22"/>
              </w:rPr>
              <w:t xml:space="preserve">Из русской литературы </w:t>
            </w:r>
            <w:r w:rsidRPr="002F2421">
              <w:rPr>
                <w:sz w:val="22"/>
                <w:szCs w:val="22"/>
                <w:lang w:val="en-US"/>
              </w:rPr>
              <w:t>XVIII</w:t>
            </w:r>
            <w:r w:rsidRPr="002F2421">
              <w:rPr>
                <w:sz w:val="22"/>
                <w:szCs w:val="22"/>
              </w:rPr>
              <w:t>века.</w:t>
            </w:r>
          </w:p>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tc>
        <w:tc>
          <w:tcPr>
            <w:tcW w:w="918" w:type="dxa"/>
          </w:tcPr>
          <w:p w:rsidR="00D967D5" w:rsidRPr="002F2421" w:rsidRDefault="00D967D5" w:rsidP="002F2421">
            <w:pPr>
              <w:jc w:val="center"/>
              <w:rPr>
                <w:szCs w:val="28"/>
              </w:rPr>
            </w:pPr>
            <w:r w:rsidRPr="002F2421">
              <w:rPr>
                <w:sz w:val="22"/>
                <w:szCs w:val="28"/>
              </w:rPr>
              <w:t>3</w:t>
            </w:r>
          </w:p>
        </w:tc>
        <w:tc>
          <w:tcPr>
            <w:tcW w:w="2407" w:type="dxa"/>
          </w:tcPr>
          <w:p w:rsidR="00D967D5" w:rsidRPr="002F2421" w:rsidRDefault="00D967D5" w:rsidP="009F0454">
            <w:pPr>
              <w:pStyle w:val="NoSpacing"/>
              <w:rPr>
                <w:rFonts w:ascii="Times New Roman" w:hAnsi="Times New Roman" w:cs="Times New Roman"/>
                <w:sz w:val="20"/>
                <w:szCs w:val="18"/>
              </w:rPr>
            </w:pPr>
            <w:r w:rsidRPr="002F2421">
              <w:rPr>
                <w:rFonts w:ascii="Times New Roman" w:hAnsi="Times New Roman" w:cs="Times New Roman"/>
                <w:sz w:val="20"/>
                <w:szCs w:val="18"/>
              </w:rPr>
              <w:t xml:space="preserve">Д. И. Ф он визин . «Недоросль» (сцены). Понятие о классицизме. И. А. </w:t>
            </w:r>
          </w:p>
        </w:tc>
        <w:tc>
          <w:tcPr>
            <w:tcW w:w="3835" w:type="dxa"/>
          </w:tcPr>
          <w:p w:rsidR="00D967D5" w:rsidRPr="002F2421" w:rsidRDefault="00D967D5" w:rsidP="002F2421">
            <w:pPr>
              <w:spacing w:before="100" w:beforeAutospacing="1" w:after="100" w:afterAutospacing="1"/>
              <w:rPr>
                <w:sz w:val="20"/>
                <w:szCs w:val="20"/>
              </w:rPr>
            </w:pPr>
            <w:r w:rsidRPr="002F2421">
              <w:rPr>
                <w:sz w:val="18"/>
                <w:szCs w:val="22"/>
              </w:rPr>
              <w:t>Устный рассказ о писателе на основе самостоятельного поиска материалов о нём с использованием справочной литературы и ресурсов Интернета. Выразительное чтение фрагментов комедии. Формулирование вопросов по тексту произведения. Устный или письменный ответ на вопрос. Участие в коллективном диалоге. Анализ различных форм выражения авторской позиции. Работа со словарём литературоведческих терминов. Письменный анализ эпизода комедии. Составление плана и создание письменного ответа на проблемный вопрос. Работа над коллективным (индивидуальным) учебным проектом</w:t>
            </w:r>
          </w:p>
        </w:tc>
      </w:tr>
      <w:tr w:rsidR="00D967D5" w:rsidRPr="00687E5B" w:rsidTr="002F2421">
        <w:tc>
          <w:tcPr>
            <w:tcW w:w="560" w:type="dxa"/>
          </w:tcPr>
          <w:p w:rsidR="00D967D5" w:rsidRPr="002F2421" w:rsidRDefault="00D967D5" w:rsidP="00964CEF">
            <w:pPr>
              <w:rPr>
                <w:szCs w:val="28"/>
              </w:rPr>
            </w:pPr>
            <w:r w:rsidRPr="002F2421">
              <w:rPr>
                <w:sz w:val="22"/>
                <w:szCs w:val="28"/>
              </w:rPr>
              <w:t>5.</w:t>
            </w:r>
          </w:p>
        </w:tc>
        <w:tc>
          <w:tcPr>
            <w:tcW w:w="2962" w:type="dxa"/>
            <w:vAlign w:val="center"/>
          </w:tcPr>
          <w:p w:rsidR="00D967D5" w:rsidRPr="002F2421" w:rsidRDefault="00D967D5" w:rsidP="00964CEF">
            <w:r w:rsidRPr="002F2421">
              <w:rPr>
                <w:sz w:val="22"/>
                <w:szCs w:val="22"/>
              </w:rPr>
              <w:t xml:space="preserve">Из литературы </w:t>
            </w:r>
            <w:r w:rsidRPr="002F2421">
              <w:rPr>
                <w:sz w:val="22"/>
                <w:szCs w:val="22"/>
                <w:lang w:val="en-US"/>
              </w:rPr>
              <w:t xml:space="preserve">XIX </w:t>
            </w:r>
            <w:r w:rsidRPr="002F2421">
              <w:rPr>
                <w:sz w:val="22"/>
                <w:szCs w:val="22"/>
              </w:rPr>
              <w:t xml:space="preserve"> века.</w:t>
            </w:r>
          </w:p>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tc>
        <w:tc>
          <w:tcPr>
            <w:tcW w:w="918" w:type="dxa"/>
          </w:tcPr>
          <w:p w:rsidR="00D967D5" w:rsidRPr="002F2421" w:rsidRDefault="00D967D5" w:rsidP="002F2421">
            <w:pPr>
              <w:jc w:val="center"/>
              <w:rPr>
                <w:szCs w:val="28"/>
              </w:rPr>
            </w:pPr>
            <w:r w:rsidRPr="002F2421">
              <w:rPr>
                <w:sz w:val="22"/>
                <w:szCs w:val="28"/>
              </w:rPr>
              <w:t>35</w:t>
            </w:r>
          </w:p>
        </w:tc>
        <w:tc>
          <w:tcPr>
            <w:tcW w:w="2407" w:type="dxa"/>
          </w:tcPr>
          <w:p w:rsidR="00D967D5" w:rsidRPr="002F2421" w:rsidRDefault="00D967D5" w:rsidP="00F11523">
            <w:pPr>
              <w:pStyle w:val="NoSpacing"/>
              <w:rPr>
                <w:rFonts w:ascii="Times New Roman" w:hAnsi="Times New Roman" w:cs="Times New Roman"/>
                <w:sz w:val="20"/>
                <w:szCs w:val="18"/>
              </w:rPr>
            </w:pPr>
            <w:r w:rsidRPr="002F2421">
              <w:rPr>
                <w:rFonts w:ascii="Times New Roman" w:hAnsi="Times New Roman" w:cs="Times New Roman"/>
                <w:sz w:val="20"/>
                <w:szCs w:val="18"/>
              </w:rPr>
              <w:t>К рылов . «Обоз». Развитие представлений о басне, её морали, аллегории. К. Ф. Рыл е ев . «Смерть Ермака». Понятие о думе. А. С. Пуш к ин. «19 октября», «Туча», «К***» («Я помню чудное мгновенье...»). «История Пугачёва» (отрывки). «Капитанская дочка». Начальные представлении об историзме художественной литературы, о романе, о реализме. М. Ю. Л ер м онто в . «Мцыри». Понятие о романтической поэме. Н. В. Г оголь . «Ревизор», «Шинель». Развитие представлений о комедии. Развитие представлений о сатире и юморе. И . С. Т ур г е н е в. «Певцы». М. Е. С а лтыков-Щедрин. «История одного города» (отрывок). Понятие о пародии. Н. С. Л е сков . «Старый гений». Развитие представлений о рассказе и о художественной детали. JI. Н. Т о л с т ой. «После бала». Развитие представлений об антитезе, о композиции. А. С. Пуш к ин. «Цветы последние милей...»; М.Ю.Л ер м онто в . «Осень»; Ф. И. Т ю т ч е в. «Осенний вечер»; А. А. Ф е т . «Первый ландыш»; А. Н. М а йков. «Поле зыблется цветами...». А. П. Ч е х ов. «О любви» (из трилогии), «Человек в футляре» и другие рассказы (для внеклассного чтения).</w:t>
            </w:r>
          </w:p>
        </w:tc>
        <w:tc>
          <w:tcPr>
            <w:tcW w:w="3835" w:type="dxa"/>
          </w:tcPr>
          <w:p w:rsidR="00D967D5" w:rsidRPr="002F2421" w:rsidRDefault="00D967D5" w:rsidP="002F2421">
            <w:pPr>
              <w:spacing w:before="100" w:beforeAutospacing="1" w:after="100" w:afterAutospacing="1"/>
              <w:rPr>
                <w:sz w:val="20"/>
                <w:szCs w:val="20"/>
              </w:rPr>
            </w:pPr>
            <w:r w:rsidRPr="002F2421">
              <w:rPr>
                <w:sz w:val="18"/>
                <w:szCs w:val="22"/>
              </w:rPr>
              <w:t>Устный рассказ о писателе и истории создания произведения на основе самостоятельного поиска материалов о нём с использованием справочной литературы и ресурсов Интернета. Выразительное чтение басен. Устное рецензирование выразительного чтения одноклассников, исполнения актёров. Формулирование вопросов по тексту басни. Устный или письменный ответ на вопрос (в том числе с использованием цитирования). Характеристика сюжета басни, её тематики, проблематики, идейно-эмоционального содержания. Составление плана басни (в том числе цитатного). Участие в коллективном диалоге. Формулирование вопросов по тексту произведения. Анализ различных форм выражения авторской позиции. Устное рецензирование выразительного чтения одноклассников, исполнения актёров. Формулирование вопросов по тексту произведений. Различные виды пересказов. Написание сочинения на литературном материале и с использованием собственного жизненного и читательского опыта. Нахождение ошибок и редактирование черновых вариантов собственных письменных работ. Работа со словарём литературоведческих терминов. Решение тестов. Рабата над коллективным (индивидуальным) учебным проектом. Игровые виды деятельности: конкурсы, викторины и т. п.</w:t>
            </w:r>
          </w:p>
        </w:tc>
      </w:tr>
      <w:tr w:rsidR="00D967D5" w:rsidRPr="00687E5B" w:rsidTr="002F2421">
        <w:tc>
          <w:tcPr>
            <w:tcW w:w="560" w:type="dxa"/>
          </w:tcPr>
          <w:p w:rsidR="00D967D5" w:rsidRPr="002F2421" w:rsidRDefault="00D967D5" w:rsidP="00964CEF">
            <w:pPr>
              <w:rPr>
                <w:szCs w:val="28"/>
              </w:rPr>
            </w:pPr>
            <w:r w:rsidRPr="002F2421">
              <w:rPr>
                <w:sz w:val="22"/>
                <w:szCs w:val="28"/>
              </w:rPr>
              <w:t>6.</w:t>
            </w:r>
          </w:p>
        </w:tc>
        <w:tc>
          <w:tcPr>
            <w:tcW w:w="2962" w:type="dxa"/>
            <w:vAlign w:val="center"/>
          </w:tcPr>
          <w:p w:rsidR="00D967D5" w:rsidRPr="002F2421" w:rsidRDefault="00D967D5" w:rsidP="00964CEF">
            <w:r w:rsidRPr="002F2421">
              <w:rPr>
                <w:sz w:val="22"/>
                <w:szCs w:val="22"/>
              </w:rPr>
              <w:t>Из русской литературы</w:t>
            </w:r>
            <w:r w:rsidRPr="002F2421">
              <w:rPr>
                <w:sz w:val="22"/>
                <w:szCs w:val="22"/>
                <w:lang w:val="en-US"/>
              </w:rPr>
              <w:t>XX</w:t>
            </w:r>
            <w:r w:rsidRPr="002F2421">
              <w:rPr>
                <w:sz w:val="22"/>
                <w:szCs w:val="22"/>
              </w:rPr>
              <w:t xml:space="preserve"> века.</w:t>
            </w:r>
          </w:p>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tc>
        <w:tc>
          <w:tcPr>
            <w:tcW w:w="918" w:type="dxa"/>
          </w:tcPr>
          <w:p w:rsidR="00D967D5" w:rsidRPr="002F2421" w:rsidRDefault="00D967D5" w:rsidP="002F2421">
            <w:pPr>
              <w:jc w:val="center"/>
              <w:rPr>
                <w:szCs w:val="28"/>
              </w:rPr>
            </w:pPr>
            <w:r w:rsidRPr="002F2421">
              <w:rPr>
                <w:sz w:val="22"/>
                <w:szCs w:val="28"/>
              </w:rPr>
              <w:t>19</w:t>
            </w:r>
          </w:p>
        </w:tc>
        <w:tc>
          <w:tcPr>
            <w:tcW w:w="2407" w:type="dxa"/>
          </w:tcPr>
          <w:p w:rsidR="00D967D5" w:rsidRPr="002F2421" w:rsidRDefault="00D967D5" w:rsidP="00F11523">
            <w:pPr>
              <w:pStyle w:val="NoSpacing"/>
              <w:rPr>
                <w:rFonts w:ascii="Times New Roman" w:hAnsi="Times New Roman" w:cs="Times New Roman"/>
                <w:sz w:val="20"/>
                <w:szCs w:val="18"/>
              </w:rPr>
            </w:pPr>
            <w:r w:rsidRPr="002F2421">
              <w:rPr>
                <w:rFonts w:ascii="Times New Roman" w:hAnsi="Times New Roman" w:cs="Times New Roman"/>
                <w:sz w:val="20"/>
                <w:szCs w:val="18"/>
              </w:rPr>
              <w:t>И. А. Б ун и н. «Кавказ»; А. И. К упр и н. «Куст сирени». Развитие представлений о сюжете и фабуле. А. А. Б л о к. «Россия». С. А. Е с енин . «Пугачёв». Начальные представления о драматической поэме. И. С. Ш м ел ё в . «Как я стал писателем». Тэффи, О. Дымов, А. А. Аверченко. «Всеобщая история, обработанная «Сатириконом» (отрывки). Тэффи. «Жизнь и воротник»; другие рассказы (для внеклассного чтения). М. М. Зощенко. «История болезни»; другие рассказы (для внеклассного чтения). М. А. Осоргин. «Пенсне». А. Т. Твардовский. «Василий Тёркин». Развитие понятия о фольклоризме литературы. Начальные представления об авторских отступлениях как элементе композиции. М . И с аковский . «Катюша», «Враги сожгли родную хату...»; В. О к уд ж а в а . «Песенка о пехоте»; А. Ф а т ья но в. «Соловьи»; Л.О ш анин . «Дороги». В. П. А с т афь е в. «Фотография, на которой меня нет». Развитие представлений о герое-повествователе. И. А нненский. «Снег»; Д. М е р е жк о в ский . «Родное», «Не надо звуков»; Н. З а б о л оцкий . «Вечер на Оке», «Уступи мне, скворец, уголок...»; Н. Р уб ц ов . «По вечерам», «Встреча», «Привет, Россия...»; Н. О ц уп . «Мне трудно без России...» (отрывок)- , 3. Г иппи ус . «Знайте!», «Так и есть»; Д о н - А м ина до . «Бабье лето»; И. Б ун и н . «У птицы есть гнездо...»</w:t>
            </w:r>
          </w:p>
        </w:tc>
        <w:tc>
          <w:tcPr>
            <w:tcW w:w="3835" w:type="dxa"/>
          </w:tcPr>
          <w:p w:rsidR="00D967D5" w:rsidRPr="002F2421" w:rsidRDefault="00D967D5" w:rsidP="002F2421">
            <w:pPr>
              <w:spacing w:before="100" w:beforeAutospacing="1" w:after="100" w:afterAutospacing="1"/>
              <w:rPr>
                <w:sz w:val="20"/>
                <w:szCs w:val="20"/>
              </w:rPr>
            </w:pPr>
            <w:r w:rsidRPr="002F2421">
              <w:rPr>
                <w:sz w:val="18"/>
                <w:szCs w:val="22"/>
              </w:rPr>
              <w:t>Устный рассказ о писателях на основе самостоятельного поиска материалов с использованием справочной литературы и ресурсов Интернета. Выразительное чтение рассказов. Устное рецензирование выразительного чтения одноклассников, исполнения актёров. Формулирование вопросов по тексту произведений. Устный или письменный ответ на вопрос (в том числе с использованием цитирования). Участие в коллективном диалоге. Аргументирование своей позиции. Характеристика сюжета, тематики, проблематики, идейНо- эмоционального содержания рассказов. Составление плана (в том числе цитатного) характеристики героев. Устная и письменная характеристика героев рассказа. Анализ различных форм выражения авторской позиции. Устный или письменный ответ на проблемный вопрос. Подбор цитат из текста по заданной теме. Составление плана (в том числе цитатного) характеристики героя. Выразительное чтение стихотворений (в том числе наизусть</w:t>
            </w:r>
            <w:r w:rsidRPr="002F2421">
              <w:rPr>
                <w:sz w:val="22"/>
                <w:szCs w:val="22"/>
              </w:rPr>
              <w:t>)</w:t>
            </w:r>
          </w:p>
        </w:tc>
      </w:tr>
      <w:tr w:rsidR="00D967D5" w:rsidRPr="00687E5B" w:rsidTr="002F2421">
        <w:tc>
          <w:tcPr>
            <w:tcW w:w="560" w:type="dxa"/>
          </w:tcPr>
          <w:p w:rsidR="00D967D5" w:rsidRPr="002F2421" w:rsidRDefault="00D967D5" w:rsidP="00964CEF">
            <w:pPr>
              <w:rPr>
                <w:szCs w:val="28"/>
              </w:rPr>
            </w:pPr>
            <w:r w:rsidRPr="002F2421">
              <w:rPr>
                <w:sz w:val="22"/>
                <w:szCs w:val="28"/>
              </w:rPr>
              <w:t>7.</w:t>
            </w:r>
          </w:p>
        </w:tc>
        <w:tc>
          <w:tcPr>
            <w:tcW w:w="2962" w:type="dxa"/>
            <w:vAlign w:val="center"/>
          </w:tcPr>
          <w:p w:rsidR="00D967D5" w:rsidRPr="002F2421" w:rsidRDefault="00D967D5" w:rsidP="00964CEF">
            <w:r w:rsidRPr="002F2421">
              <w:rPr>
                <w:sz w:val="22"/>
                <w:szCs w:val="22"/>
              </w:rPr>
              <w:t>Из зарубежной литературы.</w:t>
            </w:r>
          </w:p>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tc>
        <w:tc>
          <w:tcPr>
            <w:tcW w:w="918" w:type="dxa"/>
          </w:tcPr>
          <w:p w:rsidR="00D967D5" w:rsidRPr="002F2421" w:rsidRDefault="00D967D5" w:rsidP="002F2421">
            <w:pPr>
              <w:jc w:val="center"/>
              <w:rPr>
                <w:szCs w:val="28"/>
              </w:rPr>
            </w:pPr>
            <w:r w:rsidRPr="002F2421">
              <w:rPr>
                <w:sz w:val="22"/>
                <w:szCs w:val="28"/>
              </w:rPr>
              <w:t>5</w:t>
            </w:r>
          </w:p>
        </w:tc>
        <w:tc>
          <w:tcPr>
            <w:tcW w:w="2407" w:type="dxa"/>
          </w:tcPr>
          <w:p w:rsidR="00D967D5" w:rsidRPr="002F2421" w:rsidRDefault="00D967D5" w:rsidP="00F11523">
            <w:pPr>
              <w:pStyle w:val="NoSpacing"/>
              <w:rPr>
                <w:rFonts w:ascii="Times New Roman" w:hAnsi="Times New Roman" w:cs="Times New Roman"/>
                <w:sz w:val="20"/>
                <w:szCs w:val="18"/>
              </w:rPr>
            </w:pPr>
            <w:r w:rsidRPr="002F2421">
              <w:rPr>
                <w:rFonts w:ascii="Times New Roman" w:hAnsi="Times New Roman" w:cs="Times New Roman"/>
                <w:sz w:val="20"/>
                <w:szCs w:val="18"/>
              </w:rPr>
              <w:t>У . Ш експир . «Ромео и Джульетта». Сонеты: «Её глаза на звёзды не похожи...», «Увы, мой стих не блещет новизной...». Ж.-Б. М о ль ер . «Мещанин во дворянстве» (обзор с чтением отдельных сцен). В. Скотт. «Айвенго».</w:t>
            </w:r>
          </w:p>
        </w:tc>
        <w:tc>
          <w:tcPr>
            <w:tcW w:w="3835" w:type="dxa"/>
          </w:tcPr>
          <w:p w:rsidR="00D967D5" w:rsidRPr="002F2421" w:rsidRDefault="00D967D5" w:rsidP="002F2421">
            <w:pPr>
              <w:spacing w:before="100" w:beforeAutospacing="1" w:after="100" w:afterAutospacing="1"/>
              <w:rPr>
                <w:sz w:val="20"/>
                <w:szCs w:val="20"/>
              </w:rPr>
            </w:pPr>
            <w:r w:rsidRPr="002F2421">
              <w:rPr>
                <w:sz w:val="18"/>
                <w:szCs w:val="22"/>
              </w:rPr>
              <w:t>Устный рассказ о писателе и истории создания трагедии на основе самостоятельного поиска материалов с использованием справочной литературы и ресурсов Интернета. Выразительное чтение фрагментов произведений зарубежной литературы. Устное рецензирование выразительного чтения одноклассников, исполнения актёров. Устный или письменный ответ на вопрос (в том числе с использованием цитирования). Участие в коллективном диалоге. Характеристика сюжета и героев произведения, его идейно- эмоционального содержания. Устный и письменный анализ эпизода. • Письменный анализ сонета (в том числе с использованием цитирования). Работа со словарём литературоведческих терминов. Игровые виды деятельности: конкурсы, викторины и т. п.</w:t>
            </w:r>
          </w:p>
        </w:tc>
      </w:tr>
      <w:tr w:rsidR="00D967D5" w:rsidRPr="00687E5B" w:rsidTr="002F2421">
        <w:tc>
          <w:tcPr>
            <w:tcW w:w="560" w:type="dxa"/>
          </w:tcPr>
          <w:p w:rsidR="00D967D5" w:rsidRPr="002F2421" w:rsidRDefault="00D967D5" w:rsidP="00964CEF">
            <w:pPr>
              <w:rPr>
                <w:szCs w:val="28"/>
              </w:rPr>
            </w:pPr>
            <w:r w:rsidRPr="002F2421">
              <w:rPr>
                <w:sz w:val="22"/>
                <w:szCs w:val="28"/>
              </w:rPr>
              <w:t>8.</w:t>
            </w:r>
          </w:p>
        </w:tc>
        <w:tc>
          <w:tcPr>
            <w:tcW w:w="2962" w:type="dxa"/>
            <w:vAlign w:val="center"/>
          </w:tcPr>
          <w:p w:rsidR="00D967D5" w:rsidRPr="002F2421" w:rsidRDefault="00D967D5" w:rsidP="002F2421">
            <w:pPr>
              <w:shd w:val="clear" w:color="auto" w:fill="FFFFFF"/>
            </w:pPr>
            <w:r w:rsidRPr="002F2421">
              <w:rPr>
                <w:sz w:val="22"/>
                <w:szCs w:val="22"/>
              </w:rPr>
              <w:t>Повторение. Обобщение. Итоговый контроль.</w:t>
            </w:r>
          </w:p>
          <w:p w:rsidR="00D967D5" w:rsidRPr="002F2421" w:rsidRDefault="00D967D5" w:rsidP="002F2421">
            <w:pPr>
              <w:shd w:val="clear" w:color="auto" w:fill="FFFFFF"/>
            </w:pPr>
          </w:p>
          <w:p w:rsidR="00D967D5" w:rsidRPr="002F2421" w:rsidRDefault="00D967D5" w:rsidP="002F2421">
            <w:pPr>
              <w:shd w:val="clear" w:color="auto" w:fill="FFFFFF"/>
            </w:pPr>
          </w:p>
          <w:p w:rsidR="00D967D5" w:rsidRPr="002F2421" w:rsidRDefault="00D967D5" w:rsidP="002F2421">
            <w:pPr>
              <w:shd w:val="clear" w:color="auto" w:fill="FFFFFF"/>
            </w:pPr>
          </w:p>
          <w:p w:rsidR="00D967D5" w:rsidRPr="002F2421" w:rsidRDefault="00D967D5" w:rsidP="002F2421">
            <w:pPr>
              <w:shd w:val="clear" w:color="auto" w:fill="FFFFFF"/>
            </w:pPr>
          </w:p>
          <w:p w:rsidR="00D967D5" w:rsidRPr="002F2421" w:rsidRDefault="00D967D5" w:rsidP="002F2421">
            <w:pPr>
              <w:shd w:val="clear" w:color="auto" w:fill="FFFFFF"/>
            </w:pPr>
          </w:p>
          <w:p w:rsidR="00D967D5" w:rsidRPr="002F2421" w:rsidRDefault="00D967D5" w:rsidP="002F2421">
            <w:pPr>
              <w:shd w:val="clear" w:color="auto" w:fill="FFFFFF"/>
            </w:pPr>
          </w:p>
          <w:p w:rsidR="00D967D5" w:rsidRPr="002F2421" w:rsidRDefault="00D967D5" w:rsidP="002F2421">
            <w:pPr>
              <w:shd w:val="clear" w:color="auto" w:fill="FFFFFF"/>
            </w:pPr>
          </w:p>
          <w:p w:rsidR="00D967D5" w:rsidRPr="002F2421" w:rsidRDefault="00D967D5" w:rsidP="002F2421">
            <w:pPr>
              <w:shd w:val="clear" w:color="auto" w:fill="FFFFFF"/>
            </w:pPr>
          </w:p>
        </w:tc>
        <w:tc>
          <w:tcPr>
            <w:tcW w:w="918" w:type="dxa"/>
          </w:tcPr>
          <w:p w:rsidR="00D967D5" w:rsidRPr="002F2421" w:rsidRDefault="00D967D5" w:rsidP="002F2421">
            <w:pPr>
              <w:jc w:val="center"/>
              <w:rPr>
                <w:szCs w:val="28"/>
              </w:rPr>
            </w:pPr>
            <w:r w:rsidRPr="002F2421">
              <w:rPr>
                <w:sz w:val="22"/>
                <w:szCs w:val="28"/>
              </w:rPr>
              <w:t>1</w:t>
            </w:r>
          </w:p>
        </w:tc>
        <w:tc>
          <w:tcPr>
            <w:tcW w:w="2407" w:type="dxa"/>
          </w:tcPr>
          <w:p w:rsidR="00D967D5" w:rsidRPr="002F2421" w:rsidRDefault="00D967D5" w:rsidP="00F11523">
            <w:pPr>
              <w:pStyle w:val="NoSpacing"/>
              <w:rPr>
                <w:rFonts w:ascii="Times New Roman" w:hAnsi="Times New Roman" w:cs="Times New Roman"/>
                <w:sz w:val="20"/>
                <w:szCs w:val="18"/>
              </w:rPr>
            </w:pPr>
            <w:r w:rsidRPr="002F2421">
              <w:rPr>
                <w:rFonts w:ascii="Times New Roman" w:hAnsi="Times New Roman" w:cs="Times New Roman"/>
                <w:sz w:val="20"/>
                <w:szCs w:val="18"/>
              </w:rPr>
              <w:t>Литературный праздник «Путешествие по стране Литературии 8 класса».</w:t>
            </w:r>
          </w:p>
        </w:tc>
        <w:tc>
          <w:tcPr>
            <w:tcW w:w="3835" w:type="dxa"/>
          </w:tcPr>
          <w:p w:rsidR="00D967D5" w:rsidRPr="002F2421" w:rsidRDefault="00D967D5" w:rsidP="002F2421">
            <w:pPr>
              <w:spacing w:before="100" w:beforeAutospacing="1" w:after="100" w:afterAutospacing="1"/>
              <w:rPr>
                <w:sz w:val="20"/>
                <w:szCs w:val="20"/>
              </w:rPr>
            </w:pPr>
            <w:r w:rsidRPr="002F2421">
              <w:rPr>
                <w:sz w:val="18"/>
                <w:szCs w:val="22"/>
              </w:rPr>
              <w:t>Предъявление читательских и исследовательских навыков, приобретённых в 8 классе. Выразительное чтение (в том числе наизусть). Устный монологический ответ. Различные виды устных и письменных пересказов. Составление плана и текста собственного высказывания. Письменный ответ на проблемный вопрос. Устный рассказ о произведении или герое. Иллюстрирование примерами изученных литературоведческих терминов. Решение тестов. Отчёт о выполнении самостоятельных учебных проектов</w:t>
            </w:r>
          </w:p>
        </w:tc>
      </w:tr>
      <w:tr w:rsidR="00D967D5" w:rsidRPr="00687E5B" w:rsidTr="002F2421">
        <w:tc>
          <w:tcPr>
            <w:tcW w:w="10682" w:type="dxa"/>
            <w:gridSpan w:val="5"/>
          </w:tcPr>
          <w:p w:rsidR="00D967D5" w:rsidRPr="002F2421" w:rsidRDefault="00D967D5" w:rsidP="002F2421">
            <w:pPr>
              <w:spacing w:before="100" w:beforeAutospacing="1" w:after="100" w:afterAutospacing="1"/>
              <w:jc w:val="center"/>
              <w:rPr>
                <w:b/>
                <w:sz w:val="20"/>
                <w:szCs w:val="18"/>
              </w:rPr>
            </w:pPr>
            <w:r w:rsidRPr="002F2421">
              <w:rPr>
                <w:b/>
                <w:sz w:val="20"/>
                <w:szCs w:val="18"/>
              </w:rPr>
              <w:t>9 класс</w:t>
            </w:r>
          </w:p>
        </w:tc>
      </w:tr>
      <w:tr w:rsidR="00D967D5" w:rsidRPr="00687E5B" w:rsidTr="002F2421">
        <w:tc>
          <w:tcPr>
            <w:tcW w:w="560" w:type="dxa"/>
          </w:tcPr>
          <w:p w:rsidR="00D967D5" w:rsidRPr="002F2421" w:rsidRDefault="00D967D5" w:rsidP="00964CEF">
            <w:pPr>
              <w:rPr>
                <w:szCs w:val="28"/>
                <w:lang w:val="en-US"/>
              </w:rPr>
            </w:pPr>
            <w:r w:rsidRPr="002F2421">
              <w:rPr>
                <w:szCs w:val="28"/>
                <w:lang w:val="en-US"/>
              </w:rPr>
              <w:t>1.</w:t>
            </w:r>
          </w:p>
        </w:tc>
        <w:tc>
          <w:tcPr>
            <w:tcW w:w="2962" w:type="dxa"/>
            <w:vAlign w:val="center"/>
          </w:tcPr>
          <w:p w:rsidR="00D967D5" w:rsidRPr="002F2421" w:rsidRDefault="00D967D5" w:rsidP="00964CEF">
            <w:r w:rsidRPr="002F2421">
              <w:rPr>
                <w:sz w:val="22"/>
                <w:szCs w:val="22"/>
              </w:rPr>
              <w:t>Введение.</w:t>
            </w:r>
          </w:p>
          <w:p w:rsidR="00D967D5" w:rsidRPr="002F2421" w:rsidRDefault="00D967D5" w:rsidP="00964CEF"/>
          <w:p w:rsidR="00D967D5" w:rsidRPr="002F2421" w:rsidRDefault="00D967D5" w:rsidP="00964CEF"/>
          <w:p w:rsidR="00D967D5" w:rsidRPr="002F2421" w:rsidRDefault="00D967D5" w:rsidP="00964CEF"/>
        </w:tc>
        <w:tc>
          <w:tcPr>
            <w:tcW w:w="918" w:type="dxa"/>
          </w:tcPr>
          <w:p w:rsidR="00D967D5" w:rsidRPr="002F2421" w:rsidRDefault="00D967D5" w:rsidP="002F2421">
            <w:pPr>
              <w:jc w:val="center"/>
              <w:rPr>
                <w:szCs w:val="28"/>
              </w:rPr>
            </w:pPr>
            <w:r w:rsidRPr="002F2421">
              <w:rPr>
                <w:sz w:val="22"/>
                <w:szCs w:val="28"/>
              </w:rPr>
              <w:t>1</w:t>
            </w:r>
          </w:p>
        </w:tc>
        <w:tc>
          <w:tcPr>
            <w:tcW w:w="2407" w:type="dxa"/>
          </w:tcPr>
          <w:p w:rsidR="00D967D5" w:rsidRPr="002F2421" w:rsidRDefault="00D967D5" w:rsidP="00F11523">
            <w:pPr>
              <w:pStyle w:val="NoSpacing"/>
              <w:rPr>
                <w:rFonts w:ascii="Times New Roman" w:hAnsi="Times New Roman" w:cs="Times New Roman"/>
                <w:sz w:val="20"/>
                <w:szCs w:val="18"/>
              </w:rPr>
            </w:pPr>
            <w:r w:rsidRPr="002F2421">
              <w:rPr>
                <w:rFonts w:ascii="Times New Roman" w:hAnsi="Times New Roman" w:cs="Times New Roman"/>
                <w:sz w:val="20"/>
                <w:szCs w:val="18"/>
              </w:rPr>
              <w:t>Литература и её роль в духовной жизни человека. Выявление уровня литературного развития девятиклассников.</w:t>
            </w:r>
          </w:p>
        </w:tc>
        <w:tc>
          <w:tcPr>
            <w:tcW w:w="3835" w:type="dxa"/>
          </w:tcPr>
          <w:p w:rsidR="00D967D5" w:rsidRPr="002F2421" w:rsidRDefault="00D967D5" w:rsidP="002F2421">
            <w:pPr>
              <w:spacing w:before="100" w:beforeAutospacing="1" w:after="100" w:afterAutospacing="1"/>
              <w:rPr>
                <w:sz w:val="18"/>
                <w:szCs w:val="20"/>
              </w:rPr>
            </w:pPr>
            <w:r w:rsidRPr="002F2421">
              <w:rPr>
                <w:sz w:val="18"/>
                <w:szCs w:val="22"/>
              </w:rPr>
              <w:t>Выразительное чтение, выражение личного отношения к прочитанному. Составление плана (тезисов) статьи учебника. Устный или письменный ответ на вопрос. Участие в коллективном диалоге. Выявление связей литературных сюжетов и героев с историческим процессом. Решение тестов</w:t>
            </w:r>
          </w:p>
        </w:tc>
      </w:tr>
      <w:tr w:rsidR="00D967D5" w:rsidRPr="00687E5B" w:rsidTr="002F2421">
        <w:tc>
          <w:tcPr>
            <w:tcW w:w="560" w:type="dxa"/>
          </w:tcPr>
          <w:p w:rsidR="00D967D5" w:rsidRPr="002F2421" w:rsidRDefault="00D967D5" w:rsidP="00964CEF">
            <w:pPr>
              <w:rPr>
                <w:szCs w:val="28"/>
              </w:rPr>
            </w:pPr>
            <w:r w:rsidRPr="002F2421">
              <w:rPr>
                <w:sz w:val="22"/>
                <w:szCs w:val="28"/>
              </w:rPr>
              <w:t>2.</w:t>
            </w:r>
          </w:p>
        </w:tc>
        <w:tc>
          <w:tcPr>
            <w:tcW w:w="2962" w:type="dxa"/>
            <w:vAlign w:val="center"/>
          </w:tcPr>
          <w:p w:rsidR="00D967D5" w:rsidRPr="002F2421" w:rsidRDefault="00D967D5" w:rsidP="00964CEF">
            <w:r w:rsidRPr="002F2421">
              <w:rPr>
                <w:sz w:val="22"/>
                <w:szCs w:val="22"/>
              </w:rPr>
              <w:t>Из древнерусской литературы.</w:t>
            </w:r>
          </w:p>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tc>
        <w:tc>
          <w:tcPr>
            <w:tcW w:w="918" w:type="dxa"/>
          </w:tcPr>
          <w:p w:rsidR="00D967D5" w:rsidRPr="002F2421" w:rsidRDefault="00D967D5" w:rsidP="002F2421">
            <w:pPr>
              <w:jc w:val="center"/>
              <w:rPr>
                <w:szCs w:val="28"/>
              </w:rPr>
            </w:pPr>
            <w:r w:rsidRPr="002F2421">
              <w:rPr>
                <w:sz w:val="22"/>
                <w:szCs w:val="28"/>
              </w:rPr>
              <w:t>3</w:t>
            </w:r>
          </w:p>
        </w:tc>
        <w:tc>
          <w:tcPr>
            <w:tcW w:w="2407" w:type="dxa"/>
          </w:tcPr>
          <w:p w:rsidR="00D967D5" w:rsidRPr="002F2421" w:rsidRDefault="00D967D5" w:rsidP="00F11523">
            <w:pPr>
              <w:pStyle w:val="NoSpacing"/>
              <w:rPr>
                <w:rFonts w:ascii="Times New Roman" w:hAnsi="Times New Roman" w:cs="Times New Roman"/>
                <w:sz w:val="20"/>
                <w:szCs w:val="18"/>
              </w:rPr>
            </w:pPr>
            <w:r w:rsidRPr="002F2421">
              <w:rPr>
                <w:rFonts w:ascii="Times New Roman" w:hAnsi="Times New Roman" w:cs="Times New Roman"/>
                <w:sz w:val="20"/>
                <w:szCs w:val="18"/>
              </w:rPr>
              <w:t>«Слово о полку Игореве».</w:t>
            </w:r>
          </w:p>
        </w:tc>
        <w:tc>
          <w:tcPr>
            <w:tcW w:w="3835" w:type="dxa"/>
          </w:tcPr>
          <w:p w:rsidR="00D967D5" w:rsidRPr="002F2421" w:rsidRDefault="00D967D5" w:rsidP="002F2421">
            <w:pPr>
              <w:spacing w:before="100" w:beforeAutospacing="1" w:after="100" w:afterAutospacing="1"/>
              <w:rPr>
                <w:sz w:val="18"/>
                <w:szCs w:val="20"/>
              </w:rPr>
            </w:pPr>
            <w:r w:rsidRPr="002F2421">
              <w:rPr>
                <w:sz w:val="18"/>
                <w:szCs w:val="22"/>
              </w:rPr>
              <w:t>Выразительное чтение фрагментов древнерусского текста в современном переводе и в оригинале (в том числе наизусть). Устное рецензирование выразительного чтения одноклассников, исполнения актёров. Формулирование вопросов к произведению. Устный или письменный ответ на вопрос (в том числе с использованием цитирования). Участие в коллективном диалоге. Характеристика героя древнерусской литературы. Анализ различных форм выражения авторской позиции в произведении. Составление плана анализа фрагмента произведения древнерусской литературы. Письменный анализ эпизода по плану (в том числе с использованием цитирования). Устный или письменный ответ на проблемный вопрос</w:t>
            </w:r>
          </w:p>
        </w:tc>
      </w:tr>
      <w:tr w:rsidR="00D967D5" w:rsidRPr="00687E5B" w:rsidTr="002F2421">
        <w:tc>
          <w:tcPr>
            <w:tcW w:w="560" w:type="dxa"/>
          </w:tcPr>
          <w:p w:rsidR="00D967D5" w:rsidRPr="002F2421" w:rsidRDefault="00D967D5" w:rsidP="00964CEF">
            <w:pPr>
              <w:rPr>
                <w:szCs w:val="28"/>
              </w:rPr>
            </w:pPr>
            <w:r w:rsidRPr="002F2421">
              <w:rPr>
                <w:sz w:val="22"/>
                <w:szCs w:val="28"/>
              </w:rPr>
              <w:t>3.</w:t>
            </w:r>
          </w:p>
        </w:tc>
        <w:tc>
          <w:tcPr>
            <w:tcW w:w="2962" w:type="dxa"/>
            <w:vAlign w:val="center"/>
          </w:tcPr>
          <w:p w:rsidR="00D967D5" w:rsidRPr="002F2421" w:rsidRDefault="00D967D5" w:rsidP="00964CEF">
            <w:r w:rsidRPr="002F2421">
              <w:rPr>
                <w:sz w:val="22"/>
                <w:szCs w:val="22"/>
              </w:rPr>
              <w:t xml:space="preserve">Из русской литературы </w:t>
            </w:r>
            <w:r w:rsidRPr="002F2421">
              <w:rPr>
                <w:sz w:val="22"/>
                <w:szCs w:val="22"/>
                <w:lang w:val="en-US"/>
              </w:rPr>
              <w:t>XVIII</w:t>
            </w:r>
            <w:r w:rsidRPr="002F2421">
              <w:rPr>
                <w:sz w:val="22"/>
                <w:szCs w:val="22"/>
              </w:rPr>
              <w:t>века.</w:t>
            </w:r>
          </w:p>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tc>
        <w:tc>
          <w:tcPr>
            <w:tcW w:w="918" w:type="dxa"/>
          </w:tcPr>
          <w:p w:rsidR="00D967D5" w:rsidRPr="002F2421" w:rsidRDefault="00D967D5" w:rsidP="002F2421">
            <w:pPr>
              <w:jc w:val="center"/>
              <w:rPr>
                <w:szCs w:val="28"/>
              </w:rPr>
            </w:pPr>
            <w:r w:rsidRPr="002F2421">
              <w:rPr>
                <w:sz w:val="22"/>
                <w:szCs w:val="28"/>
              </w:rPr>
              <w:t>8</w:t>
            </w:r>
          </w:p>
        </w:tc>
        <w:tc>
          <w:tcPr>
            <w:tcW w:w="2407" w:type="dxa"/>
          </w:tcPr>
          <w:p w:rsidR="00D967D5" w:rsidRPr="002F2421" w:rsidRDefault="00D967D5" w:rsidP="00F11523">
            <w:pPr>
              <w:pStyle w:val="NoSpacing"/>
              <w:rPr>
                <w:rFonts w:ascii="Times New Roman" w:hAnsi="Times New Roman" w:cs="Times New Roman"/>
                <w:sz w:val="20"/>
                <w:szCs w:val="18"/>
              </w:rPr>
            </w:pPr>
            <w:r w:rsidRPr="002F2421">
              <w:rPr>
                <w:rFonts w:ascii="Times New Roman" w:hAnsi="Times New Roman" w:cs="Times New Roman"/>
                <w:sz w:val="20"/>
                <w:szCs w:val="18"/>
              </w:rPr>
              <w:t>Классицизм в мировом искусстве. М. В. Ло м оно с ов : жизнь и творчество (обзор). «Вечернее размышление о Божием величестве при случае великого северного сияния», «Ода на день восшествия на Всероссийский престол ея величества государыни Императрицы Елисаветы Петровны 1747 года». Г. Р. Д е рж а вин: жизнь и творчество (обзор). «Властителям и судиям», «Памятник». Н. М. К а рамзин . «Осень», «Бедная Лиза». Ода как жанр лирической поэзии. Понятие о сентиментализме.</w:t>
            </w:r>
          </w:p>
        </w:tc>
        <w:tc>
          <w:tcPr>
            <w:tcW w:w="3835" w:type="dxa"/>
          </w:tcPr>
          <w:p w:rsidR="00D967D5" w:rsidRPr="002F2421" w:rsidRDefault="00D967D5" w:rsidP="002F2421">
            <w:pPr>
              <w:spacing w:before="100" w:beforeAutospacing="1" w:after="100" w:afterAutospacing="1"/>
              <w:rPr>
                <w:sz w:val="20"/>
                <w:szCs w:val="20"/>
              </w:rPr>
            </w:pPr>
            <w:r w:rsidRPr="002F2421">
              <w:rPr>
                <w:sz w:val="18"/>
                <w:szCs w:val="22"/>
              </w:rPr>
              <w:t>Устные рассказы о писателях на основе самостоятельного поиска материалов с использованием справочной литературы и ресурсов Интернета. Подбор и обобщение дополнительного материала о биографии и творчестве писателей. Выразительное чтение фрагментов произведений литературы XVIII века (в том числе наизусть). Устное рецензирование выразительного чтения одноклассников, исполнения актёров. Формулирование вопросов по тексту произведения. Устный или письменный ответ на вопрос. Участие в коллективном диалоге. Характеристика героев произведений. Работа со словарём литературоведческих терминов. Составление плана ответа на проблемный вопрос.Устный или письменный ответ на проблемный вопрос (в том числе с использованием цитирования). Нахождение ошибок и редактирование черновых вариантов собственных письменных работ</w:t>
            </w:r>
          </w:p>
        </w:tc>
      </w:tr>
      <w:tr w:rsidR="00D967D5" w:rsidRPr="00687E5B" w:rsidTr="002F2421">
        <w:tc>
          <w:tcPr>
            <w:tcW w:w="560" w:type="dxa"/>
          </w:tcPr>
          <w:p w:rsidR="00D967D5" w:rsidRPr="002F2421" w:rsidRDefault="00D967D5" w:rsidP="00964CEF">
            <w:pPr>
              <w:rPr>
                <w:szCs w:val="28"/>
              </w:rPr>
            </w:pPr>
            <w:r w:rsidRPr="002F2421">
              <w:rPr>
                <w:sz w:val="22"/>
                <w:szCs w:val="28"/>
              </w:rPr>
              <w:t>4.</w:t>
            </w:r>
          </w:p>
        </w:tc>
        <w:tc>
          <w:tcPr>
            <w:tcW w:w="2962" w:type="dxa"/>
            <w:vAlign w:val="center"/>
          </w:tcPr>
          <w:p w:rsidR="00D967D5" w:rsidRPr="002F2421" w:rsidRDefault="00D967D5" w:rsidP="00964CEF">
            <w:r w:rsidRPr="002F2421">
              <w:rPr>
                <w:sz w:val="22"/>
                <w:szCs w:val="22"/>
              </w:rPr>
              <w:t xml:space="preserve">Из литературы </w:t>
            </w:r>
            <w:r w:rsidRPr="002F2421">
              <w:rPr>
                <w:sz w:val="22"/>
                <w:szCs w:val="22"/>
                <w:lang w:val="en-US"/>
              </w:rPr>
              <w:t xml:space="preserve">XIX </w:t>
            </w:r>
            <w:r w:rsidRPr="002F2421">
              <w:rPr>
                <w:sz w:val="22"/>
                <w:szCs w:val="22"/>
              </w:rPr>
              <w:t xml:space="preserve"> века.</w:t>
            </w:r>
          </w:p>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tc>
        <w:tc>
          <w:tcPr>
            <w:tcW w:w="918" w:type="dxa"/>
          </w:tcPr>
          <w:p w:rsidR="00D967D5" w:rsidRPr="002F2421" w:rsidRDefault="00D967D5" w:rsidP="002F2421">
            <w:pPr>
              <w:jc w:val="center"/>
              <w:rPr>
                <w:szCs w:val="28"/>
              </w:rPr>
            </w:pPr>
            <w:r w:rsidRPr="002F2421">
              <w:rPr>
                <w:sz w:val="22"/>
                <w:szCs w:val="28"/>
              </w:rPr>
              <w:t>55</w:t>
            </w:r>
          </w:p>
        </w:tc>
        <w:tc>
          <w:tcPr>
            <w:tcW w:w="2407" w:type="dxa"/>
          </w:tcPr>
          <w:p w:rsidR="00D967D5" w:rsidRPr="002F2421" w:rsidRDefault="00D967D5" w:rsidP="00F11523">
            <w:pPr>
              <w:pStyle w:val="NoSpacing"/>
              <w:rPr>
                <w:rFonts w:ascii="Times New Roman" w:hAnsi="Times New Roman" w:cs="Times New Roman"/>
                <w:sz w:val="20"/>
                <w:szCs w:val="18"/>
              </w:rPr>
            </w:pPr>
            <w:r w:rsidRPr="002F2421">
              <w:rPr>
                <w:rFonts w:ascii="Times New Roman" w:hAnsi="Times New Roman" w:cs="Times New Roman"/>
                <w:sz w:val="20"/>
                <w:szCs w:val="18"/>
              </w:rPr>
              <w:t>В. А. Ж ук о в ский: жизнь и творчество (обзор). «Море», «Невыразимое», «Светлана». Понятие об элегии. Развитие представлений о фольклоризме литературы. А. С. Г р и б о е д о в: жизнь и творчество (обзор). «Горе от ума». Развитие представлений о комедии. А. С. П у ш к.и н: жизнь и творчество. Лицейская лирика (по выбору учителя). «К Чаадаеву», «К морю», «Анчар», «На холмах Грузии лежит ночная мгла...», «Я вас любил; любовь ещё, быть может...», «Пророк», «Бесы», «Два чувства дивно близки нам...», «Я памятник себе воздвиг нерукотворный...» (и другие стихотворения), «Евгений Онегин», «Моцарт и Сальери». Начальные представления о жанре романа в стихах. Развитие понятия о реализме литературы. Развитие понятия о трагедии как жанре драмы. М. Ю. Л ер м онто в: жизнь и творчество (обзор). «Парус», «Нет, я не Байрон, я другой...», «Нищий», «Есть речи — значенье...», «И скучно и грустно...», «Смерть Поэта», «Поэт», «Молитва», «Пророк», «Расстались мы, но твой портрет...», «Нет, не тебя так пылко я люблю...», «Предсказание», «Дума», «Родина», «Герой нашего времени». Развитие представлений о композиции литературного произведения. Н.В. Г оголь : жизнь и творчество (обзор); «Мёртвые души». Понятие о литературном типе. Понятие о герое и антигерое. Развитие понятия о комическом и его видах: сатире, юморе, иронии, сарказме. Ф. М. Д о ст о ев ский : жизнь и творчество (обзор). «Белые ночи». Развитие понятия о повести и психологизме литературы. А. П. Ч е х ов: жизнь и творчество (обзор). «Смерть чиновника», «Тоска». Развитие представлений о жанровых особенностях рассказа. Практические работы. Составление лексических и историко-культурных комментариев. Подбор материалов и цитат, иллюстрирующих понятие «рассказ».</w:t>
            </w:r>
          </w:p>
        </w:tc>
        <w:tc>
          <w:tcPr>
            <w:tcW w:w="3835" w:type="dxa"/>
          </w:tcPr>
          <w:p w:rsidR="00D967D5" w:rsidRPr="002F2421" w:rsidRDefault="00D967D5" w:rsidP="002F2421">
            <w:pPr>
              <w:spacing w:before="100" w:beforeAutospacing="1" w:after="100" w:afterAutospacing="1"/>
              <w:rPr>
                <w:sz w:val="20"/>
                <w:szCs w:val="20"/>
              </w:rPr>
            </w:pPr>
            <w:r w:rsidRPr="002F2421">
              <w:rPr>
                <w:sz w:val="18"/>
                <w:szCs w:val="22"/>
              </w:rPr>
              <w:t>Подбор материала о биографии и творчестве поэта с использованием справочной литературы и ресурсов Интернета. Подбор и обобщение дополнительного материала о биографии и творчестве поэта. Выразительное чтение стихотворений (в том числе наизусть). Устное рецензирование выразительного чтения одноклассников, исполнения актёров. Формулирование вопросов по тексту произведения. Устный или письменный ответ на вопрос (в том числе с использованием цитирования). Подбор цитат из текста литературного произведения по заданной теме. Восприятие художественной условности как специфической характеристики искусства. Составление плана анализа стихотворения, его письменный анализ по плану. Характеристика героев русской романтической баллады. Характеристика сюжета баллады, её тематики, проблематики, идейно-эмоционального содержания. Составление плана (в том числе цитатного). Работа со словарём литературоведческих терминов. Формулирование вопросов по тексту произведения. Определение родовой принадлежности пьесы, выделение характерных признаков драмы. Выявление признаков драматического рода в комедии. Жанровая характеристика пьесы: выделение характерных признаков комедии. Характеристика сюжета произведения, его тематики, проблематики, идейно-эмоционального содержания. Написание сочинения на литературном материале и с использованием собственного жизненного и читательского опыта. Нахождение ошибок и редактирование черновых вариантов собственных письменных работ. Написание отзыва (рецензии) на театральные или ки-нематографические версии романа.</w:t>
            </w:r>
          </w:p>
        </w:tc>
      </w:tr>
      <w:tr w:rsidR="00D967D5" w:rsidRPr="00687E5B" w:rsidTr="002F2421">
        <w:tc>
          <w:tcPr>
            <w:tcW w:w="560" w:type="dxa"/>
          </w:tcPr>
          <w:p w:rsidR="00D967D5" w:rsidRPr="002F2421" w:rsidRDefault="00D967D5" w:rsidP="00964CEF">
            <w:pPr>
              <w:rPr>
                <w:szCs w:val="28"/>
              </w:rPr>
            </w:pPr>
            <w:r w:rsidRPr="002F2421">
              <w:rPr>
                <w:sz w:val="22"/>
                <w:szCs w:val="28"/>
              </w:rPr>
              <w:t>5.</w:t>
            </w:r>
          </w:p>
        </w:tc>
        <w:tc>
          <w:tcPr>
            <w:tcW w:w="2962" w:type="dxa"/>
            <w:vAlign w:val="center"/>
          </w:tcPr>
          <w:p w:rsidR="00D967D5" w:rsidRPr="002F2421" w:rsidRDefault="00D967D5" w:rsidP="00964CEF">
            <w:r w:rsidRPr="002F2421">
              <w:rPr>
                <w:sz w:val="22"/>
                <w:szCs w:val="22"/>
              </w:rPr>
              <w:t>Из русской литературы</w:t>
            </w:r>
            <w:r w:rsidRPr="002F2421">
              <w:rPr>
                <w:sz w:val="22"/>
                <w:szCs w:val="22"/>
                <w:lang w:val="en-US"/>
              </w:rPr>
              <w:t>XX</w:t>
            </w:r>
            <w:r w:rsidRPr="002F2421">
              <w:rPr>
                <w:sz w:val="22"/>
                <w:szCs w:val="22"/>
              </w:rPr>
              <w:t xml:space="preserve"> века.</w:t>
            </w:r>
          </w:p>
          <w:p w:rsidR="00D967D5" w:rsidRPr="002F2421" w:rsidRDefault="00D967D5" w:rsidP="00964CEF"/>
          <w:p w:rsidR="00D967D5" w:rsidRPr="002F2421" w:rsidRDefault="00D967D5" w:rsidP="00964CEF"/>
          <w:p w:rsidR="00D967D5" w:rsidRPr="002F2421" w:rsidRDefault="00D967D5" w:rsidP="00964CEF"/>
        </w:tc>
        <w:tc>
          <w:tcPr>
            <w:tcW w:w="918" w:type="dxa"/>
          </w:tcPr>
          <w:p w:rsidR="00D967D5" w:rsidRPr="002F2421" w:rsidRDefault="00D967D5" w:rsidP="002F2421">
            <w:pPr>
              <w:jc w:val="center"/>
              <w:rPr>
                <w:szCs w:val="28"/>
              </w:rPr>
            </w:pPr>
            <w:r w:rsidRPr="002F2421">
              <w:rPr>
                <w:sz w:val="22"/>
                <w:szCs w:val="28"/>
              </w:rPr>
              <w:t>25</w:t>
            </w:r>
          </w:p>
        </w:tc>
        <w:tc>
          <w:tcPr>
            <w:tcW w:w="2407" w:type="dxa"/>
          </w:tcPr>
          <w:p w:rsidR="00D967D5" w:rsidRPr="002F2421" w:rsidRDefault="00D967D5" w:rsidP="00F11523">
            <w:pPr>
              <w:pStyle w:val="NoSpacing"/>
              <w:rPr>
                <w:rFonts w:ascii="Times New Roman" w:hAnsi="Times New Roman" w:cs="Times New Roman"/>
                <w:sz w:val="20"/>
                <w:szCs w:val="20"/>
              </w:rPr>
            </w:pPr>
            <w:r w:rsidRPr="002F2421">
              <w:rPr>
                <w:rFonts w:ascii="Times New Roman" w:hAnsi="Times New Roman" w:cs="Times New Roman"/>
                <w:sz w:val="20"/>
                <w:szCs w:val="20"/>
              </w:rPr>
              <w:t>И. А. Б ун и н. «Тёмные аллеи». Развитие представлений о психологизме литературы. М. А. Б ул г а к о в. «Собачье сердце». Развитие понятий о художественной условности, фантастике, сатире. М. А. Шол ох о в. «Судьба человека». Углубление понятия о реалистической типизации. А. И. С ол ж еницын. «Матрёнин двор». Углубление понятия о жанре притчи. Штрихи к портретам. А. А. Б л ок . «Ветер принёс издалёка...», «О, весна, без конца и без краю...», «О, я хочу безумно жить...», цикл «Родина». С. А. Е с енин . «Вот уж вечер...», «Гой ты, Русь моя родная...», «Край ты мой заброшенный...», «Нивы сжаты, рощи голы...», «Разбуди меня завтра рано...», «Не жалею, не зову, не плачу...», «Отговорила роща золотая...». В. В. М аяк о вс кий. «Послушайте!», «А вы могли бы?», «Люблю» (отрывок) и другие стихи (по выбору учителя и учащихся). М. И. Ц в е т ае в а . «Идёшь, на меня похожий...», «Бабушке», «Мне нравится, что вы больны не мной...», «Стихи к Блоку», «Откуда такая нежность?..», «Родина», «Стихи о Москве». Н. А. З а б олоцкий. «Я не ищу гармонии в природе...», «Завещание», «Где-то в поле возле Магадана...», «Можжевеловый куст», «О красоте человеческих лиц». А. А. А х м а то в а. Стихи из книг «Чётки», «Белая стая», «Подорожник», «Пушкин», «ANNO DOMINI», «Тростник», «Ветер войны» (по выбору). Б. JI. П а с т е рнак. «Красавица моя, вся стать...», «Перемена», «Весна в лесу», «Быть знаменитым некрасиво...», «Во всём мне хочется дойти до самой сути...». А. Т. Т в а рдовский . «Урожай», «Весенние строчки», «Я убит подо Ржевом...». Углубление представлений о видах рифм и способах рифмовки. Песни и романсы на стихи: поэтов.</w:t>
            </w:r>
          </w:p>
        </w:tc>
        <w:tc>
          <w:tcPr>
            <w:tcW w:w="3835" w:type="dxa"/>
          </w:tcPr>
          <w:p w:rsidR="00D967D5" w:rsidRPr="002F2421" w:rsidRDefault="00D967D5" w:rsidP="002F2421">
            <w:pPr>
              <w:spacing w:before="100" w:beforeAutospacing="1" w:after="100" w:afterAutospacing="1"/>
              <w:rPr>
                <w:sz w:val="18"/>
                <w:szCs w:val="20"/>
              </w:rPr>
            </w:pPr>
            <w:r w:rsidRPr="002F2421">
              <w:rPr>
                <w:sz w:val="18"/>
                <w:szCs w:val="22"/>
              </w:rPr>
              <w:t>Подбор материала о биографии и творчестве писателя, историй создания рассказа с использованием справочной литературы и ресурсов Интернета. Подбор и обобщение дополнительного материалао биографии и творчестве И. А. Бунина. Восприятие и выразительное чтение фрагментов рассказа. Устное рецензирование выразительного чтения одноклассников, исполнения актёров. Характеристика сюжета рассказа, его тематики, проблематики, идейно-эмоционального содержания. Устный или письменный ответ на вопрос (в том числе с использованием цитирования). Участие в коллективном диалоге. Составление плана характеристики героя (в том числе цитатного) и характеристика героя по плану (в том числе сравнительная). Подбор цитат из текста рассказа по заданной теме. Работа со словарём литературоведческих терминов. Подбор материала о биографии и творчестве писателя, истории создания повести с использованием справочной литературы и ресурсов Интернета. Подбор материала о биографии и творчестве поэтов с использованием справочной литературы и ресурсов Интернета. Подбор и обобщение дополнительного материала о биографии и творчестве А. А. Блока, С. А. Есенина, В. В: Маяковского, А. А. Ахматовой, А. Т. Твардовского. Выразительное чтение произведений русской поэзии XX века (в том числе наизусть).</w:t>
            </w:r>
          </w:p>
        </w:tc>
      </w:tr>
      <w:tr w:rsidR="00D967D5" w:rsidRPr="00687E5B" w:rsidTr="002F2421">
        <w:tc>
          <w:tcPr>
            <w:tcW w:w="560" w:type="dxa"/>
          </w:tcPr>
          <w:p w:rsidR="00D967D5" w:rsidRPr="002F2421" w:rsidRDefault="00D967D5" w:rsidP="00964CEF">
            <w:pPr>
              <w:rPr>
                <w:szCs w:val="28"/>
              </w:rPr>
            </w:pPr>
            <w:r w:rsidRPr="002F2421">
              <w:rPr>
                <w:sz w:val="22"/>
                <w:szCs w:val="28"/>
              </w:rPr>
              <w:t>6.</w:t>
            </w:r>
          </w:p>
        </w:tc>
        <w:tc>
          <w:tcPr>
            <w:tcW w:w="2962" w:type="dxa"/>
            <w:vAlign w:val="center"/>
          </w:tcPr>
          <w:p w:rsidR="00D967D5" w:rsidRPr="002F2421" w:rsidRDefault="00D967D5" w:rsidP="00964CEF">
            <w:pPr>
              <w:rPr>
                <w:bCs/>
                <w:color w:val="000000"/>
              </w:rPr>
            </w:pPr>
            <w:r w:rsidRPr="002F2421">
              <w:rPr>
                <w:bCs/>
                <w:color w:val="000000"/>
                <w:sz w:val="22"/>
                <w:szCs w:val="22"/>
              </w:rPr>
              <w:t xml:space="preserve">Песни и романсы на стихи русских поэтов </w:t>
            </w:r>
            <w:r w:rsidRPr="002F2421">
              <w:rPr>
                <w:bCs/>
                <w:color w:val="000000"/>
                <w:sz w:val="22"/>
                <w:szCs w:val="22"/>
                <w:lang w:val="en-US"/>
              </w:rPr>
              <w:t>XIX</w:t>
            </w:r>
            <w:r w:rsidRPr="002F2421">
              <w:rPr>
                <w:bCs/>
                <w:color w:val="000000"/>
                <w:sz w:val="22"/>
                <w:szCs w:val="22"/>
              </w:rPr>
              <w:t>-</w:t>
            </w:r>
            <w:r w:rsidRPr="002F2421">
              <w:rPr>
                <w:bCs/>
                <w:color w:val="000000"/>
                <w:sz w:val="22"/>
                <w:szCs w:val="22"/>
                <w:lang w:val="en-US"/>
              </w:rPr>
              <w:t>XX</w:t>
            </w:r>
            <w:r w:rsidRPr="002F2421">
              <w:rPr>
                <w:bCs/>
                <w:color w:val="000000"/>
                <w:sz w:val="22"/>
                <w:szCs w:val="22"/>
              </w:rPr>
              <w:t xml:space="preserve"> веков.</w:t>
            </w:r>
          </w:p>
          <w:p w:rsidR="00D967D5" w:rsidRPr="002F2421" w:rsidRDefault="00D967D5" w:rsidP="00964CEF">
            <w:pPr>
              <w:rPr>
                <w:bCs/>
                <w:color w:val="000000"/>
              </w:rPr>
            </w:pPr>
          </w:p>
          <w:p w:rsidR="00D967D5" w:rsidRPr="002F2421" w:rsidRDefault="00D967D5" w:rsidP="00964CEF">
            <w:pPr>
              <w:rPr>
                <w:bCs/>
                <w:color w:val="000000"/>
              </w:rPr>
            </w:pPr>
          </w:p>
          <w:p w:rsidR="00D967D5" w:rsidRPr="002F2421" w:rsidRDefault="00D967D5" w:rsidP="00964CEF">
            <w:pPr>
              <w:rPr>
                <w:bCs/>
                <w:color w:val="000000"/>
              </w:rPr>
            </w:pPr>
          </w:p>
          <w:p w:rsidR="00D967D5" w:rsidRPr="002F2421" w:rsidRDefault="00D967D5" w:rsidP="00964CEF">
            <w:pPr>
              <w:rPr>
                <w:bCs/>
                <w:color w:val="000000"/>
              </w:rPr>
            </w:pPr>
          </w:p>
          <w:p w:rsidR="00D967D5" w:rsidRPr="002F2421" w:rsidRDefault="00D967D5" w:rsidP="00964CEF">
            <w:pPr>
              <w:rPr>
                <w:bCs/>
                <w:color w:val="000000"/>
              </w:rPr>
            </w:pPr>
          </w:p>
          <w:p w:rsidR="00D967D5" w:rsidRPr="002F2421" w:rsidRDefault="00D967D5" w:rsidP="00964CEF">
            <w:pPr>
              <w:rPr>
                <w:bCs/>
                <w:color w:val="000000"/>
              </w:rPr>
            </w:pPr>
          </w:p>
          <w:p w:rsidR="00D967D5" w:rsidRPr="002F2421" w:rsidRDefault="00D967D5" w:rsidP="00964CEF">
            <w:pPr>
              <w:rPr>
                <w:bCs/>
                <w:color w:val="000000"/>
              </w:rPr>
            </w:pPr>
          </w:p>
          <w:p w:rsidR="00D967D5" w:rsidRPr="002F2421" w:rsidRDefault="00D967D5" w:rsidP="00964CEF">
            <w:pPr>
              <w:rPr>
                <w:bCs/>
                <w:color w:val="000000"/>
              </w:rPr>
            </w:pPr>
          </w:p>
          <w:p w:rsidR="00D967D5" w:rsidRPr="002F2421" w:rsidRDefault="00D967D5" w:rsidP="00964CEF">
            <w:pPr>
              <w:rPr>
                <w:bCs/>
                <w:color w:val="000000"/>
              </w:rPr>
            </w:pPr>
          </w:p>
          <w:p w:rsidR="00D967D5" w:rsidRPr="002F2421" w:rsidRDefault="00D967D5" w:rsidP="00964CEF">
            <w:pPr>
              <w:rPr>
                <w:bCs/>
                <w:color w:val="000000"/>
              </w:rPr>
            </w:pPr>
          </w:p>
          <w:p w:rsidR="00D967D5" w:rsidRPr="002F2421" w:rsidRDefault="00D967D5" w:rsidP="00964CEF">
            <w:pPr>
              <w:rPr>
                <w:bCs/>
                <w:color w:val="000000"/>
              </w:rPr>
            </w:pPr>
          </w:p>
          <w:p w:rsidR="00D967D5" w:rsidRPr="002F2421" w:rsidRDefault="00D967D5" w:rsidP="00964CEF">
            <w:pPr>
              <w:rPr>
                <w:bCs/>
                <w:color w:val="000000"/>
              </w:rPr>
            </w:pPr>
          </w:p>
          <w:p w:rsidR="00D967D5" w:rsidRPr="002F2421" w:rsidRDefault="00D967D5" w:rsidP="00964CEF">
            <w:pPr>
              <w:rPr>
                <w:bCs/>
                <w:color w:val="000000"/>
              </w:rPr>
            </w:pPr>
          </w:p>
          <w:p w:rsidR="00D967D5" w:rsidRPr="002F2421" w:rsidRDefault="00D967D5" w:rsidP="00964CEF">
            <w:pPr>
              <w:rPr>
                <w:bCs/>
                <w:color w:val="000000"/>
              </w:rPr>
            </w:pPr>
          </w:p>
          <w:p w:rsidR="00D967D5" w:rsidRPr="002F2421" w:rsidRDefault="00D967D5" w:rsidP="00964CEF">
            <w:pPr>
              <w:rPr>
                <w:bCs/>
                <w:color w:val="000000"/>
              </w:rPr>
            </w:pPr>
          </w:p>
          <w:p w:rsidR="00D967D5" w:rsidRPr="002F2421" w:rsidRDefault="00D967D5" w:rsidP="00964CEF">
            <w:pPr>
              <w:rPr>
                <w:bCs/>
                <w:color w:val="000000"/>
              </w:rPr>
            </w:pPr>
          </w:p>
          <w:p w:rsidR="00D967D5" w:rsidRPr="002F2421" w:rsidRDefault="00D967D5" w:rsidP="00964CEF">
            <w:pPr>
              <w:rPr>
                <w:bCs/>
                <w:color w:val="000000"/>
              </w:rPr>
            </w:pPr>
          </w:p>
          <w:p w:rsidR="00D967D5" w:rsidRPr="002F2421" w:rsidRDefault="00D967D5" w:rsidP="00964CEF"/>
        </w:tc>
        <w:tc>
          <w:tcPr>
            <w:tcW w:w="918" w:type="dxa"/>
          </w:tcPr>
          <w:p w:rsidR="00D967D5" w:rsidRPr="002F2421" w:rsidRDefault="00D967D5" w:rsidP="002F2421">
            <w:pPr>
              <w:jc w:val="center"/>
              <w:rPr>
                <w:szCs w:val="28"/>
              </w:rPr>
            </w:pPr>
            <w:r w:rsidRPr="002F2421">
              <w:rPr>
                <w:sz w:val="22"/>
                <w:szCs w:val="28"/>
              </w:rPr>
              <w:t>2</w:t>
            </w:r>
          </w:p>
        </w:tc>
        <w:tc>
          <w:tcPr>
            <w:tcW w:w="2407" w:type="dxa"/>
          </w:tcPr>
          <w:p w:rsidR="00D967D5" w:rsidRPr="002F2421" w:rsidRDefault="00D967D5" w:rsidP="00F11523">
            <w:pPr>
              <w:pStyle w:val="NoSpacing"/>
              <w:rPr>
                <w:rFonts w:ascii="Times New Roman" w:hAnsi="Times New Roman" w:cs="Times New Roman"/>
                <w:sz w:val="20"/>
              </w:rPr>
            </w:pPr>
            <w:r w:rsidRPr="002F2421">
              <w:rPr>
                <w:rFonts w:ascii="Times New Roman" w:hAnsi="Times New Roman" w:cs="Times New Roman"/>
                <w:sz w:val="20"/>
              </w:rPr>
              <w:t>А. С. Пуш к ин. «Певец»; М. Ю. Л е р м онтов . «Отчего»; В. А. С олло г уб . «Серенада» («Закинув плащ, с гитарой под рукою...»); Н. А. Н е к ра с о в . «Тройка» («Что ты жадно глядишь на дорогу...»); Ф. И. Т ют ч е в. «К. Б.» («Я встретил вас — и всё былое...»); А. К. Т о лс т ой. «Средь шумного бала, случайно...»; А. А. Ф е т . «Я тебе ничего не скажу...». А. А. С ур к о в. «Бьётся в тесной печурке огонь...»; К. М. С им оно в . «Жди меня, и я вернусь...»; Н. А. З а б о л оцкий . «Признание».</w:t>
            </w:r>
          </w:p>
        </w:tc>
        <w:tc>
          <w:tcPr>
            <w:tcW w:w="3835" w:type="dxa"/>
          </w:tcPr>
          <w:p w:rsidR="00D967D5" w:rsidRPr="002F2421" w:rsidRDefault="00D967D5" w:rsidP="002F2421">
            <w:pPr>
              <w:spacing w:before="100" w:beforeAutospacing="1" w:after="100" w:afterAutospacing="1"/>
              <w:rPr>
                <w:sz w:val="18"/>
                <w:szCs w:val="20"/>
              </w:rPr>
            </w:pPr>
            <w:r w:rsidRPr="002F2421">
              <w:rPr>
                <w:sz w:val="18"/>
                <w:szCs w:val="22"/>
              </w:rPr>
              <w:t>Выразительное чтение стихотворений (в том числе наизусть), прослушивание и исполнение песен и романсов. Устное рецензирование выразительного чтения одноклассников, исполнения актёров. Устный или письменный ответ на вопрос (в том числе с использованием цитирования). Участие в коллективном диалоге. Составление плана отзыва о песне, романсе, письменный отзыв по плану (с использованием цитирования). Игровые виды деятельности: конкурсы, викторины и т. п.</w:t>
            </w:r>
          </w:p>
        </w:tc>
      </w:tr>
      <w:tr w:rsidR="00D967D5" w:rsidRPr="00687E5B" w:rsidTr="002F2421">
        <w:tc>
          <w:tcPr>
            <w:tcW w:w="560" w:type="dxa"/>
          </w:tcPr>
          <w:p w:rsidR="00D967D5" w:rsidRPr="002F2421" w:rsidRDefault="00D967D5" w:rsidP="00964CEF">
            <w:pPr>
              <w:rPr>
                <w:szCs w:val="28"/>
              </w:rPr>
            </w:pPr>
            <w:r w:rsidRPr="002F2421">
              <w:rPr>
                <w:sz w:val="22"/>
                <w:szCs w:val="28"/>
              </w:rPr>
              <w:t>7.</w:t>
            </w:r>
          </w:p>
        </w:tc>
        <w:tc>
          <w:tcPr>
            <w:tcW w:w="2962" w:type="dxa"/>
            <w:vAlign w:val="center"/>
          </w:tcPr>
          <w:p w:rsidR="00D967D5" w:rsidRPr="002F2421" w:rsidRDefault="00D967D5" w:rsidP="00964CEF">
            <w:r w:rsidRPr="002F2421">
              <w:rPr>
                <w:sz w:val="22"/>
                <w:szCs w:val="22"/>
              </w:rPr>
              <w:t>Из зарубежной литературы.</w:t>
            </w:r>
          </w:p>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p w:rsidR="00D967D5" w:rsidRPr="002F2421" w:rsidRDefault="00D967D5" w:rsidP="00964CEF"/>
        </w:tc>
        <w:tc>
          <w:tcPr>
            <w:tcW w:w="918" w:type="dxa"/>
          </w:tcPr>
          <w:p w:rsidR="00D967D5" w:rsidRPr="002F2421" w:rsidRDefault="00D967D5" w:rsidP="002F2421">
            <w:pPr>
              <w:jc w:val="center"/>
              <w:rPr>
                <w:szCs w:val="28"/>
              </w:rPr>
            </w:pPr>
            <w:r w:rsidRPr="002F2421">
              <w:rPr>
                <w:sz w:val="22"/>
                <w:szCs w:val="28"/>
              </w:rPr>
              <w:t>6</w:t>
            </w:r>
          </w:p>
        </w:tc>
        <w:tc>
          <w:tcPr>
            <w:tcW w:w="2407" w:type="dxa"/>
          </w:tcPr>
          <w:p w:rsidR="00D967D5" w:rsidRPr="002F2421" w:rsidRDefault="00D967D5" w:rsidP="00F11523">
            <w:pPr>
              <w:pStyle w:val="NoSpacing"/>
              <w:rPr>
                <w:rFonts w:ascii="Times New Roman" w:hAnsi="Times New Roman" w:cs="Times New Roman"/>
                <w:sz w:val="20"/>
              </w:rPr>
            </w:pPr>
            <w:r w:rsidRPr="002F2421">
              <w:rPr>
                <w:rFonts w:ascii="Times New Roman" w:hAnsi="Times New Roman" w:cs="Times New Roman"/>
                <w:sz w:val="20"/>
              </w:rPr>
              <w:t>Г ор аций . «Я воздвиг памятник...». Д а нт е Али гьери . «Божественная (фрагменты). У. Шек спи р. «Гамлет» (обзор с чтением отдельных сцен). И.-В. Г ё т е. «Фауст» (обзор с чтением отдельных сцен). Углубление понятия о драматической поэме</w:t>
            </w:r>
          </w:p>
        </w:tc>
        <w:tc>
          <w:tcPr>
            <w:tcW w:w="3835" w:type="dxa"/>
          </w:tcPr>
          <w:p w:rsidR="00D967D5" w:rsidRPr="002F2421" w:rsidRDefault="00D967D5" w:rsidP="002F2421">
            <w:pPr>
              <w:spacing w:before="100" w:beforeAutospacing="1" w:after="100" w:afterAutospacing="1"/>
              <w:rPr>
                <w:sz w:val="18"/>
                <w:szCs w:val="20"/>
              </w:rPr>
            </w:pPr>
            <w:r w:rsidRPr="002F2421">
              <w:rPr>
                <w:sz w:val="18"/>
                <w:szCs w:val="22"/>
              </w:rPr>
              <w:t>Подбор материала о биографии и творчестве писателей, истории создания их произведений с использованием справочной литературы и ресурсов Интернета. Выразительное чтение фрагментов. Устное рецензирование выразительного чтения одноклассников, исполнения актёров. Формулирование вопросов по тексту произведений. Устный или письменный ответ на вопрос по тексту произведения (в том числе с использованием цитирования). Участие в коллективном диалоге. Подбор цитат из текста по заданной теме. Характеристика сюжета и композиции произведений, их тематики, проблематики, идейно-эмоционального содержания. Восприятие художественной условности как специфической характеристики искусства. Характеристика героев и средств создания их образов, а также сопоставительная характеристика персонажей (в том числе с использованием цитирования). Работа со словарём литературоведческих терминов</w:t>
            </w:r>
          </w:p>
        </w:tc>
      </w:tr>
      <w:tr w:rsidR="00D967D5" w:rsidRPr="00687E5B" w:rsidTr="002F2421">
        <w:tc>
          <w:tcPr>
            <w:tcW w:w="560" w:type="dxa"/>
          </w:tcPr>
          <w:p w:rsidR="00D967D5" w:rsidRPr="002F2421" w:rsidRDefault="00D967D5" w:rsidP="00964CEF">
            <w:pPr>
              <w:rPr>
                <w:szCs w:val="28"/>
              </w:rPr>
            </w:pPr>
            <w:r w:rsidRPr="002F2421">
              <w:rPr>
                <w:sz w:val="22"/>
                <w:szCs w:val="28"/>
              </w:rPr>
              <w:t>8.</w:t>
            </w:r>
          </w:p>
        </w:tc>
        <w:tc>
          <w:tcPr>
            <w:tcW w:w="2962" w:type="dxa"/>
            <w:vAlign w:val="center"/>
          </w:tcPr>
          <w:p w:rsidR="00D967D5" w:rsidRPr="002F2421" w:rsidRDefault="00D967D5" w:rsidP="002F2421">
            <w:pPr>
              <w:shd w:val="clear" w:color="auto" w:fill="FFFFFF"/>
            </w:pPr>
            <w:r w:rsidRPr="002F2421">
              <w:rPr>
                <w:sz w:val="22"/>
                <w:szCs w:val="22"/>
              </w:rPr>
              <w:t>Повторение. Обобщение. Итоговый контроль.</w:t>
            </w:r>
          </w:p>
          <w:p w:rsidR="00D967D5" w:rsidRPr="002F2421" w:rsidRDefault="00D967D5" w:rsidP="002F2421">
            <w:pPr>
              <w:shd w:val="clear" w:color="auto" w:fill="FFFFFF"/>
            </w:pPr>
          </w:p>
          <w:p w:rsidR="00D967D5" w:rsidRPr="002F2421" w:rsidRDefault="00D967D5" w:rsidP="002F2421">
            <w:pPr>
              <w:shd w:val="clear" w:color="auto" w:fill="FFFFFF"/>
            </w:pPr>
          </w:p>
        </w:tc>
        <w:tc>
          <w:tcPr>
            <w:tcW w:w="918" w:type="dxa"/>
          </w:tcPr>
          <w:p w:rsidR="00D967D5" w:rsidRPr="002F2421" w:rsidRDefault="00D967D5" w:rsidP="002F2421">
            <w:pPr>
              <w:jc w:val="center"/>
              <w:rPr>
                <w:szCs w:val="28"/>
              </w:rPr>
            </w:pPr>
            <w:r w:rsidRPr="002F2421">
              <w:rPr>
                <w:sz w:val="22"/>
                <w:szCs w:val="28"/>
              </w:rPr>
              <w:t>2</w:t>
            </w:r>
          </w:p>
        </w:tc>
        <w:tc>
          <w:tcPr>
            <w:tcW w:w="2407" w:type="dxa"/>
          </w:tcPr>
          <w:p w:rsidR="00D967D5" w:rsidRPr="002F2421" w:rsidRDefault="00D967D5" w:rsidP="00964CEF">
            <w:pPr>
              <w:pStyle w:val="NoSpacing"/>
              <w:rPr>
                <w:rFonts w:ascii="Times New Roman" w:hAnsi="Times New Roman" w:cs="Times New Roman"/>
                <w:sz w:val="20"/>
              </w:rPr>
            </w:pPr>
            <w:r w:rsidRPr="002F2421">
              <w:rPr>
                <w:rFonts w:ascii="Times New Roman" w:hAnsi="Times New Roman" w:cs="Times New Roman"/>
                <w:sz w:val="20"/>
              </w:rPr>
              <w:t>Консультации для учащихся, избравших предмет «Литература» для ОГЭ в 9 классе.</w:t>
            </w:r>
          </w:p>
        </w:tc>
        <w:tc>
          <w:tcPr>
            <w:tcW w:w="3835" w:type="dxa"/>
          </w:tcPr>
          <w:p w:rsidR="00D967D5" w:rsidRPr="002F2421" w:rsidRDefault="00D967D5" w:rsidP="002F2421">
            <w:pPr>
              <w:spacing w:before="100" w:beforeAutospacing="1" w:after="100" w:afterAutospacing="1"/>
              <w:rPr>
                <w:sz w:val="18"/>
                <w:szCs w:val="20"/>
              </w:rPr>
            </w:pPr>
            <w:r w:rsidRPr="002F2421">
              <w:rPr>
                <w:sz w:val="18"/>
                <w:szCs w:val="22"/>
              </w:rPr>
              <w:t>Предъявление читательских и исследовательских навыков, приобретённых в 9 классе. Отчёт о выполнении самостоятельных учебных проектов</w:t>
            </w:r>
          </w:p>
        </w:tc>
      </w:tr>
    </w:tbl>
    <w:p w:rsidR="00D967D5" w:rsidRDefault="00D967D5" w:rsidP="007226A7">
      <w:pPr>
        <w:pStyle w:val="ListParagraph"/>
        <w:ind w:left="0"/>
        <w:jc w:val="center"/>
        <w:rPr>
          <w:b/>
          <w:sz w:val="28"/>
          <w:szCs w:val="28"/>
        </w:rPr>
      </w:pPr>
    </w:p>
    <w:p w:rsidR="00D967D5" w:rsidRDefault="00D967D5" w:rsidP="007226A7">
      <w:pPr>
        <w:pStyle w:val="ListParagraph"/>
        <w:ind w:left="0"/>
        <w:jc w:val="center"/>
        <w:rPr>
          <w:b/>
          <w:sz w:val="28"/>
          <w:szCs w:val="28"/>
        </w:rPr>
      </w:pPr>
    </w:p>
    <w:p w:rsidR="00D967D5" w:rsidRDefault="00D967D5" w:rsidP="007226A7">
      <w:pPr>
        <w:pStyle w:val="ListParagraph"/>
        <w:ind w:left="0"/>
        <w:jc w:val="center"/>
        <w:rPr>
          <w:b/>
          <w:sz w:val="28"/>
          <w:szCs w:val="28"/>
        </w:rPr>
      </w:pPr>
      <w:r>
        <w:rPr>
          <w:b/>
          <w:sz w:val="28"/>
          <w:szCs w:val="28"/>
        </w:rPr>
        <w:t>7.Описание материально-технического обеспечения образовательной деятельности</w:t>
      </w:r>
    </w:p>
    <w:p w:rsidR="00D967D5" w:rsidRDefault="00D967D5" w:rsidP="00312000">
      <w:pPr>
        <w:pStyle w:val="ListParagraph"/>
        <w:ind w:left="0"/>
        <w:jc w:val="both"/>
      </w:pPr>
    </w:p>
    <w:p w:rsidR="00D967D5" w:rsidRDefault="00D967D5" w:rsidP="00312000">
      <w:pPr>
        <w:autoSpaceDE w:val="0"/>
        <w:autoSpaceDN w:val="0"/>
        <w:adjustRightInd w:val="0"/>
        <w:jc w:val="center"/>
        <w:rPr>
          <w:b/>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08"/>
        <w:gridCol w:w="7605"/>
        <w:gridCol w:w="1418"/>
      </w:tblGrid>
      <w:tr w:rsidR="00D967D5" w:rsidRPr="009625F6" w:rsidTr="00312000">
        <w:tc>
          <w:tcPr>
            <w:tcW w:w="1008" w:type="dxa"/>
          </w:tcPr>
          <w:p w:rsidR="00D967D5" w:rsidRPr="00D95DE5" w:rsidRDefault="00D967D5" w:rsidP="000078AE">
            <w:pPr>
              <w:jc w:val="both"/>
              <w:rPr>
                <w:b/>
              </w:rPr>
            </w:pPr>
            <w:r w:rsidRPr="00D95DE5">
              <w:rPr>
                <w:b/>
              </w:rPr>
              <w:t>№ п/п</w:t>
            </w:r>
          </w:p>
        </w:tc>
        <w:tc>
          <w:tcPr>
            <w:tcW w:w="7605" w:type="dxa"/>
          </w:tcPr>
          <w:p w:rsidR="00D967D5" w:rsidRPr="00D95DE5" w:rsidRDefault="00D967D5" w:rsidP="000078AE">
            <w:pPr>
              <w:jc w:val="center"/>
              <w:rPr>
                <w:b/>
              </w:rPr>
            </w:pPr>
            <w:r w:rsidRPr="00D95DE5">
              <w:rPr>
                <w:b/>
              </w:rPr>
              <w:t>Наименование объектов и средств материально-технического обеспечения</w:t>
            </w:r>
          </w:p>
        </w:tc>
        <w:tc>
          <w:tcPr>
            <w:tcW w:w="1418" w:type="dxa"/>
          </w:tcPr>
          <w:p w:rsidR="00D967D5" w:rsidRPr="00D95DE5" w:rsidRDefault="00D967D5" w:rsidP="00312000">
            <w:pPr>
              <w:ind w:right="56"/>
              <w:jc w:val="center"/>
              <w:rPr>
                <w:b/>
              </w:rPr>
            </w:pPr>
            <w:r w:rsidRPr="00D95DE5">
              <w:rPr>
                <w:b/>
              </w:rPr>
              <w:t>Количество</w:t>
            </w:r>
          </w:p>
        </w:tc>
      </w:tr>
      <w:tr w:rsidR="00D967D5" w:rsidRPr="009625F6" w:rsidTr="00312000">
        <w:tc>
          <w:tcPr>
            <w:tcW w:w="10031" w:type="dxa"/>
            <w:gridSpan w:val="3"/>
          </w:tcPr>
          <w:p w:rsidR="00D967D5" w:rsidRPr="009625F6" w:rsidRDefault="00D967D5" w:rsidP="000078AE">
            <w:pPr>
              <w:jc w:val="center"/>
              <w:rPr>
                <w:sz w:val="18"/>
              </w:rPr>
            </w:pPr>
            <w:r w:rsidRPr="009625F6">
              <w:t>1.</w:t>
            </w:r>
            <w:r>
              <w:t>Печатные пособия</w:t>
            </w:r>
          </w:p>
        </w:tc>
      </w:tr>
      <w:tr w:rsidR="00D967D5" w:rsidRPr="001A53DE" w:rsidTr="00312000">
        <w:tc>
          <w:tcPr>
            <w:tcW w:w="1008" w:type="dxa"/>
          </w:tcPr>
          <w:p w:rsidR="00D967D5" w:rsidRPr="00467C5C" w:rsidRDefault="00D967D5" w:rsidP="000078AE">
            <w:pPr>
              <w:pStyle w:val="NoSpacing"/>
              <w:rPr>
                <w:rFonts w:ascii="Times New Roman" w:hAnsi="Times New Roman" w:cs="Times New Roman"/>
              </w:rPr>
            </w:pPr>
            <w:bookmarkStart w:id="0" w:name="_GoBack" w:colFirst="3" w:colLast="3"/>
            <w:r w:rsidRPr="00467C5C">
              <w:rPr>
                <w:rFonts w:ascii="Times New Roman" w:hAnsi="Times New Roman" w:cs="Times New Roman"/>
              </w:rPr>
              <w:t>1</w:t>
            </w:r>
          </w:p>
          <w:p w:rsidR="00D967D5" w:rsidRPr="00467C5C" w:rsidRDefault="00D967D5" w:rsidP="000078AE">
            <w:pPr>
              <w:pStyle w:val="NoSpacing"/>
              <w:rPr>
                <w:rFonts w:ascii="Times New Roman" w:hAnsi="Times New Roman" w:cs="Times New Roman"/>
              </w:rPr>
            </w:pPr>
          </w:p>
          <w:p w:rsidR="00D967D5" w:rsidRPr="00467C5C" w:rsidRDefault="00D967D5" w:rsidP="000078AE">
            <w:pPr>
              <w:pStyle w:val="NoSpacing"/>
              <w:rPr>
                <w:rFonts w:ascii="Times New Roman" w:hAnsi="Times New Roman" w:cs="Times New Roman"/>
              </w:rPr>
            </w:pPr>
          </w:p>
          <w:p w:rsidR="00D967D5" w:rsidRPr="00467C5C" w:rsidRDefault="00D967D5" w:rsidP="000078AE">
            <w:pPr>
              <w:pStyle w:val="NoSpacing"/>
              <w:rPr>
                <w:rFonts w:ascii="Times New Roman" w:hAnsi="Times New Roman" w:cs="Times New Roman"/>
              </w:rPr>
            </w:pPr>
          </w:p>
          <w:p w:rsidR="00D967D5" w:rsidRPr="00467C5C" w:rsidRDefault="00D967D5" w:rsidP="000078AE">
            <w:pPr>
              <w:pStyle w:val="NoSpacing"/>
              <w:rPr>
                <w:rFonts w:ascii="Times New Roman" w:hAnsi="Times New Roman" w:cs="Times New Roman"/>
              </w:rPr>
            </w:pPr>
            <w:r w:rsidRPr="00467C5C">
              <w:rPr>
                <w:rFonts w:ascii="Times New Roman" w:hAnsi="Times New Roman" w:cs="Times New Roman"/>
              </w:rPr>
              <w:t>2</w:t>
            </w:r>
          </w:p>
          <w:p w:rsidR="00D967D5" w:rsidRPr="00467C5C" w:rsidRDefault="00D967D5" w:rsidP="000078AE">
            <w:pPr>
              <w:pStyle w:val="NoSpacing"/>
              <w:rPr>
                <w:rFonts w:ascii="Times New Roman" w:hAnsi="Times New Roman" w:cs="Times New Roman"/>
              </w:rPr>
            </w:pPr>
          </w:p>
          <w:p w:rsidR="00D967D5" w:rsidRPr="00467C5C" w:rsidRDefault="00D967D5" w:rsidP="000078AE">
            <w:pPr>
              <w:pStyle w:val="NoSpacing"/>
              <w:rPr>
                <w:rFonts w:ascii="Times New Roman" w:hAnsi="Times New Roman" w:cs="Times New Roman"/>
              </w:rPr>
            </w:pPr>
          </w:p>
          <w:p w:rsidR="00D967D5" w:rsidRPr="00467C5C" w:rsidRDefault="00D967D5" w:rsidP="000078AE">
            <w:pPr>
              <w:pStyle w:val="NoSpacing"/>
              <w:rPr>
                <w:rFonts w:ascii="Times New Roman" w:hAnsi="Times New Roman" w:cs="Times New Roman"/>
              </w:rPr>
            </w:pPr>
          </w:p>
          <w:p w:rsidR="00D967D5" w:rsidRPr="00467C5C" w:rsidRDefault="00D967D5" w:rsidP="000078AE">
            <w:pPr>
              <w:pStyle w:val="NoSpacing"/>
              <w:rPr>
                <w:rFonts w:ascii="Times New Roman" w:hAnsi="Times New Roman" w:cs="Times New Roman"/>
              </w:rPr>
            </w:pPr>
            <w:r w:rsidRPr="00467C5C">
              <w:rPr>
                <w:rFonts w:ascii="Times New Roman" w:hAnsi="Times New Roman" w:cs="Times New Roman"/>
              </w:rPr>
              <w:t>3</w:t>
            </w:r>
          </w:p>
          <w:p w:rsidR="00D967D5" w:rsidRPr="00467C5C" w:rsidRDefault="00D967D5" w:rsidP="000078AE">
            <w:pPr>
              <w:pStyle w:val="NoSpacing"/>
              <w:rPr>
                <w:rFonts w:ascii="Times New Roman" w:hAnsi="Times New Roman" w:cs="Times New Roman"/>
              </w:rPr>
            </w:pPr>
          </w:p>
          <w:p w:rsidR="00D967D5" w:rsidRPr="00467C5C" w:rsidRDefault="00D967D5" w:rsidP="000078AE">
            <w:pPr>
              <w:pStyle w:val="NoSpacing"/>
              <w:rPr>
                <w:rFonts w:ascii="Times New Roman" w:hAnsi="Times New Roman" w:cs="Times New Roman"/>
              </w:rPr>
            </w:pPr>
          </w:p>
          <w:p w:rsidR="00D967D5" w:rsidRPr="00467C5C" w:rsidRDefault="00D967D5" w:rsidP="000078AE">
            <w:pPr>
              <w:pStyle w:val="NoSpacing"/>
              <w:rPr>
                <w:rFonts w:ascii="Times New Roman" w:hAnsi="Times New Roman" w:cs="Times New Roman"/>
              </w:rPr>
            </w:pPr>
            <w:r w:rsidRPr="00467C5C">
              <w:rPr>
                <w:rFonts w:ascii="Times New Roman" w:hAnsi="Times New Roman" w:cs="Times New Roman"/>
              </w:rPr>
              <w:t>4</w:t>
            </w:r>
          </w:p>
          <w:p w:rsidR="00D967D5" w:rsidRPr="00467C5C" w:rsidRDefault="00D967D5" w:rsidP="000078AE">
            <w:pPr>
              <w:pStyle w:val="NoSpacing"/>
              <w:rPr>
                <w:rFonts w:ascii="Times New Roman" w:hAnsi="Times New Roman" w:cs="Times New Roman"/>
              </w:rPr>
            </w:pPr>
          </w:p>
          <w:p w:rsidR="00D967D5" w:rsidRPr="00467C5C" w:rsidRDefault="00D967D5" w:rsidP="000078AE">
            <w:pPr>
              <w:pStyle w:val="NoSpacing"/>
              <w:rPr>
                <w:rFonts w:ascii="Times New Roman" w:hAnsi="Times New Roman" w:cs="Times New Roman"/>
              </w:rPr>
            </w:pPr>
          </w:p>
          <w:p w:rsidR="00D967D5" w:rsidRPr="00467C5C" w:rsidRDefault="00D967D5" w:rsidP="000078AE">
            <w:pPr>
              <w:pStyle w:val="NoSpacing"/>
              <w:rPr>
                <w:rFonts w:ascii="Times New Roman" w:hAnsi="Times New Roman" w:cs="Times New Roman"/>
              </w:rPr>
            </w:pPr>
            <w:r w:rsidRPr="00467C5C">
              <w:rPr>
                <w:rFonts w:ascii="Times New Roman" w:hAnsi="Times New Roman" w:cs="Times New Roman"/>
              </w:rPr>
              <w:t>5</w:t>
            </w:r>
          </w:p>
          <w:p w:rsidR="00D967D5" w:rsidRPr="00467C5C" w:rsidRDefault="00D967D5" w:rsidP="000078AE">
            <w:pPr>
              <w:pStyle w:val="NoSpacing"/>
              <w:rPr>
                <w:rFonts w:ascii="Times New Roman" w:hAnsi="Times New Roman" w:cs="Times New Roman"/>
              </w:rPr>
            </w:pPr>
          </w:p>
          <w:p w:rsidR="00D967D5" w:rsidRPr="00467C5C" w:rsidRDefault="00D967D5" w:rsidP="000078AE">
            <w:pPr>
              <w:pStyle w:val="NoSpacing"/>
              <w:rPr>
                <w:rFonts w:ascii="Times New Roman" w:hAnsi="Times New Roman" w:cs="Times New Roman"/>
              </w:rPr>
            </w:pPr>
          </w:p>
        </w:tc>
        <w:tc>
          <w:tcPr>
            <w:tcW w:w="7605" w:type="dxa"/>
          </w:tcPr>
          <w:p w:rsidR="00D967D5" w:rsidRDefault="00D967D5" w:rsidP="00887214">
            <w:pPr>
              <w:autoSpaceDE w:val="0"/>
              <w:autoSpaceDN w:val="0"/>
              <w:adjustRightInd w:val="0"/>
              <w:rPr>
                <w:color w:val="000000"/>
                <w:lang w:eastAsia="en-US"/>
              </w:rPr>
            </w:pPr>
            <w:r>
              <w:rPr>
                <w:color w:val="000000"/>
                <w:lang w:eastAsia="en-US"/>
              </w:rPr>
              <w:t>Коровина В. Я., Журавлёв В. П., Коровин В. И. Литература. 5 класс. В 2 ч. Учебник для общеобразовательных учреждений. — М.: Просвещение, 2010</w:t>
            </w:r>
          </w:p>
          <w:p w:rsidR="00D967D5" w:rsidRDefault="00D967D5" w:rsidP="00887214">
            <w:pPr>
              <w:autoSpaceDE w:val="0"/>
              <w:autoSpaceDN w:val="0"/>
              <w:adjustRightInd w:val="0"/>
              <w:rPr>
                <w:color w:val="000000"/>
                <w:lang w:eastAsia="en-US"/>
              </w:rPr>
            </w:pPr>
          </w:p>
          <w:p w:rsidR="00D967D5" w:rsidRPr="00887214" w:rsidRDefault="00D967D5" w:rsidP="00887214">
            <w:pPr>
              <w:autoSpaceDE w:val="0"/>
              <w:autoSpaceDN w:val="0"/>
              <w:adjustRightInd w:val="0"/>
              <w:rPr>
                <w:color w:val="000000"/>
                <w:lang w:eastAsia="en-US"/>
              </w:rPr>
            </w:pPr>
            <w:r>
              <w:rPr>
                <w:color w:val="000000"/>
                <w:lang w:eastAsia="en-US"/>
              </w:rPr>
              <w:t>Полухина В. П., Коровина В. Я., Журавлёв В. П., Коровин В. И. Литература. 6 класс. В 2 ч. Учебник для общеобразовательных учреждений. — М.:Просвещение, 2014</w:t>
            </w:r>
          </w:p>
          <w:p w:rsidR="00D967D5" w:rsidRDefault="00D967D5" w:rsidP="00887214">
            <w:pPr>
              <w:autoSpaceDE w:val="0"/>
              <w:autoSpaceDN w:val="0"/>
              <w:adjustRightInd w:val="0"/>
              <w:rPr>
                <w:rFonts w:ascii="Calibri" w:hAnsi="Calibri" w:cs="Simplified Arabic Fixed"/>
                <w:color w:val="000000"/>
                <w:lang w:eastAsia="en-US"/>
              </w:rPr>
            </w:pPr>
          </w:p>
          <w:p w:rsidR="00D967D5" w:rsidRPr="00887214" w:rsidRDefault="00D967D5" w:rsidP="00887214">
            <w:pPr>
              <w:autoSpaceDE w:val="0"/>
              <w:autoSpaceDN w:val="0"/>
              <w:adjustRightInd w:val="0"/>
              <w:rPr>
                <w:color w:val="000000"/>
                <w:lang w:eastAsia="en-US"/>
              </w:rPr>
            </w:pPr>
            <w:r>
              <w:rPr>
                <w:color w:val="000000"/>
                <w:lang w:eastAsia="en-US"/>
              </w:rPr>
              <w:t>Коровина В. Я. Литература. 7 класс. В 2 ч. Учебник для общеобразовательных учреждений. — М.: Просвещение, 2015</w:t>
            </w:r>
          </w:p>
          <w:p w:rsidR="00D967D5" w:rsidRDefault="00D967D5" w:rsidP="000078AE">
            <w:pPr>
              <w:pStyle w:val="NoSpacing"/>
              <w:rPr>
                <w:rFonts w:ascii="Times New Roman" w:eastAsia="SimSun" w:hAnsi="Times New Roman" w:cs="Times New Roman"/>
                <w:kern w:val="1"/>
                <w:lang w:eastAsia="hi-IN" w:bidi="hi-IN"/>
              </w:rPr>
            </w:pPr>
          </w:p>
          <w:p w:rsidR="00D967D5" w:rsidRPr="00185569" w:rsidRDefault="00D967D5" w:rsidP="000078AE">
            <w:pPr>
              <w:pStyle w:val="NoSpacing"/>
              <w:rPr>
                <w:rFonts w:ascii="Times New Roman" w:eastAsia="SimSun" w:hAnsi="Times New Roman" w:cs="Times New Roman"/>
                <w:kern w:val="1"/>
                <w:lang w:eastAsia="hi-IN" w:bidi="hi-IN"/>
              </w:rPr>
            </w:pPr>
            <w:r>
              <w:rPr>
                <w:rFonts w:ascii="Times New Roman" w:eastAsia="SimSun" w:hAnsi="Times New Roman" w:cs="Times New Roman"/>
                <w:kern w:val="1"/>
                <w:lang w:eastAsia="hi-IN" w:bidi="hi-IN"/>
              </w:rPr>
              <w:t>Егорова Н.В. Поурочные разработки по литературе 5 класс, Москва, «Вако», 2013</w:t>
            </w:r>
          </w:p>
          <w:p w:rsidR="00D967D5" w:rsidRDefault="00D967D5" w:rsidP="000078AE">
            <w:pPr>
              <w:pStyle w:val="NoSpacing"/>
              <w:rPr>
                <w:rFonts w:ascii="Times New Roman" w:eastAsia="SimSun" w:hAnsi="Times New Roman" w:cs="Times New Roman"/>
                <w:kern w:val="1"/>
                <w:lang w:eastAsia="hi-IN" w:bidi="hi-IN"/>
              </w:rPr>
            </w:pPr>
          </w:p>
          <w:p w:rsidR="00D967D5" w:rsidRPr="00185569" w:rsidRDefault="00D967D5" w:rsidP="000078AE">
            <w:pPr>
              <w:pStyle w:val="NoSpacing"/>
              <w:rPr>
                <w:rFonts w:ascii="Times New Roman" w:eastAsia="SimSun" w:hAnsi="Times New Roman" w:cs="Times New Roman"/>
                <w:kern w:val="1"/>
                <w:lang w:eastAsia="hi-IN" w:bidi="hi-IN"/>
              </w:rPr>
            </w:pPr>
            <w:r>
              <w:rPr>
                <w:rFonts w:ascii="Times New Roman" w:eastAsia="SimSun" w:hAnsi="Times New Roman" w:cs="Times New Roman"/>
                <w:kern w:val="1"/>
                <w:lang w:eastAsia="hi-IN" w:bidi="hi-IN"/>
              </w:rPr>
              <w:t>Критарова Ж.Н. анализ произведений русской литературы 8 класс. М.: Экзамен, 2014</w:t>
            </w:r>
          </w:p>
        </w:tc>
        <w:tc>
          <w:tcPr>
            <w:tcW w:w="1418" w:type="dxa"/>
          </w:tcPr>
          <w:p w:rsidR="00D967D5" w:rsidRPr="001A53DE" w:rsidRDefault="00D967D5" w:rsidP="000078AE">
            <w:pPr>
              <w:jc w:val="center"/>
              <w:rPr>
                <w:sz w:val="18"/>
              </w:rPr>
            </w:pPr>
            <w:r w:rsidRPr="00467C5C">
              <w:t>5</w:t>
            </w:r>
          </w:p>
        </w:tc>
      </w:tr>
      <w:bookmarkEnd w:id="0"/>
      <w:tr w:rsidR="00D967D5" w:rsidRPr="009625F6" w:rsidTr="00312000">
        <w:tc>
          <w:tcPr>
            <w:tcW w:w="10031" w:type="dxa"/>
            <w:gridSpan w:val="3"/>
          </w:tcPr>
          <w:p w:rsidR="00D967D5" w:rsidRPr="00467C5C" w:rsidRDefault="00D967D5" w:rsidP="000078AE">
            <w:pPr>
              <w:jc w:val="center"/>
              <w:rPr>
                <w:sz w:val="18"/>
              </w:rPr>
            </w:pPr>
            <w:r w:rsidRPr="00467C5C">
              <w:rPr>
                <w:sz w:val="18"/>
              </w:rPr>
              <w:t>2. Экранно-звуковые пособия</w:t>
            </w:r>
          </w:p>
        </w:tc>
      </w:tr>
      <w:tr w:rsidR="00D967D5" w:rsidRPr="001A53DE" w:rsidTr="00312000">
        <w:tc>
          <w:tcPr>
            <w:tcW w:w="1008" w:type="dxa"/>
          </w:tcPr>
          <w:p w:rsidR="00D967D5" w:rsidRPr="00467C5C" w:rsidRDefault="00D967D5" w:rsidP="000078AE">
            <w:pPr>
              <w:pStyle w:val="NoSpacing"/>
              <w:rPr>
                <w:rFonts w:ascii="Times New Roman" w:hAnsi="Times New Roman" w:cs="Times New Roman"/>
              </w:rPr>
            </w:pPr>
            <w:r w:rsidRPr="00467C5C">
              <w:rPr>
                <w:rFonts w:ascii="Times New Roman" w:hAnsi="Times New Roman" w:cs="Times New Roman"/>
              </w:rPr>
              <w:t>1</w:t>
            </w:r>
          </w:p>
          <w:p w:rsidR="00D967D5" w:rsidRDefault="00D967D5" w:rsidP="000078AE">
            <w:pPr>
              <w:pStyle w:val="NoSpacing"/>
              <w:rPr>
                <w:rFonts w:ascii="Times New Roman" w:hAnsi="Times New Roman" w:cs="Times New Roman"/>
              </w:rPr>
            </w:pPr>
          </w:p>
          <w:p w:rsidR="00D967D5" w:rsidRDefault="00D967D5" w:rsidP="000078AE">
            <w:pPr>
              <w:pStyle w:val="NoSpacing"/>
              <w:rPr>
                <w:rFonts w:ascii="Times New Roman" w:hAnsi="Times New Roman" w:cs="Times New Roman"/>
              </w:rPr>
            </w:pPr>
          </w:p>
          <w:p w:rsidR="00D967D5" w:rsidRDefault="00D967D5" w:rsidP="000078AE">
            <w:pPr>
              <w:pStyle w:val="NoSpacing"/>
              <w:rPr>
                <w:rFonts w:ascii="Times New Roman" w:hAnsi="Times New Roman" w:cs="Times New Roman"/>
              </w:rPr>
            </w:pPr>
            <w:r w:rsidRPr="00467C5C">
              <w:rPr>
                <w:rFonts w:ascii="Times New Roman" w:hAnsi="Times New Roman" w:cs="Times New Roman"/>
              </w:rPr>
              <w:t>2</w:t>
            </w:r>
          </w:p>
          <w:p w:rsidR="00D967D5" w:rsidRDefault="00D967D5" w:rsidP="000078AE">
            <w:pPr>
              <w:pStyle w:val="NoSpacing"/>
              <w:rPr>
                <w:rFonts w:ascii="Times New Roman" w:hAnsi="Times New Roman" w:cs="Times New Roman"/>
              </w:rPr>
            </w:pPr>
          </w:p>
          <w:p w:rsidR="00D967D5" w:rsidRDefault="00D967D5" w:rsidP="000078AE">
            <w:pPr>
              <w:pStyle w:val="NoSpacing"/>
              <w:rPr>
                <w:rFonts w:ascii="Times New Roman" w:hAnsi="Times New Roman" w:cs="Times New Roman"/>
              </w:rPr>
            </w:pPr>
          </w:p>
          <w:p w:rsidR="00D967D5" w:rsidRPr="00467C5C" w:rsidRDefault="00D967D5" w:rsidP="000078AE">
            <w:pPr>
              <w:pStyle w:val="NoSpacing"/>
              <w:rPr>
                <w:rFonts w:ascii="Times New Roman" w:hAnsi="Times New Roman" w:cs="Times New Roman"/>
              </w:rPr>
            </w:pPr>
            <w:r>
              <w:rPr>
                <w:rFonts w:ascii="Times New Roman" w:hAnsi="Times New Roman" w:cs="Times New Roman"/>
              </w:rPr>
              <w:t>3</w:t>
            </w:r>
          </w:p>
          <w:p w:rsidR="00D967D5" w:rsidRDefault="00D967D5" w:rsidP="000078AE">
            <w:pPr>
              <w:pStyle w:val="NoSpacing"/>
              <w:rPr>
                <w:rFonts w:ascii="Times New Roman" w:hAnsi="Times New Roman" w:cs="Times New Roman"/>
              </w:rPr>
            </w:pPr>
          </w:p>
          <w:p w:rsidR="00D967D5" w:rsidRDefault="00D967D5" w:rsidP="000078AE">
            <w:pPr>
              <w:pStyle w:val="NoSpacing"/>
              <w:rPr>
                <w:rFonts w:ascii="Times New Roman" w:hAnsi="Times New Roman" w:cs="Times New Roman"/>
              </w:rPr>
            </w:pPr>
            <w:r>
              <w:rPr>
                <w:rFonts w:ascii="Times New Roman" w:hAnsi="Times New Roman" w:cs="Times New Roman"/>
              </w:rPr>
              <w:t>4</w:t>
            </w:r>
          </w:p>
          <w:p w:rsidR="00D967D5" w:rsidRDefault="00D967D5" w:rsidP="000078AE">
            <w:pPr>
              <w:pStyle w:val="NoSpacing"/>
              <w:rPr>
                <w:rFonts w:ascii="Times New Roman" w:hAnsi="Times New Roman" w:cs="Times New Roman"/>
              </w:rPr>
            </w:pPr>
          </w:p>
          <w:p w:rsidR="00D967D5" w:rsidRDefault="00D967D5" w:rsidP="000078AE">
            <w:pPr>
              <w:pStyle w:val="NoSpacing"/>
              <w:rPr>
                <w:rFonts w:ascii="Times New Roman" w:hAnsi="Times New Roman" w:cs="Times New Roman"/>
              </w:rPr>
            </w:pPr>
            <w:r>
              <w:rPr>
                <w:rFonts w:ascii="Times New Roman" w:hAnsi="Times New Roman" w:cs="Times New Roman"/>
              </w:rPr>
              <w:t>5</w:t>
            </w:r>
          </w:p>
          <w:p w:rsidR="00D967D5" w:rsidRDefault="00D967D5" w:rsidP="000078AE">
            <w:pPr>
              <w:pStyle w:val="NoSpacing"/>
              <w:rPr>
                <w:rFonts w:ascii="Times New Roman" w:hAnsi="Times New Roman" w:cs="Times New Roman"/>
              </w:rPr>
            </w:pPr>
          </w:p>
          <w:p w:rsidR="00D967D5" w:rsidRDefault="00D967D5" w:rsidP="000078AE">
            <w:pPr>
              <w:pStyle w:val="NoSpacing"/>
              <w:rPr>
                <w:rFonts w:ascii="Times New Roman" w:hAnsi="Times New Roman" w:cs="Times New Roman"/>
              </w:rPr>
            </w:pPr>
            <w:r>
              <w:rPr>
                <w:rFonts w:ascii="Times New Roman" w:hAnsi="Times New Roman" w:cs="Times New Roman"/>
              </w:rPr>
              <w:t>6</w:t>
            </w:r>
          </w:p>
          <w:p w:rsidR="00D967D5" w:rsidRDefault="00D967D5" w:rsidP="000078AE">
            <w:pPr>
              <w:pStyle w:val="NoSpacing"/>
              <w:rPr>
                <w:rFonts w:ascii="Times New Roman" w:hAnsi="Times New Roman" w:cs="Times New Roman"/>
              </w:rPr>
            </w:pPr>
          </w:p>
          <w:p w:rsidR="00D967D5" w:rsidRDefault="00D967D5" w:rsidP="000078AE">
            <w:pPr>
              <w:pStyle w:val="NoSpacing"/>
              <w:rPr>
                <w:rFonts w:ascii="Times New Roman" w:hAnsi="Times New Roman" w:cs="Times New Roman"/>
              </w:rPr>
            </w:pPr>
            <w:r>
              <w:rPr>
                <w:rFonts w:ascii="Times New Roman" w:hAnsi="Times New Roman" w:cs="Times New Roman"/>
              </w:rPr>
              <w:t>7</w:t>
            </w:r>
          </w:p>
          <w:p w:rsidR="00D967D5" w:rsidRDefault="00D967D5" w:rsidP="000078AE">
            <w:pPr>
              <w:pStyle w:val="NoSpacing"/>
              <w:rPr>
                <w:rFonts w:ascii="Times New Roman" w:hAnsi="Times New Roman" w:cs="Times New Roman"/>
              </w:rPr>
            </w:pPr>
          </w:p>
          <w:p w:rsidR="00D967D5" w:rsidRDefault="00D967D5" w:rsidP="000078AE">
            <w:pPr>
              <w:pStyle w:val="NoSpacing"/>
              <w:rPr>
                <w:rFonts w:ascii="Times New Roman" w:hAnsi="Times New Roman" w:cs="Times New Roman"/>
              </w:rPr>
            </w:pPr>
          </w:p>
          <w:p w:rsidR="00D967D5" w:rsidRDefault="00D967D5" w:rsidP="000078AE">
            <w:pPr>
              <w:pStyle w:val="NoSpacing"/>
              <w:rPr>
                <w:rFonts w:ascii="Times New Roman" w:hAnsi="Times New Roman" w:cs="Times New Roman"/>
              </w:rPr>
            </w:pPr>
          </w:p>
          <w:p w:rsidR="00D967D5" w:rsidRDefault="00D967D5" w:rsidP="000078AE">
            <w:pPr>
              <w:pStyle w:val="NoSpacing"/>
              <w:rPr>
                <w:rFonts w:ascii="Times New Roman" w:hAnsi="Times New Roman" w:cs="Times New Roman"/>
              </w:rPr>
            </w:pPr>
            <w:r>
              <w:rPr>
                <w:rFonts w:ascii="Times New Roman" w:hAnsi="Times New Roman" w:cs="Times New Roman"/>
              </w:rPr>
              <w:t>8</w:t>
            </w:r>
          </w:p>
          <w:p w:rsidR="00D967D5" w:rsidRDefault="00D967D5" w:rsidP="000078AE">
            <w:pPr>
              <w:pStyle w:val="NoSpacing"/>
              <w:rPr>
                <w:rFonts w:ascii="Times New Roman" w:hAnsi="Times New Roman" w:cs="Times New Roman"/>
              </w:rPr>
            </w:pPr>
          </w:p>
          <w:p w:rsidR="00D967D5" w:rsidRDefault="00D967D5" w:rsidP="000078AE">
            <w:pPr>
              <w:pStyle w:val="NoSpacing"/>
              <w:rPr>
                <w:rFonts w:ascii="Times New Roman" w:hAnsi="Times New Roman" w:cs="Times New Roman"/>
              </w:rPr>
            </w:pPr>
            <w:r>
              <w:rPr>
                <w:rFonts w:ascii="Times New Roman" w:hAnsi="Times New Roman" w:cs="Times New Roman"/>
              </w:rPr>
              <w:t>9</w:t>
            </w:r>
          </w:p>
          <w:p w:rsidR="00D967D5" w:rsidRDefault="00D967D5" w:rsidP="000078AE">
            <w:pPr>
              <w:pStyle w:val="NoSpacing"/>
              <w:rPr>
                <w:rFonts w:ascii="Times New Roman" w:hAnsi="Times New Roman" w:cs="Times New Roman"/>
              </w:rPr>
            </w:pPr>
          </w:p>
          <w:p w:rsidR="00D967D5" w:rsidRDefault="00D967D5" w:rsidP="000078AE">
            <w:pPr>
              <w:pStyle w:val="NoSpacing"/>
              <w:rPr>
                <w:rFonts w:ascii="Times New Roman" w:hAnsi="Times New Roman" w:cs="Times New Roman"/>
              </w:rPr>
            </w:pPr>
            <w:r>
              <w:rPr>
                <w:rFonts w:ascii="Times New Roman" w:hAnsi="Times New Roman" w:cs="Times New Roman"/>
              </w:rPr>
              <w:t>10</w:t>
            </w:r>
          </w:p>
          <w:p w:rsidR="00D967D5" w:rsidRDefault="00D967D5" w:rsidP="000078AE">
            <w:pPr>
              <w:pStyle w:val="NoSpacing"/>
              <w:rPr>
                <w:rFonts w:ascii="Times New Roman" w:hAnsi="Times New Roman" w:cs="Times New Roman"/>
              </w:rPr>
            </w:pPr>
          </w:p>
          <w:p w:rsidR="00D967D5" w:rsidRPr="00467C5C" w:rsidRDefault="00D967D5" w:rsidP="000078AE">
            <w:pPr>
              <w:pStyle w:val="NoSpacing"/>
              <w:rPr>
                <w:rFonts w:ascii="Times New Roman" w:hAnsi="Times New Roman" w:cs="Times New Roman"/>
              </w:rPr>
            </w:pPr>
            <w:r>
              <w:rPr>
                <w:rFonts w:ascii="Times New Roman" w:hAnsi="Times New Roman" w:cs="Times New Roman"/>
              </w:rPr>
              <w:t>11</w:t>
            </w:r>
          </w:p>
        </w:tc>
        <w:tc>
          <w:tcPr>
            <w:tcW w:w="7605" w:type="dxa"/>
          </w:tcPr>
          <w:p w:rsidR="00D967D5" w:rsidRDefault="00D967D5" w:rsidP="000078AE">
            <w:pPr>
              <w:pStyle w:val="NoSpacing"/>
              <w:rPr>
                <w:rFonts w:ascii="Times New Roman" w:hAnsi="Times New Roman" w:cs="Times New Roman"/>
              </w:rPr>
            </w:pPr>
            <w:r w:rsidRPr="00185569">
              <w:rPr>
                <w:rFonts w:ascii="Times New Roman" w:hAnsi="Times New Roman" w:cs="Times New Roman"/>
              </w:rPr>
              <w:t>Презентации к урокам литературы</w:t>
            </w:r>
            <w:r>
              <w:rPr>
                <w:rFonts w:ascii="Times New Roman" w:hAnsi="Times New Roman" w:cs="Times New Roman"/>
              </w:rPr>
              <w:t xml:space="preserve"> </w:t>
            </w:r>
          </w:p>
          <w:p w:rsidR="00D967D5" w:rsidRPr="00185569" w:rsidRDefault="00D967D5" w:rsidP="000078AE">
            <w:pPr>
              <w:pStyle w:val="NoSpacing"/>
              <w:rPr>
                <w:rFonts w:ascii="Times New Roman" w:hAnsi="Times New Roman" w:cs="Times New Roman"/>
              </w:rPr>
            </w:pPr>
          </w:p>
          <w:p w:rsidR="00D967D5" w:rsidRPr="001E393A" w:rsidRDefault="00D967D5" w:rsidP="00312000">
            <w:pPr>
              <w:numPr>
                <w:ilvl w:val="0"/>
                <w:numId w:val="35"/>
              </w:numPr>
              <w:ind w:left="0"/>
              <w:rPr>
                <w:rStyle w:val="Strong"/>
                <w:bCs/>
              </w:rPr>
            </w:pPr>
            <w:r w:rsidRPr="00185569">
              <w:rPr>
                <w:rStyle w:val="Strong"/>
                <w:b w:val="0"/>
                <w:bCs/>
              </w:rPr>
              <w:t xml:space="preserve">Литература: 6 класс: Фонохрестоматия: Электронное учебное пособие на </w:t>
            </w:r>
            <w:r w:rsidRPr="00185569">
              <w:rPr>
                <w:rStyle w:val="Strong"/>
                <w:b w:val="0"/>
                <w:bCs/>
                <w:lang w:val="en-US"/>
              </w:rPr>
              <w:t>CD</w:t>
            </w:r>
            <w:r w:rsidRPr="00185569">
              <w:rPr>
                <w:rStyle w:val="Strong"/>
                <w:b w:val="0"/>
                <w:bCs/>
              </w:rPr>
              <w:t>-</w:t>
            </w:r>
            <w:r w:rsidRPr="00185569">
              <w:rPr>
                <w:rStyle w:val="Strong"/>
                <w:b w:val="0"/>
                <w:bCs/>
                <w:lang w:val="en-US"/>
              </w:rPr>
              <w:t>ROM</w:t>
            </w:r>
            <w:r w:rsidRPr="00185569">
              <w:rPr>
                <w:rStyle w:val="Strong"/>
                <w:b w:val="0"/>
                <w:bCs/>
              </w:rPr>
              <w:t>/ Сост. В.Я. Коровина, В.П. Журавлев, В.И. Коровин.</w:t>
            </w:r>
          </w:p>
          <w:p w:rsidR="00D967D5" w:rsidRPr="001E393A" w:rsidRDefault="00D967D5" w:rsidP="00312000">
            <w:pPr>
              <w:numPr>
                <w:ilvl w:val="0"/>
                <w:numId w:val="35"/>
              </w:numPr>
              <w:ind w:left="0"/>
              <w:rPr>
                <w:rStyle w:val="Strong"/>
                <w:bCs/>
              </w:rPr>
            </w:pPr>
          </w:p>
          <w:p w:rsidR="00D967D5" w:rsidRPr="001E393A" w:rsidRDefault="00D967D5" w:rsidP="001E393A">
            <w:pPr>
              <w:numPr>
                <w:ilvl w:val="0"/>
                <w:numId w:val="35"/>
              </w:numPr>
              <w:ind w:left="0"/>
              <w:rPr>
                <w:rStyle w:val="Strong"/>
                <w:bCs/>
              </w:rPr>
            </w:pPr>
            <w:r w:rsidRPr="00185569">
              <w:rPr>
                <w:rStyle w:val="Strong"/>
                <w:b w:val="0"/>
                <w:bCs/>
              </w:rPr>
              <w:t xml:space="preserve">Литература: </w:t>
            </w:r>
            <w:r>
              <w:rPr>
                <w:rStyle w:val="Strong"/>
                <w:b w:val="0"/>
                <w:bCs/>
              </w:rPr>
              <w:t>5</w:t>
            </w:r>
            <w:r w:rsidRPr="00185569">
              <w:rPr>
                <w:rStyle w:val="Strong"/>
                <w:b w:val="0"/>
                <w:bCs/>
              </w:rPr>
              <w:t xml:space="preserve"> класс: Фонохрестоматия: Электронное учебное пособие на </w:t>
            </w:r>
            <w:r w:rsidRPr="00185569">
              <w:rPr>
                <w:rStyle w:val="Strong"/>
                <w:b w:val="0"/>
                <w:bCs/>
                <w:lang w:val="en-US"/>
              </w:rPr>
              <w:t>CD</w:t>
            </w:r>
            <w:r w:rsidRPr="00185569">
              <w:rPr>
                <w:rStyle w:val="Strong"/>
                <w:b w:val="0"/>
                <w:bCs/>
              </w:rPr>
              <w:t>-</w:t>
            </w:r>
            <w:r w:rsidRPr="00185569">
              <w:rPr>
                <w:rStyle w:val="Strong"/>
                <w:b w:val="0"/>
                <w:bCs/>
                <w:lang w:val="en-US"/>
              </w:rPr>
              <w:t>ROM</w:t>
            </w:r>
            <w:r w:rsidRPr="00185569">
              <w:rPr>
                <w:rStyle w:val="Strong"/>
                <w:b w:val="0"/>
                <w:bCs/>
              </w:rPr>
              <w:t>/ Сост. В.Я. Коровина, В.П. Журавлев, В.И. Коровин.</w:t>
            </w:r>
          </w:p>
          <w:p w:rsidR="00D967D5" w:rsidRDefault="00D967D5" w:rsidP="001E393A"/>
          <w:p w:rsidR="00D967D5" w:rsidRDefault="00D967D5" w:rsidP="001E393A">
            <w:r>
              <w:t>А.С. Пушкин экранизации</w:t>
            </w:r>
          </w:p>
          <w:p w:rsidR="00D967D5" w:rsidRDefault="00D967D5" w:rsidP="001E393A"/>
          <w:p w:rsidR="00D967D5" w:rsidRDefault="00D967D5" w:rsidP="001E393A">
            <w:r>
              <w:t>И.Тургенев экранизации</w:t>
            </w:r>
          </w:p>
          <w:p w:rsidR="00D967D5" w:rsidRDefault="00D967D5" w:rsidP="001E393A"/>
          <w:p w:rsidR="00D967D5" w:rsidRDefault="00D967D5" w:rsidP="001E393A">
            <w:r>
              <w:t>Мультимедиа энциклопедия «А.С. Пушкин в зеркале двух столетий»</w:t>
            </w:r>
          </w:p>
          <w:p w:rsidR="00D967D5" w:rsidRDefault="00D967D5" w:rsidP="001E393A"/>
          <w:p w:rsidR="00D967D5" w:rsidRDefault="00D967D5" w:rsidP="001E393A">
            <w:r>
              <w:t>Русская литература в произведениях кинематографа: А.П. Чехов «Человек в футляре», «Свадьба», «Маска», «Хирургия», «Медведь», «Беззаконие».</w:t>
            </w:r>
          </w:p>
          <w:p w:rsidR="00D967D5" w:rsidRDefault="00D967D5" w:rsidP="001E393A">
            <w:pPr>
              <w:rPr>
                <w:sz w:val="8"/>
              </w:rPr>
            </w:pPr>
          </w:p>
          <w:p w:rsidR="00D967D5" w:rsidRDefault="00D967D5" w:rsidP="001E393A">
            <w:r>
              <w:t>Фильм «Недоросль»</w:t>
            </w:r>
          </w:p>
          <w:p w:rsidR="00D967D5" w:rsidRDefault="00D967D5" w:rsidP="001E393A"/>
          <w:p w:rsidR="00D967D5" w:rsidRDefault="00D967D5" w:rsidP="001E393A">
            <w:r>
              <w:t>Фильм «Онегин» по роману А.С. Пушкина</w:t>
            </w:r>
          </w:p>
          <w:p w:rsidR="00D967D5" w:rsidRPr="009C5342" w:rsidRDefault="00D967D5" w:rsidP="001E393A"/>
          <w:p w:rsidR="00D967D5" w:rsidRDefault="00D967D5" w:rsidP="001E393A">
            <w:r>
              <w:t>Фильм «Первая любовь»</w:t>
            </w:r>
          </w:p>
          <w:p w:rsidR="00D967D5" w:rsidRDefault="00D967D5" w:rsidP="001E393A"/>
          <w:p w:rsidR="00D967D5" w:rsidRDefault="00D967D5" w:rsidP="001E393A">
            <w:r>
              <w:t>Фильм «Собачье сердце»</w:t>
            </w:r>
          </w:p>
          <w:p w:rsidR="00D967D5" w:rsidRPr="00185569" w:rsidRDefault="00D967D5" w:rsidP="001E393A">
            <w:pPr>
              <w:numPr>
                <w:ilvl w:val="0"/>
                <w:numId w:val="35"/>
              </w:numPr>
              <w:ind w:left="0"/>
              <w:rPr>
                <w:b/>
                <w:bCs/>
              </w:rPr>
            </w:pPr>
          </w:p>
        </w:tc>
        <w:tc>
          <w:tcPr>
            <w:tcW w:w="1418" w:type="dxa"/>
          </w:tcPr>
          <w:p w:rsidR="00D967D5" w:rsidRPr="001A53DE" w:rsidRDefault="00D967D5" w:rsidP="000078AE">
            <w:pPr>
              <w:jc w:val="center"/>
              <w:rPr>
                <w:sz w:val="18"/>
              </w:rPr>
            </w:pPr>
            <w:r>
              <w:rPr>
                <w:sz w:val="18"/>
              </w:rPr>
              <w:t>11</w:t>
            </w:r>
          </w:p>
        </w:tc>
      </w:tr>
      <w:tr w:rsidR="00D967D5" w:rsidRPr="009625F6" w:rsidTr="00312000">
        <w:tc>
          <w:tcPr>
            <w:tcW w:w="10031" w:type="dxa"/>
            <w:gridSpan w:val="3"/>
          </w:tcPr>
          <w:p w:rsidR="00D967D5" w:rsidRPr="00467C5C" w:rsidRDefault="00D967D5" w:rsidP="000078AE">
            <w:pPr>
              <w:jc w:val="center"/>
              <w:rPr>
                <w:sz w:val="18"/>
              </w:rPr>
            </w:pPr>
            <w:r w:rsidRPr="00467C5C">
              <w:rPr>
                <w:sz w:val="18"/>
              </w:rPr>
              <w:t>3. Технические средства обучения</w:t>
            </w:r>
          </w:p>
        </w:tc>
      </w:tr>
      <w:tr w:rsidR="00D967D5" w:rsidRPr="009625F6" w:rsidTr="00312000">
        <w:tc>
          <w:tcPr>
            <w:tcW w:w="1008" w:type="dxa"/>
          </w:tcPr>
          <w:p w:rsidR="00D967D5" w:rsidRPr="00467C5C" w:rsidRDefault="00D967D5" w:rsidP="000078AE">
            <w:pPr>
              <w:pStyle w:val="NoSpacing"/>
              <w:rPr>
                <w:rFonts w:ascii="Times New Roman" w:hAnsi="Times New Roman" w:cs="Times New Roman"/>
              </w:rPr>
            </w:pPr>
            <w:r w:rsidRPr="00467C5C">
              <w:rPr>
                <w:rFonts w:ascii="Times New Roman" w:hAnsi="Times New Roman" w:cs="Times New Roman"/>
              </w:rPr>
              <w:t>1</w:t>
            </w:r>
          </w:p>
          <w:p w:rsidR="00D967D5" w:rsidRPr="00467C5C" w:rsidRDefault="00D967D5" w:rsidP="000078AE">
            <w:pPr>
              <w:pStyle w:val="NoSpacing"/>
              <w:rPr>
                <w:rFonts w:ascii="Times New Roman" w:hAnsi="Times New Roman" w:cs="Times New Roman"/>
              </w:rPr>
            </w:pPr>
            <w:r w:rsidRPr="00467C5C">
              <w:rPr>
                <w:rFonts w:ascii="Times New Roman" w:hAnsi="Times New Roman" w:cs="Times New Roman"/>
              </w:rPr>
              <w:t>2</w:t>
            </w:r>
          </w:p>
          <w:p w:rsidR="00D967D5" w:rsidRPr="00467C5C" w:rsidRDefault="00D967D5" w:rsidP="000078AE">
            <w:pPr>
              <w:pStyle w:val="NoSpacing"/>
              <w:rPr>
                <w:rFonts w:ascii="Times New Roman" w:hAnsi="Times New Roman" w:cs="Times New Roman"/>
              </w:rPr>
            </w:pPr>
            <w:r w:rsidRPr="00467C5C">
              <w:rPr>
                <w:rFonts w:ascii="Times New Roman" w:hAnsi="Times New Roman" w:cs="Times New Roman"/>
              </w:rPr>
              <w:t>3</w:t>
            </w:r>
          </w:p>
        </w:tc>
        <w:tc>
          <w:tcPr>
            <w:tcW w:w="7605" w:type="dxa"/>
          </w:tcPr>
          <w:p w:rsidR="00D967D5" w:rsidRPr="00185569" w:rsidRDefault="00D967D5" w:rsidP="000078AE">
            <w:pPr>
              <w:pStyle w:val="NoSpacing"/>
              <w:rPr>
                <w:rFonts w:ascii="Times New Roman" w:hAnsi="Times New Roman" w:cs="Times New Roman"/>
              </w:rPr>
            </w:pPr>
            <w:r w:rsidRPr="00185569">
              <w:rPr>
                <w:rFonts w:ascii="Times New Roman" w:hAnsi="Times New Roman" w:cs="Times New Roman"/>
              </w:rPr>
              <w:t>Мультимедийное оборудование</w:t>
            </w:r>
          </w:p>
          <w:p w:rsidR="00D967D5" w:rsidRPr="00185569" w:rsidRDefault="00D967D5" w:rsidP="000078AE">
            <w:pPr>
              <w:pStyle w:val="NoSpacing"/>
              <w:rPr>
                <w:rFonts w:ascii="Times New Roman" w:hAnsi="Times New Roman" w:cs="Times New Roman"/>
              </w:rPr>
            </w:pPr>
            <w:r w:rsidRPr="00185569">
              <w:rPr>
                <w:rFonts w:ascii="Times New Roman" w:hAnsi="Times New Roman" w:cs="Times New Roman"/>
              </w:rPr>
              <w:t>Компьютер</w:t>
            </w:r>
          </w:p>
          <w:p w:rsidR="00D967D5" w:rsidRPr="00185569" w:rsidRDefault="00D967D5" w:rsidP="000078AE">
            <w:pPr>
              <w:pStyle w:val="NoSpacing"/>
              <w:rPr>
                <w:rFonts w:ascii="Times New Roman" w:hAnsi="Times New Roman" w:cs="Times New Roman"/>
              </w:rPr>
            </w:pPr>
            <w:r w:rsidRPr="00185569">
              <w:rPr>
                <w:rFonts w:ascii="Times New Roman" w:hAnsi="Times New Roman" w:cs="Times New Roman"/>
              </w:rPr>
              <w:t>Ноутбук</w:t>
            </w:r>
          </w:p>
        </w:tc>
        <w:tc>
          <w:tcPr>
            <w:tcW w:w="1418" w:type="dxa"/>
          </w:tcPr>
          <w:p w:rsidR="00D967D5" w:rsidRPr="001A53DE" w:rsidRDefault="00D967D5" w:rsidP="000078AE">
            <w:pPr>
              <w:jc w:val="center"/>
              <w:rPr>
                <w:sz w:val="18"/>
              </w:rPr>
            </w:pPr>
            <w:r>
              <w:rPr>
                <w:sz w:val="18"/>
              </w:rPr>
              <w:t>3</w:t>
            </w:r>
          </w:p>
        </w:tc>
      </w:tr>
      <w:tr w:rsidR="00D967D5" w:rsidRPr="009625F6" w:rsidTr="00312000">
        <w:tc>
          <w:tcPr>
            <w:tcW w:w="10031" w:type="dxa"/>
            <w:gridSpan w:val="3"/>
          </w:tcPr>
          <w:p w:rsidR="00D967D5" w:rsidRPr="00467C5C" w:rsidRDefault="00D967D5" w:rsidP="000078AE">
            <w:pPr>
              <w:jc w:val="center"/>
              <w:rPr>
                <w:sz w:val="18"/>
              </w:rPr>
            </w:pPr>
            <w:r w:rsidRPr="00467C5C">
              <w:rPr>
                <w:sz w:val="18"/>
              </w:rPr>
              <w:t>4. Цифровые и электронные образовательные ресурсы</w:t>
            </w:r>
          </w:p>
        </w:tc>
      </w:tr>
      <w:tr w:rsidR="00D967D5" w:rsidRPr="009625F6" w:rsidTr="00312000">
        <w:tc>
          <w:tcPr>
            <w:tcW w:w="1008" w:type="dxa"/>
          </w:tcPr>
          <w:p w:rsidR="00D967D5" w:rsidRPr="00467C5C" w:rsidRDefault="00D967D5" w:rsidP="000078AE">
            <w:pPr>
              <w:pStyle w:val="NoSpacing"/>
              <w:rPr>
                <w:rFonts w:ascii="Times New Roman" w:hAnsi="Times New Roman" w:cs="Times New Roman"/>
              </w:rPr>
            </w:pPr>
          </w:p>
          <w:p w:rsidR="00D967D5" w:rsidRPr="00467C5C" w:rsidRDefault="00D967D5" w:rsidP="000078AE">
            <w:pPr>
              <w:pStyle w:val="NoSpacing"/>
              <w:rPr>
                <w:rFonts w:ascii="Times New Roman" w:hAnsi="Times New Roman" w:cs="Times New Roman"/>
              </w:rPr>
            </w:pPr>
            <w:r w:rsidRPr="00467C5C">
              <w:rPr>
                <w:rFonts w:ascii="Times New Roman" w:hAnsi="Times New Roman" w:cs="Times New Roman"/>
              </w:rPr>
              <w:t>1</w:t>
            </w:r>
          </w:p>
          <w:p w:rsidR="00D967D5" w:rsidRPr="00467C5C" w:rsidRDefault="00D967D5" w:rsidP="000078AE">
            <w:pPr>
              <w:pStyle w:val="NoSpacing"/>
              <w:rPr>
                <w:rFonts w:ascii="Times New Roman" w:hAnsi="Times New Roman" w:cs="Times New Roman"/>
              </w:rPr>
            </w:pPr>
            <w:r w:rsidRPr="00467C5C">
              <w:rPr>
                <w:rFonts w:ascii="Times New Roman" w:hAnsi="Times New Roman" w:cs="Times New Roman"/>
              </w:rPr>
              <w:t>2</w:t>
            </w:r>
          </w:p>
          <w:p w:rsidR="00D967D5" w:rsidRPr="00467C5C" w:rsidRDefault="00D967D5" w:rsidP="000078AE">
            <w:pPr>
              <w:pStyle w:val="NoSpacing"/>
              <w:rPr>
                <w:rFonts w:ascii="Times New Roman" w:hAnsi="Times New Roman" w:cs="Times New Roman"/>
              </w:rPr>
            </w:pPr>
            <w:r w:rsidRPr="00467C5C">
              <w:rPr>
                <w:rFonts w:ascii="Times New Roman" w:hAnsi="Times New Roman" w:cs="Times New Roman"/>
              </w:rPr>
              <w:t>3</w:t>
            </w:r>
          </w:p>
          <w:p w:rsidR="00D967D5" w:rsidRPr="00467C5C" w:rsidRDefault="00D967D5" w:rsidP="000078AE">
            <w:pPr>
              <w:pStyle w:val="NoSpacing"/>
              <w:rPr>
                <w:rFonts w:ascii="Times New Roman" w:hAnsi="Times New Roman" w:cs="Times New Roman"/>
              </w:rPr>
            </w:pPr>
            <w:r w:rsidRPr="00467C5C">
              <w:rPr>
                <w:rFonts w:ascii="Times New Roman" w:hAnsi="Times New Roman" w:cs="Times New Roman"/>
              </w:rPr>
              <w:t>4</w:t>
            </w:r>
          </w:p>
          <w:p w:rsidR="00D967D5" w:rsidRPr="00467C5C" w:rsidRDefault="00D967D5" w:rsidP="000078AE">
            <w:pPr>
              <w:pStyle w:val="NoSpacing"/>
              <w:rPr>
                <w:rFonts w:ascii="Times New Roman" w:hAnsi="Times New Roman" w:cs="Times New Roman"/>
              </w:rPr>
            </w:pPr>
            <w:r w:rsidRPr="00467C5C">
              <w:rPr>
                <w:rFonts w:ascii="Times New Roman" w:hAnsi="Times New Roman" w:cs="Times New Roman"/>
              </w:rPr>
              <w:t>5</w:t>
            </w:r>
          </w:p>
          <w:p w:rsidR="00D967D5" w:rsidRPr="00467C5C" w:rsidRDefault="00D967D5" w:rsidP="000078AE">
            <w:pPr>
              <w:pStyle w:val="NoSpacing"/>
              <w:rPr>
                <w:rFonts w:ascii="Times New Roman" w:hAnsi="Times New Roman" w:cs="Times New Roman"/>
              </w:rPr>
            </w:pPr>
          </w:p>
          <w:p w:rsidR="00D967D5" w:rsidRPr="00467C5C" w:rsidRDefault="00D967D5" w:rsidP="000078AE">
            <w:pPr>
              <w:pStyle w:val="NoSpacing"/>
              <w:rPr>
                <w:rFonts w:ascii="Times New Roman" w:hAnsi="Times New Roman" w:cs="Times New Roman"/>
              </w:rPr>
            </w:pPr>
          </w:p>
          <w:p w:rsidR="00D967D5" w:rsidRPr="00467C5C" w:rsidRDefault="00D967D5" w:rsidP="000078AE">
            <w:pPr>
              <w:pStyle w:val="NoSpacing"/>
              <w:rPr>
                <w:rFonts w:ascii="Times New Roman" w:hAnsi="Times New Roman" w:cs="Times New Roman"/>
              </w:rPr>
            </w:pPr>
            <w:r w:rsidRPr="00467C5C">
              <w:rPr>
                <w:rFonts w:ascii="Times New Roman" w:hAnsi="Times New Roman" w:cs="Times New Roman"/>
              </w:rPr>
              <w:t>6</w:t>
            </w:r>
          </w:p>
          <w:p w:rsidR="00D967D5" w:rsidRPr="00467C5C" w:rsidRDefault="00D967D5" w:rsidP="000078AE">
            <w:pPr>
              <w:pStyle w:val="NoSpacing"/>
              <w:rPr>
                <w:rFonts w:ascii="Times New Roman" w:hAnsi="Times New Roman" w:cs="Times New Roman"/>
              </w:rPr>
            </w:pPr>
            <w:r w:rsidRPr="00467C5C">
              <w:rPr>
                <w:rFonts w:ascii="Times New Roman" w:hAnsi="Times New Roman" w:cs="Times New Roman"/>
              </w:rPr>
              <w:t>7</w:t>
            </w:r>
          </w:p>
          <w:p w:rsidR="00D967D5" w:rsidRPr="00467C5C" w:rsidRDefault="00D967D5" w:rsidP="000078AE">
            <w:pPr>
              <w:pStyle w:val="NoSpacing"/>
              <w:rPr>
                <w:rFonts w:ascii="Times New Roman" w:hAnsi="Times New Roman" w:cs="Times New Roman"/>
              </w:rPr>
            </w:pPr>
          </w:p>
          <w:p w:rsidR="00D967D5" w:rsidRPr="00467C5C" w:rsidRDefault="00D967D5" w:rsidP="000078AE">
            <w:pPr>
              <w:pStyle w:val="NoSpacing"/>
              <w:rPr>
                <w:rFonts w:ascii="Times New Roman" w:hAnsi="Times New Roman" w:cs="Times New Roman"/>
              </w:rPr>
            </w:pPr>
            <w:r w:rsidRPr="00467C5C">
              <w:rPr>
                <w:rFonts w:ascii="Times New Roman" w:hAnsi="Times New Roman" w:cs="Times New Roman"/>
              </w:rPr>
              <w:t>8</w:t>
            </w:r>
          </w:p>
        </w:tc>
        <w:tc>
          <w:tcPr>
            <w:tcW w:w="7605" w:type="dxa"/>
          </w:tcPr>
          <w:p w:rsidR="00D967D5" w:rsidRPr="00185569" w:rsidRDefault="00D967D5" w:rsidP="000078AE">
            <w:pPr>
              <w:pStyle w:val="NoSpacing"/>
              <w:rPr>
                <w:rFonts w:ascii="Times New Roman" w:hAnsi="Times New Roman" w:cs="Times New Roman"/>
                <w:color w:val="000000"/>
                <w:szCs w:val="18"/>
              </w:rPr>
            </w:pPr>
            <w:r w:rsidRPr="00185569">
              <w:rPr>
                <w:rFonts w:ascii="Times New Roman" w:hAnsi="Times New Roman" w:cs="Times New Roman"/>
                <w:color w:val="000000"/>
              </w:rPr>
              <w:t>Художественная литература:</w:t>
            </w:r>
          </w:p>
          <w:p w:rsidR="00D967D5" w:rsidRPr="00185569" w:rsidRDefault="00D967D5" w:rsidP="00312000">
            <w:pPr>
              <w:pStyle w:val="NoSpacing"/>
              <w:widowControl/>
              <w:numPr>
                <w:ilvl w:val="0"/>
                <w:numId w:val="37"/>
              </w:numPr>
              <w:autoSpaceDE/>
              <w:autoSpaceDN/>
              <w:adjustRightInd/>
              <w:rPr>
                <w:rFonts w:ascii="Times New Roman" w:hAnsi="Times New Roman" w:cs="Times New Roman"/>
                <w:color w:val="000000"/>
                <w:szCs w:val="18"/>
              </w:rPr>
            </w:pPr>
            <w:hyperlink r:id="rId7" w:history="1">
              <w:r w:rsidRPr="00185569">
                <w:rPr>
                  <w:rFonts w:ascii="Times New Roman" w:hAnsi="Times New Roman" w:cs="Times New Roman"/>
                  <w:color w:val="000000"/>
                </w:rPr>
                <w:t>http://www.rusfolk.chat.ru</w:t>
              </w:r>
            </w:hyperlink>
            <w:r w:rsidRPr="00185569">
              <w:rPr>
                <w:rFonts w:ascii="Times New Roman" w:hAnsi="Times New Roman" w:cs="Times New Roman"/>
                <w:color w:val="000000"/>
              </w:rPr>
              <w:t> – Русский фольклор</w:t>
            </w:r>
          </w:p>
          <w:p w:rsidR="00D967D5" w:rsidRPr="00185569" w:rsidRDefault="00D967D5" w:rsidP="00312000">
            <w:pPr>
              <w:pStyle w:val="NoSpacing"/>
              <w:widowControl/>
              <w:numPr>
                <w:ilvl w:val="0"/>
                <w:numId w:val="37"/>
              </w:numPr>
              <w:autoSpaceDE/>
              <w:autoSpaceDN/>
              <w:adjustRightInd/>
              <w:rPr>
                <w:rFonts w:ascii="Times New Roman" w:hAnsi="Times New Roman" w:cs="Times New Roman"/>
                <w:color w:val="000000"/>
                <w:szCs w:val="18"/>
              </w:rPr>
            </w:pPr>
            <w:hyperlink r:id="rId8" w:history="1">
              <w:r w:rsidRPr="00185569">
                <w:rPr>
                  <w:rFonts w:ascii="Times New Roman" w:hAnsi="Times New Roman" w:cs="Times New Roman"/>
                  <w:color w:val="000000"/>
                </w:rPr>
                <w:t>http://www.pogovorka.com</w:t>
              </w:r>
            </w:hyperlink>
            <w:r w:rsidRPr="00185569">
              <w:rPr>
                <w:rFonts w:ascii="Times New Roman" w:hAnsi="Times New Roman" w:cs="Times New Roman"/>
                <w:color w:val="000000"/>
              </w:rPr>
              <w:t>. – Пословицы и поговорки</w:t>
            </w:r>
          </w:p>
          <w:p w:rsidR="00D967D5" w:rsidRPr="00185569" w:rsidRDefault="00D967D5" w:rsidP="00312000">
            <w:pPr>
              <w:pStyle w:val="NoSpacing"/>
              <w:widowControl/>
              <w:numPr>
                <w:ilvl w:val="0"/>
                <w:numId w:val="37"/>
              </w:numPr>
              <w:autoSpaceDE/>
              <w:autoSpaceDN/>
              <w:adjustRightInd/>
              <w:rPr>
                <w:rFonts w:ascii="Times New Roman" w:hAnsi="Times New Roman" w:cs="Times New Roman"/>
                <w:color w:val="000000"/>
                <w:szCs w:val="18"/>
              </w:rPr>
            </w:pPr>
            <w:hyperlink r:id="rId9" w:history="1">
              <w:r w:rsidRPr="00185569">
                <w:rPr>
                  <w:rFonts w:ascii="Times New Roman" w:hAnsi="Times New Roman" w:cs="Times New Roman"/>
                  <w:color w:val="000000"/>
                </w:rPr>
                <w:t>http://old-russian.chat.ru</w:t>
              </w:r>
            </w:hyperlink>
            <w:r w:rsidRPr="00185569">
              <w:rPr>
                <w:rFonts w:ascii="Times New Roman" w:hAnsi="Times New Roman" w:cs="Times New Roman"/>
                <w:color w:val="000000"/>
              </w:rPr>
              <w:t> – Древнерусская литература</w:t>
            </w:r>
          </w:p>
          <w:p w:rsidR="00D967D5" w:rsidRPr="00185569" w:rsidRDefault="00D967D5" w:rsidP="00312000">
            <w:pPr>
              <w:pStyle w:val="NoSpacing"/>
              <w:widowControl/>
              <w:numPr>
                <w:ilvl w:val="0"/>
                <w:numId w:val="37"/>
              </w:numPr>
              <w:autoSpaceDE/>
              <w:autoSpaceDN/>
              <w:adjustRightInd/>
              <w:rPr>
                <w:rFonts w:ascii="Times New Roman" w:hAnsi="Times New Roman" w:cs="Times New Roman"/>
                <w:color w:val="000000"/>
                <w:szCs w:val="18"/>
              </w:rPr>
            </w:pPr>
            <w:hyperlink r:id="rId10" w:history="1">
              <w:r w:rsidRPr="00185569">
                <w:rPr>
                  <w:rFonts w:ascii="Times New Roman" w:hAnsi="Times New Roman" w:cs="Times New Roman"/>
                  <w:color w:val="000000"/>
                </w:rPr>
                <w:t>http://www.klassika.ru</w:t>
              </w:r>
            </w:hyperlink>
            <w:r w:rsidRPr="00185569">
              <w:rPr>
                <w:rFonts w:ascii="Times New Roman" w:hAnsi="Times New Roman" w:cs="Times New Roman"/>
                <w:color w:val="000000"/>
              </w:rPr>
              <w:t> – Библиотека классической русской литературы</w:t>
            </w:r>
          </w:p>
          <w:p w:rsidR="00D967D5" w:rsidRPr="00185569" w:rsidRDefault="00D967D5" w:rsidP="00312000">
            <w:pPr>
              <w:pStyle w:val="NoSpacing"/>
              <w:widowControl/>
              <w:numPr>
                <w:ilvl w:val="0"/>
                <w:numId w:val="37"/>
              </w:numPr>
              <w:autoSpaceDE/>
              <w:autoSpaceDN/>
              <w:adjustRightInd/>
              <w:rPr>
                <w:rFonts w:ascii="Times New Roman" w:hAnsi="Times New Roman" w:cs="Times New Roman"/>
                <w:color w:val="000000"/>
                <w:szCs w:val="18"/>
              </w:rPr>
            </w:pPr>
            <w:hyperlink r:id="rId11" w:history="1">
              <w:r w:rsidRPr="00185569">
                <w:rPr>
                  <w:rFonts w:ascii="Times New Roman" w:hAnsi="Times New Roman" w:cs="Times New Roman"/>
                  <w:color w:val="000000"/>
                </w:rPr>
                <w:t>http://www.ruthenia.ru</w:t>
              </w:r>
            </w:hyperlink>
            <w:r w:rsidRPr="00185569">
              <w:rPr>
                <w:rFonts w:ascii="Times New Roman" w:hAnsi="Times New Roman" w:cs="Times New Roman"/>
                <w:color w:val="000000"/>
              </w:rPr>
              <w:t> – Русская поэзия 60-х годов</w:t>
            </w:r>
          </w:p>
          <w:p w:rsidR="00D967D5" w:rsidRPr="00185569" w:rsidRDefault="00D967D5" w:rsidP="000078AE">
            <w:pPr>
              <w:pStyle w:val="NoSpacing"/>
              <w:rPr>
                <w:rFonts w:ascii="Times New Roman" w:hAnsi="Times New Roman" w:cs="Times New Roman"/>
                <w:color w:val="000000"/>
                <w:szCs w:val="18"/>
              </w:rPr>
            </w:pPr>
            <w:r w:rsidRPr="00185569">
              <w:rPr>
                <w:rFonts w:ascii="Times New Roman" w:hAnsi="Times New Roman" w:cs="Times New Roman"/>
                <w:color w:val="000000"/>
              </w:rPr>
              <w:t>        </w:t>
            </w:r>
          </w:p>
          <w:p w:rsidR="00D967D5" w:rsidRPr="00185569" w:rsidRDefault="00D967D5" w:rsidP="000078AE">
            <w:pPr>
              <w:pStyle w:val="NoSpacing"/>
              <w:rPr>
                <w:rFonts w:ascii="Times New Roman" w:hAnsi="Times New Roman" w:cs="Times New Roman"/>
                <w:color w:val="000000"/>
                <w:szCs w:val="18"/>
              </w:rPr>
            </w:pPr>
            <w:r w:rsidRPr="00185569">
              <w:rPr>
                <w:rFonts w:ascii="Times New Roman" w:hAnsi="Times New Roman" w:cs="Times New Roman"/>
                <w:color w:val="000000"/>
              </w:rPr>
              <w:t>Справочно-информационные и методические материалы:</w:t>
            </w:r>
          </w:p>
          <w:p w:rsidR="00D967D5" w:rsidRPr="00185569" w:rsidRDefault="00D967D5" w:rsidP="00312000">
            <w:pPr>
              <w:pStyle w:val="NoSpacing"/>
              <w:widowControl/>
              <w:numPr>
                <w:ilvl w:val="0"/>
                <w:numId w:val="38"/>
              </w:numPr>
              <w:autoSpaceDE/>
              <w:autoSpaceDN/>
              <w:adjustRightInd/>
              <w:rPr>
                <w:rFonts w:ascii="Times New Roman" w:hAnsi="Times New Roman" w:cs="Times New Roman"/>
                <w:color w:val="000000"/>
                <w:szCs w:val="18"/>
              </w:rPr>
            </w:pPr>
            <w:hyperlink r:id="rId12" w:history="1">
              <w:r w:rsidRPr="00185569">
                <w:rPr>
                  <w:rFonts w:ascii="Times New Roman" w:hAnsi="Times New Roman" w:cs="Times New Roman"/>
                  <w:color w:val="000000"/>
                </w:rPr>
                <w:t>http://www.rol.ru</w:t>
              </w:r>
            </w:hyperlink>
            <w:r w:rsidRPr="00185569">
              <w:rPr>
                <w:rFonts w:ascii="Times New Roman" w:hAnsi="Times New Roman" w:cs="Times New Roman"/>
                <w:color w:val="000000"/>
              </w:rPr>
              <w:t> – Электронная версия журнала «Вопросы литературы»</w:t>
            </w:r>
          </w:p>
          <w:p w:rsidR="00D967D5" w:rsidRPr="00185569" w:rsidRDefault="00D967D5" w:rsidP="00312000">
            <w:pPr>
              <w:pStyle w:val="NoSpacing"/>
              <w:widowControl/>
              <w:numPr>
                <w:ilvl w:val="0"/>
                <w:numId w:val="38"/>
              </w:numPr>
              <w:autoSpaceDE/>
              <w:autoSpaceDN/>
              <w:adjustRightInd/>
              <w:rPr>
                <w:rFonts w:ascii="Times New Roman" w:hAnsi="Times New Roman" w:cs="Times New Roman"/>
                <w:color w:val="000000"/>
                <w:szCs w:val="18"/>
              </w:rPr>
            </w:pPr>
            <w:hyperlink r:id="rId13" w:history="1">
              <w:r w:rsidRPr="00185569">
                <w:rPr>
                  <w:rFonts w:ascii="Times New Roman" w:hAnsi="Times New Roman" w:cs="Times New Roman"/>
                  <w:color w:val="000000"/>
                </w:rPr>
                <w:t>http://www.1september.ru</w:t>
              </w:r>
            </w:hyperlink>
            <w:r w:rsidRPr="00185569">
              <w:rPr>
                <w:rFonts w:ascii="Times New Roman" w:hAnsi="Times New Roman" w:cs="Times New Roman"/>
                <w:color w:val="000000"/>
              </w:rPr>
              <w:t> – Электронные версии газеты «Литература» (Приложение к «Первому сентября»)</w:t>
            </w:r>
          </w:p>
          <w:p w:rsidR="00D967D5" w:rsidRPr="00185569" w:rsidRDefault="00D967D5" w:rsidP="00312000">
            <w:pPr>
              <w:pStyle w:val="NoSpacing"/>
              <w:widowControl/>
              <w:numPr>
                <w:ilvl w:val="0"/>
                <w:numId w:val="38"/>
              </w:numPr>
              <w:autoSpaceDE/>
              <w:autoSpaceDN/>
              <w:adjustRightInd/>
              <w:rPr>
                <w:rFonts w:ascii="Times New Roman" w:hAnsi="Times New Roman" w:cs="Times New Roman"/>
                <w:color w:val="000000"/>
                <w:szCs w:val="18"/>
              </w:rPr>
            </w:pPr>
            <w:hyperlink r:id="rId14" w:history="1">
              <w:r w:rsidRPr="00185569">
                <w:rPr>
                  <w:rFonts w:ascii="Times New Roman" w:hAnsi="Times New Roman" w:cs="Times New Roman"/>
                  <w:color w:val="000000"/>
                </w:rPr>
                <w:t>http://center.fio.ru</w:t>
              </w:r>
            </w:hyperlink>
            <w:r w:rsidRPr="00185569">
              <w:rPr>
                <w:rFonts w:ascii="Times New Roman" w:hAnsi="Times New Roman" w:cs="Times New Roman"/>
                <w:color w:val="000000"/>
              </w:rPr>
              <w:t>  – Мастерская «В помощь учителю. Литература»</w:t>
            </w:r>
          </w:p>
        </w:tc>
        <w:tc>
          <w:tcPr>
            <w:tcW w:w="1418" w:type="dxa"/>
          </w:tcPr>
          <w:p w:rsidR="00D967D5" w:rsidRPr="001A53DE" w:rsidRDefault="00D967D5" w:rsidP="000078AE">
            <w:pPr>
              <w:jc w:val="center"/>
              <w:rPr>
                <w:sz w:val="18"/>
              </w:rPr>
            </w:pPr>
            <w:r>
              <w:rPr>
                <w:sz w:val="18"/>
              </w:rPr>
              <w:t>8</w:t>
            </w:r>
          </w:p>
        </w:tc>
      </w:tr>
      <w:tr w:rsidR="00D967D5" w:rsidRPr="009625F6" w:rsidTr="00312000">
        <w:tc>
          <w:tcPr>
            <w:tcW w:w="10031" w:type="dxa"/>
            <w:gridSpan w:val="3"/>
          </w:tcPr>
          <w:p w:rsidR="00D967D5" w:rsidRPr="00467C5C" w:rsidRDefault="00D967D5" w:rsidP="000078AE">
            <w:pPr>
              <w:jc w:val="center"/>
              <w:rPr>
                <w:sz w:val="18"/>
              </w:rPr>
            </w:pPr>
            <w:r w:rsidRPr="00467C5C">
              <w:rPr>
                <w:sz w:val="18"/>
              </w:rPr>
              <w:t>5. Учебно-практическое и учебно-лабораторное оборудование</w:t>
            </w:r>
          </w:p>
        </w:tc>
      </w:tr>
      <w:tr w:rsidR="00D967D5" w:rsidRPr="009625F6" w:rsidTr="00312000">
        <w:tc>
          <w:tcPr>
            <w:tcW w:w="1008" w:type="dxa"/>
          </w:tcPr>
          <w:p w:rsidR="00D967D5" w:rsidRPr="00467C5C" w:rsidRDefault="00D967D5" w:rsidP="000078AE">
            <w:pPr>
              <w:pStyle w:val="NoSpacing"/>
              <w:rPr>
                <w:rFonts w:ascii="Times New Roman" w:hAnsi="Times New Roman" w:cs="Times New Roman"/>
              </w:rPr>
            </w:pPr>
          </w:p>
        </w:tc>
        <w:tc>
          <w:tcPr>
            <w:tcW w:w="7605" w:type="dxa"/>
          </w:tcPr>
          <w:p w:rsidR="00D967D5" w:rsidRPr="00185569" w:rsidRDefault="00D967D5" w:rsidP="000078AE">
            <w:pPr>
              <w:pStyle w:val="NoSpacing"/>
              <w:rPr>
                <w:rFonts w:ascii="Times New Roman" w:hAnsi="Times New Roman" w:cs="Times New Roman"/>
                <w:color w:val="000000"/>
              </w:rPr>
            </w:pPr>
            <w:r w:rsidRPr="00185569">
              <w:rPr>
                <w:rFonts w:ascii="Times New Roman" w:hAnsi="Times New Roman" w:cs="Times New Roman"/>
                <w:color w:val="000000"/>
              </w:rPr>
              <w:t>Не предусмотрено</w:t>
            </w:r>
          </w:p>
        </w:tc>
        <w:tc>
          <w:tcPr>
            <w:tcW w:w="1418" w:type="dxa"/>
          </w:tcPr>
          <w:p w:rsidR="00D967D5" w:rsidRDefault="00D967D5" w:rsidP="000078AE">
            <w:pPr>
              <w:jc w:val="center"/>
              <w:rPr>
                <w:sz w:val="18"/>
              </w:rPr>
            </w:pPr>
          </w:p>
        </w:tc>
      </w:tr>
      <w:tr w:rsidR="00D967D5" w:rsidRPr="009625F6" w:rsidTr="00312000">
        <w:tc>
          <w:tcPr>
            <w:tcW w:w="10031" w:type="dxa"/>
            <w:gridSpan w:val="3"/>
          </w:tcPr>
          <w:p w:rsidR="00D967D5" w:rsidRPr="00467C5C" w:rsidRDefault="00D967D5" w:rsidP="000078AE">
            <w:pPr>
              <w:jc w:val="center"/>
              <w:rPr>
                <w:sz w:val="18"/>
              </w:rPr>
            </w:pPr>
            <w:r w:rsidRPr="00467C5C">
              <w:rPr>
                <w:sz w:val="18"/>
              </w:rPr>
              <w:t>6. Натуральные объекты</w:t>
            </w:r>
          </w:p>
        </w:tc>
      </w:tr>
      <w:tr w:rsidR="00D967D5" w:rsidRPr="009625F6" w:rsidTr="00312000">
        <w:tc>
          <w:tcPr>
            <w:tcW w:w="1008" w:type="dxa"/>
          </w:tcPr>
          <w:p w:rsidR="00D967D5" w:rsidRPr="00467C5C" w:rsidRDefault="00D967D5" w:rsidP="000078AE">
            <w:pPr>
              <w:pStyle w:val="NoSpacing"/>
              <w:rPr>
                <w:rFonts w:ascii="Times New Roman" w:hAnsi="Times New Roman" w:cs="Times New Roman"/>
              </w:rPr>
            </w:pPr>
          </w:p>
        </w:tc>
        <w:tc>
          <w:tcPr>
            <w:tcW w:w="7605" w:type="dxa"/>
          </w:tcPr>
          <w:p w:rsidR="00D967D5" w:rsidRPr="00185569" w:rsidRDefault="00D967D5" w:rsidP="000078AE">
            <w:pPr>
              <w:pStyle w:val="NoSpacing"/>
              <w:rPr>
                <w:rFonts w:ascii="Times New Roman" w:hAnsi="Times New Roman" w:cs="Times New Roman"/>
                <w:color w:val="000000"/>
              </w:rPr>
            </w:pPr>
            <w:r w:rsidRPr="00185569">
              <w:rPr>
                <w:rFonts w:ascii="Times New Roman" w:hAnsi="Times New Roman" w:cs="Times New Roman"/>
                <w:color w:val="000000"/>
              </w:rPr>
              <w:t>Не предусмотрены</w:t>
            </w:r>
          </w:p>
        </w:tc>
        <w:tc>
          <w:tcPr>
            <w:tcW w:w="1418" w:type="dxa"/>
          </w:tcPr>
          <w:p w:rsidR="00D967D5" w:rsidRDefault="00D967D5" w:rsidP="000078AE">
            <w:pPr>
              <w:jc w:val="center"/>
              <w:rPr>
                <w:sz w:val="18"/>
              </w:rPr>
            </w:pPr>
          </w:p>
        </w:tc>
      </w:tr>
      <w:tr w:rsidR="00D967D5" w:rsidRPr="009625F6" w:rsidTr="00312000">
        <w:tc>
          <w:tcPr>
            <w:tcW w:w="10031" w:type="dxa"/>
            <w:gridSpan w:val="3"/>
          </w:tcPr>
          <w:p w:rsidR="00D967D5" w:rsidRPr="00467C5C" w:rsidRDefault="00D967D5" w:rsidP="000078AE">
            <w:pPr>
              <w:jc w:val="center"/>
              <w:rPr>
                <w:sz w:val="18"/>
              </w:rPr>
            </w:pPr>
            <w:r w:rsidRPr="00467C5C">
              <w:rPr>
                <w:sz w:val="18"/>
              </w:rPr>
              <w:t>7. Демонстрационные пособия</w:t>
            </w:r>
          </w:p>
        </w:tc>
      </w:tr>
      <w:tr w:rsidR="00D967D5" w:rsidRPr="009625F6" w:rsidTr="00312000">
        <w:tc>
          <w:tcPr>
            <w:tcW w:w="1008" w:type="dxa"/>
          </w:tcPr>
          <w:p w:rsidR="00D967D5" w:rsidRPr="00467C5C" w:rsidRDefault="00D967D5" w:rsidP="000078AE">
            <w:pPr>
              <w:pStyle w:val="NoSpacing"/>
              <w:rPr>
                <w:rFonts w:ascii="Times New Roman" w:hAnsi="Times New Roman" w:cs="Times New Roman"/>
              </w:rPr>
            </w:pPr>
            <w:r w:rsidRPr="00467C5C">
              <w:rPr>
                <w:rFonts w:ascii="Times New Roman" w:hAnsi="Times New Roman" w:cs="Times New Roman"/>
              </w:rPr>
              <w:t>1</w:t>
            </w:r>
          </w:p>
          <w:p w:rsidR="00D967D5" w:rsidRPr="00467C5C" w:rsidRDefault="00D967D5" w:rsidP="000078AE">
            <w:pPr>
              <w:pStyle w:val="NoSpacing"/>
              <w:rPr>
                <w:rFonts w:ascii="Times New Roman" w:hAnsi="Times New Roman" w:cs="Times New Roman"/>
              </w:rPr>
            </w:pPr>
            <w:r w:rsidRPr="00467C5C">
              <w:rPr>
                <w:rFonts w:ascii="Times New Roman" w:hAnsi="Times New Roman" w:cs="Times New Roman"/>
              </w:rPr>
              <w:t>2</w:t>
            </w:r>
          </w:p>
          <w:p w:rsidR="00D967D5" w:rsidRPr="00467C5C" w:rsidRDefault="00D967D5" w:rsidP="000078AE">
            <w:pPr>
              <w:pStyle w:val="NoSpacing"/>
              <w:rPr>
                <w:rFonts w:ascii="Times New Roman" w:hAnsi="Times New Roman" w:cs="Times New Roman"/>
              </w:rPr>
            </w:pPr>
            <w:r w:rsidRPr="00467C5C">
              <w:rPr>
                <w:rFonts w:ascii="Times New Roman" w:hAnsi="Times New Roman" w:cs="Times New Roman"/>
              </w:rPr>
              <w:t>3</w:t>
            </w:r>
          </w:p>
          <w:p w:rsidR="00D967D5" w:rsidRPr="00467C5C" w:rsidRDefault="00D967D5" w:rsidP="000078AE">
            <w:pPr>
              <w:pStyle w:val="NoSpacing"/>
              <w:rPr>
                <w:rFonts w:ascii="Times New Roman" w:hAnsi="Times New Roman" w:cs="Times New Roman"/>
              </w:rPr>
            </w:pPr>
          </w:p>
        </w:tc>
        <w:tc>
          <w:tcPr>
            <w:tcW w:w="7605" w:type="dxa"/>
          </w:tcPr>
          <w:p w:rsidR="00D967D5" w:rsidRPr="00185569" w:rsidRDefault="00D967D5" w:rsidP="00312000">
            <w:pPr>
              <w:pStyle w:val="ListParagraph"/>
              <w:numPr>
                <w:ilvl w:val="0"/>
                <w:numId w:val="36"/>
              </w:numPr>
              <w:ind w:left="0"/>
              <w:jc w:val="both"/>
            </w:pPr>
            <w:r w:rsidRPr="00185569">
              <w:t>Плакаты по литературе</w:t>
            </w:r>
          </w:p>
          <w:p w:rsidR="00D967D5" w:rsidRPr="00185569" w:rsidRDefault="00D967D5" w:rsidP="000078AE">
            <w:pPr>
              <w:pStyle w:val="NoSpacing"/>
              <w:rPr>
                <w:rFonts w:ascii="Times New Roman" w:hAnsi="Times New Roman" w:cs="Times New Roman"/>
              </w:rPr>
            </w:pPr>
            <w:r w:rsidRPr="00185569">
              <w:rPr>
                <w:rFonts w:ascii="Times New Roman" w:hAnsi="Times New Roman" w:cs="Times New Roman"/>
              </w:rPr>
              <w:t>Портреты писателей</w:t>
            </w:r>
          </w:p>
          <w:p w:rsidR="00D967D5" w:rsidRPr="00185569" w:rsidRDefault="00D967D5" w:rsidP="00312000">
            <w:pPr>
              <w:pStyle w:val="ListParagraph"/>
              <w:numPr>
                <w:ilvl w:val="0"/>
                <w:numId w:val="36"/>
              </w:numPr>
              <w:ind w:left="0"/>
              <w:jc w:val="both"/>
            </w:pPr>
            <w:r w:rsidRPr="00185569">
              <w:t>Иллюстрации к произведениям писателей.</w:t>
            </w:r>
          </w:p>
        </w:tc>
        <w:tc>
          <w:tcPr>
            <w:tcW w:w="1418" w:type="dxa"/>
          </w:tcPr>
          <w:p w:rsidR="00D967D5" w:rsidRDefault="00D967D5" w:rsidP="000078AE">
            <w:pPr>
              <w:jc w:val="center"/>
              <w:rPr>
                <w:sz w:val="18"/>
              </w:rPr>
            </w:pPr>
            <w:r>
              <w:rPr>
                <w:sz w:val="18"/>
              </w:rPr>
              <w:t>3</w:t>
            </w:r>
          </w:p>
        </w:tc>
      </w:tr>
      <w:tr w:rsidR="00D967D5" w:rsidRPr="009625F6" w:rsidTr="00312000">
        <w:tc>
          <w:tcPr>
            <w:tcW w:w="10031" w:type="dxa"/>
            <w:gridSpan w:val="3"/>
          </w:tcPr>
          <w:p w:rsidR="00D967D5" w:rsidRPr="00185569" w:rsidRDefault="00D967D5" w:rsidP="000078AE">
            <w:pPr>
              <w:jc w:val="center"/>
              <w:rPr>
                <w:sz w:val="18"/>
              </w:rPr>
            </w:pPr>
            <w:r w:rsidRPr="00185569">
              <w:rPr>
                <w:sz w:val="18"/>
              </w:rPr>
              <w:t>8. Музыкальные инструменты</w:t>
            </w:r>
          </w:p>
        </w:tc>
      </w:tr>
      <w:tr w:rsidR="00D967D5" w:rsidRPr="009625F6" w:rsidTr="00312000">
        <w:tc>
          <w:tcPr>
            <w:tcW w:w="1008" w:type="dxa"/>
          </w:tcPr>
          <w:p w:rsidR="00D967D5" w:rsidRDefault="00D967D5" w:rsidP="000078AE">
            <w:pPr>
              <w:pStyle w:val="NoSpacing"/>
            </w:pPr>
          </w:p>
        </w:tc>
        <w:tc>
          <w:tcPr>
            <w:tcW w:w="7605" w:type="dxa"/>
          </w:tcPr>
          <w:p w:rsidR="00D967D5" w:rsidRPr="00185569" w:rsidRDefault="00D967D5" w:rsidP="000078AE">
            <w:pPr>
              <w:pStyle w:val="NoSpacing"/>
              <w:rPr>
                <w:rFonts w:ascii="Times New Roman" w:hAnsi="Times New Roman" w:cs="Times New Roman"/>
                <w:color w:val="000000"/>
              </w:rPr>
            </w:pPr>
            <w:r w:rsidRPr="00185569">
              <w:rPr>
                <w:rFonts w:ascii="Times New Roman" w:hAnsi="Times New Roman" w:cs="Times New Roman"/>
                <w:color w:val="000000"/>
              </w:rPr>
              <w:t>Не предусмотрены</w:t>
            </w:r>
          </w:p>
        </w:tc>
        <w:tc>
          <w:tcPr>
            <w:tcW w:w="1418" w:type="dxa"/>
          </w:tcPr>
          <w:p w:rsidR="00D967D5" w:rsidRDefault="00D967D5" w:rsidP="000078AE">
            <w:pPr>
              <w:jc w:val="center"/>
              <w:rPr>
                <w:sz w:val="18"/>
              </w:rPr>
            </w:pPr>
          </w:p>
        </w:tc>
      </w:tr>
      <w:tr w:rsidR="00D967D5" w:rsidRPr="009625F6" w:rsidTr="00312000">
        <w:tc>
          <w:tcPr>
            <w:tcW w:w="10031" w:type="dxa"/>
            <w:gridSpan w:val="3"/>
          </w:tcPr>
          <w:p w:rsidR="00D967D5" w:rsidRPr="00185569" w:rsidRDefault="00D967D5" w:rsidP="000078AE">
            <w:pPr>
              <w:jc w:val="center"/>
              <w:rPr>
                <w:sz w:val="18"/>
              </w:rPr>
            </w:pPr>
            <w:r w:rsidRPr="00185569">
              <w:rPr>
                <w:sz w:val="18"/>
              </w:rPr>
              <w:t>9. Натуральный фонд</w:t>
            </w:r>
          </w:p>
        </w:tc>
      </w:tr>
      <w:tr w:rsidR="00D967D5" w:rsidRPr="009625F6" w:rsidTr="00312000">
        <w:tc>
          <w:tcPr>
            <w:tcW w:w="1008" w:type="dxa"/>
          </w:tcPr>
          <w:p w:rsidR="00D967D5" w:rsidRDefault="00D967D5" w:rsidP="000078AE">
            <w:pPr>
              <w:pStyle w:val="NoSpacing"/>
            </w:pPr>
          </w:p>
        </w:tc>
        <w:tc>
          <w:tcPr>
            <w:tcW w:w="7605" w:type="dxa"/>
          </w:tcPr>
          <w:p w:rsidR="00D967D5" w:rsidRPr="00185569" w:rsidRDefault="00D967D5" w:rsidP="000078AE">
            <w:pPr>
              <w:pStyle w:val="NoSpacing"/>
              <w:rPr>
                <w:rFonts w:ascii="Times New Roman" w:hAnsi="Times New Roman" w:cs="Times New Roman"/>
                <w:color w:val="000000"/>
              </w:rPr>
            </w:pPr>
            <w:r w:rsidRPr="00185569">
              <w:rPr>
                <w:rFonts w:ascii="Times New Roman" w:hAnsi="Times New Roman" w:cs="Times New Roman"/>
                <w:color w:val="000000"/>
              </w:rPr>
              <w:t>Не предусмотрен</w:t>
            </w:r>
          </w:p>
        </w:tc>
        <w:tc>
          <w:tcPr>
            <w:tcW w:w="1418" w:type="dxa"/>
          </w:tcPr>
          <w:p w:rsidR="00D967D5" w:rsidRDefault="00D967D5" w:rsidP="000078AE">
            <w:pPr>
              <w:jc w:val="center"/>
              <w:rPr>
                <w:sz w:val="18"/>
              </w:rPr>
            </w:pPr>
          </w:p>
        </w:tc>
      </w:tr>
    </w:tbl>
    <w:p w:rsidR="00D967D5" w:rsidRDefault="00D967D5" w:rsidP="00312000">
      <w:pPr>
        <w:pStyle w:val="ListParagraph"/>
        <w:ind w:left="0"/>
        <w:jc w:val="both"/>
      </w:pPr>
    </w:p>
    <w:p w:rsidR="00D967D5" w:rsidRDefault="00D967D5" w:rsidP="002E4B1A">
      <w:pPr>
        <w:pStyle w:val="ListParagraph"/>
        <w:ind w:left="0"/>
        <w:jc w:val="center"/>
        <w:rPr>
          <w:b/>
          <w:sz w:val="28"/>
          <w:szCs w:val="28"/>
        </w:rPr>
      </w:pPr>
      <w:r>
        <w:rPr>
          <w:b/>
          <w:sz w:val="28"/>
          <w:szCs w:val="28"/>
        </w:rPr>
        <w:t>8.Планируемые результаты изучения учебного предмета, курса</w:t>
      </w:r>
    </w:p>
    <w:p w:rsidR="00D967D5" w:rsidRDefault="00D967D5" w:rsidP="002E4B1A">
      <w:pPr>
        <w:pStyle w:val="ListParagraph"/>
        <w:ind w:left="0"/>
        <w:jc w:val="both"/>
      </w:pPr>
    </w:p>
    <w:p w:rsidR="00D967D5" w:rsidRDefault="00D967D5" w:rsidP="002E4B1A">
      <w:pPr>
        <w:pStyle w:val="ListParagraph"/>
        <w:ind w:left="0"/>
        <w:jc w:val="both"/>
      </w:pPr>
    </w:p>
    <w:p w:rsidR="00D967D5" w:rsidRDefault="00D967D5" w:rsidP="002E4B1A">
      <w:pPr>
        <w:pStyle w:val="ListParagraph"/>
        <w:ind w:left="0"/>
        <w:jc w:val="both"/>
        <w:rPr>
          <w:b/>
          <w:i/>
        </w:rPr>
      </w:pPr>
      <w:r w:rsidRPr="00964CEF">
        <w:rPr>
          <w:b/>
          <w:i/>
        </w:rPr>
        <w:t xml:space="preserve">Личностные универсальные учебные действия </w:t>
      </w:r>
    </w:p>
    <w:p w:rsidR="00D967D5" w:rsidRPr="00964CEF" w:rsidRDefault="00D967D5" w:rsidP="00964CEF">
      <w:pPr>
        <w:pStyle w:val="ListParagraph"/>
        <w:ind w:left="0"/>
        <w:jc w:val="center"/>
        <w:rPr>
          <w:b/>
          <w:i/>
        </w:rPr>
      </w:pPr>
      <w:r w:rsidRPr="00964CEF">
        <w:rPr>
          <w:b/>
          <w:i/>
        </w:rPr>
        <w:t>5 класс</w:t>
      </w:r>
    </w:p>
    <w:p w:rsidR="00D967D5" w:rsidRDefault="00D967D5" w:rsidP="002E4B1A">
      <w:pPr>
        <w:pStyle w:val="ListParagraph"/>
        <w:ind w:left="0"/>
        <w:jc w:val="both"/>
      </w:pPr>
    </w:p>
    <w:p w:rsidR="00D967D5" w:rsidRPr="00964CEF" w:rsidRDefault="00D967D5" w:rsidP="002E4B1A">
      <w:pPr>
        <w:pStyle w:val="ListParagraph"/>
        <w:ind w:left="0"/>
        <w:jc w:val="both"/>
        <w:rPr>
          <w:b/>
        </w:rPr>
      </w:pPr>
      <w:r w:rsidRPr="00964CEF">
        <w:rPr>
          <w:b/>
        </w:rPr>
        <w:t xml:space="preserve">Ученик научится: </w:t>
      </w:r>
    </w:p>
    <w:p w:rsidR="00D967D5" w:rsidRDefault="00D967D5" w:rsidP="002E4B1A">
      <w:pPr>
        <w:pStyle w:val="ListParagraph"/>
        <w:ind w:left="0"/>
        <w:jc w:val="both"/>
      </w:pPr>
      <w:r>
        <w:t>- Идентифицировать себя с принадлежностью к народу, стране, государству.</w:t>
      </w:r>
    </w:p>
    <w:p w:rsidR="00D967D5" w:rsidRDefault="00D967D5" w:rsidP="002E4B1A">
      <w:pPr>
        <w:pStyle w:val="ListParagraph"/>
        <w:ind w:left="0"/>
        <w:jc w:val="both"/>
      </w:pPr>
      <w:r>
        <w:t xml:space="preserve"> - Проявлять интерес к культуре и истории своего народа, страны. </w:t>
      </w:r>
    </w:p>
    <w:p w:rsidR="00D967D5" w:rsidRDefault="00D967D5" w:rsidP="002E4B1A">
      <w:pPr>
        <w:pStyle w:val="ListParagraph"/>
        <w:ind w:left="0"/>
        <w:jc w:val="both"/>
      </w:pPr>
      <w:r>
        <w:t>- Различать основные нравственно-эстетические понятия.</w:t>
      </w:r>
    </w:p>
    <w:p w:rsidR="00D967D5" w:rsidRDefault="00D967D5" w:rsidP="002E4B1A">
      <w:pPr>
        <w:pStyle w:val="ListParagraph"/>
        <w:ind w:left="0"/>
        <w:jc w:val="both"/>
      </w:pPr>
      <w:r>
        <w:t xml:space="preserve"> - Выражать положительное отношение к процессу познания. </w:t>
      </w:r>
    </w:p>
    <w:p w:rsidR="00D967D5" w:rsidRDefault="00D967D5" w:rsidP="002E4B1A">
      <w:pPr>
        <w:pStyle w:val="ListParagraph"/>
        <w:ind w:left="0"/>
        <w:jc w:val="both"/>
      </w:pPr>
    </w:p>
    <w:p w:rsidR="00D967D5" w:rsidRDefault="00D967D5" w:rsidP="002E4B1A">
      <w:pPr>
        <w:pStyle w:val="ListParagraph"/>
        <w:ind w:left="0"/>
        <w:jc w:val="both"/>
        <w:rPr>
          <w:b/>
        </w:rPr>
      </w:pPr>
      <w:r w:rsidRPr="00964CEF">
        <w:rPr>
          <w:b/>
        </w:rPr>
        <w:t xml:space="preserve">Ученик получит возможность научиться: </w:t>
      </w:r>
    </w:p>
    <w:p w:rsidR="00D967D5" w:rsidRPr="00964CEF" w:rsidRDefault="00D967D5" w:rsidP="002E4B1A">
      <w:pPr>
        <w:pStyle w:val="ListParagraph"/>
        <w:ind w:left="0"/>
        <w:jc w:val="both"/>
        <w:rPr>
          <w:b/>
        </w:rPr>
      </w:pPr>
    </w:p>
    <w:p w:rsidR="00D967D5" w:rsidRDefault="00D967D5" w:rsidP="002E4B1A">
      <w:pPr>
        <w:pStyle w:val="ListParagraph"/>
        <w:ind w:left="0"/>
        <w:jc w:val="both"/>
      </w:pPr>
      <w:r>
        <w:t>- Уважительно относиться к родной литературе.</w:t>
      </w:r>
    </w:p>
    <w:p w:rsidR="00D967D5" w:rsidRDefault="00D967D5" w:rsidP="002E4B1A">
      <w:pPr>
        <w:pStyle w:val="ListParagraph"/>
        <w:ind w:left="0"/>
        <w:jc w:val="both"/>
      </w:pPr>
      <w:r>
        <w:t xml:space="preserve"> - Оценивать свои и чужие поступки. </w:t>
      </w:r>
    </w:p>
    <w:p w:rsidR="00D967D5" w:rsidRDefault="00D967D5" w:rsidP="002E4B1A">
      <w:pPr>
        <w:pStyle w:val="ListParagraph"/>
        <w:ind w:left="0"/>
        <w:jc w:val="both"/>
      </w:pPr>
    </w:p>
    <w:p w:rsidR="00D967D5" w:rsidRDefault="00D967D5" w:rsidP="00964CEF">
      <w:pPr>
        <w:pStyle w:val="ListParagraph"/>
        <w:ind w:left="0"/>
        <w:jc w:val="center"/>
        <w:rPr>
          <w:b/>
          <w:i/>
        </w:rPr>
      </w:pPr>
      <w:r w:rsidRPr="00964CEF">
        <w:rPr>
          <w:b/>
          <w:i/>
        </w:rPr>
        <w:t>6 класс:</w:t>
      </w:r>
    </w:p>
    <w:p w:rsidR="00D967D5" w:rsidRDefault="00D967D5" w:rsidP="00964CEF">
      <w:pPr>
        <w:pStyle w:val="ListParagraph"/>
        <w:ind w:left="0"/>
        <w:jc w:val="center"/>
      </w:pPr>
    </w:p>
    <w:p w:rsidR="00D967D5" w:rsidRDefault="00D967D5" w:rsidP="002E4B1A">
      <w:pPr>
        <w:pStyle w:val="ListParagraph"/>
        <w:ind w:left="0"/>
        <w:jc w:val="both"/>
      </w:pPr>
      <w:r w:rsidRPr="00964CEF">
        <w:rPr>
          <w:b/>
        </w:rPr>
        <w:t>Ученик научится</w:t>
      </w:r>
      <w:r>
        <w:t xml:space="preserve">: </w:t>
      </w:r>
    </w:p>
    <w:p w:rsidR="00D967D5" w:rsidRDefault="00D967D5" w:rsidP="002E4B1A">
      <w:pPr>
        <w:pStyle w:val="ListParagraph"/>
        <w:ind w:left="0"/>
        <w:jc w:val="both"/>
      </w:pPr>
      <w:r>
        <w:t xml:space="preserve">- Понимать литературу как одну из национально-культурных ценностей русского народа. </w:t>
      </w:r>
    </w:p>
    <w:p w:rsidR="00D967D5" w:rsidRDefault="00D967D5" w:rsidP="002E4B1A">
      <w:pPr>
        <w:pStyle w:val="ListParagraph"/>
        <w:ind w:left="0"/>
        <w:jc w:val="both"/>
      </w:pPr>
      <w:r>
        <w:t xml:space="preserve">- Уважительно относиться к родной литературе, испытывать гордость за неё. </w:t>
      </w:r>
    </w:p>
    <w:p w:rsidR="00D967D5" w:rsidRDefault="00D967D5" w:rsidP="002E4B1A">
      <w:pPr>
        <w:pStyle w:val="ListParagraph"/>
        <w:ind w:left="0"/>
        <w:jc w:val="both"/>
      </w:pPr>
      <w:r>
        <w:t xml:space="preserve">- Оценивать свои и чужие поступки. </w:t>
      </w:r>
    </w:p>
    <w:p w:rsidR="00D967D5" w:rsidRDefault="00D967D5" w:rsidP="002E4B1A">
      <w:pPr>
        <w:pStyle w:val="ListParagraph"/>
        <w:ind w:left="0"/>
        <w:jc w:val="both"/>
      </w:pPr>
      <w:r>
        <w:t xml:space="preserve">- Проявлять внимание, удивление, желание больше узнать. </w:t>
      </w:r>
    </w:p>
    <w:p w:rsidR="00D967D5" w:rsidRDefault="00D967D5" w:rsidP="002E4B1A">
      <w:pPr>
        <w:pStyle w:val="ListParagraph"/>
        <w:ind w:left="0"/>
        <w:jc w:val="both"/>
      </w:pPr>
    </w:p>
    <w:p w:rsidR="00D967D5" w:rsidRDefault="00D967D5" w:rsidP="002E4B1A">
      <w:pPr>
        <w:pStyle w:val="ListParagraph"/>
        <w:ind w:left="0"/>
        <w:jc w:val="both"/>
      </w:pPr>
      <w:r w:rsidRPr="00964CEF">
        <w:rPr>
          <w:b/>
        </w:rPr>
        <w:t>Ученик получит возможность научиться</w:t>
      </w:r>
      <w:r>
        <w:t xml:space="preserve">: </w:t>
      </w:r>
    </w:p>
    <w:p w:rsidR="00D967D5" w:rsidRDefault="00D967D5" w:rsidP="002E4B1A">
      <w:pPr>
        <w:pStyle w:val="ListParagraph"/>
        <w:ind w:left="0"/>
        <w:jc w:val="both"/>
      </w:pPr>
      <w:r>
        <w:t xml:space="preserve">- Понимать определяющую роль родной литературы в развитии интеллектуальных, творческих способностей и моральных качеств личности. </w:t>
      </w:r>
    </w:p>
    <w:p w:rsidR="00D967D5" w:rsidRDefault="00D967D5" w:rsidP="002E4B1A">
      <w:pPr>
        <w:pStyle w:val="ListParagraph"/>
        <w:ind w:left="0"/>
        <w:jc w:val="both"/>
      </w:pPr>
      <w:r>
        <w:t xml:space="preserve">- Анализировать и характеризовать эмоциональные состояния и чувства окружающих, строить свои взаимоотношения с их учетом. </w:t>
      </w:r>
    </w:p>
    <w:p w:rsidR="00D967D5" w:rsidRDefault="00D967D5" w:rsidP="002E4B1A">
      <w:pPr>
        <w:pStyle w:val="ListParagraph"/>
        <w:ind w:left="0"/>
        <w:jc w:val="both"/>
      </w:pPr>
    </w:p>
    <w:p w:rsidR="00D967D5" w:rsidRDefault="00D967D5" w:rsidP="00964CEF">
      <w:pPr>
        <w:pStyle w:val="ListParagraph"/>
        <w:ind w:left="0"/>
        <w:jc w:val="center"/>
        <w:rPr>
          <w:b/>
          <w:i/>
        </w:rPr>
      </w:pPr>
      <w:r w:rsidRPr="00964CEF">
        <w:rPr>
          <w:b/>
          <w:i/>
        </w:rPr>
        <w:t>7 класс:</w:t>
      </w:r>
    </w:p>
    <w:p w:rsidR="00D967D5" w:rsidRPr="00964CEF" w:rsidRDefault="00D967D5" w:rsidP="00964CEF">
      <w:pPr>
        <w:pStyle w:val="ListParagraph"/>
        <w:ind w:left="0"/>
        <w:jc w:val="center"/>
        <w:rPr>
          <w:b/>
          <w:i/>
        </w:rPr>
      </w:pPr>
    </w:p>
    <w:p w:rsidR="00D967D5" w:rsidRDefault="00D967D5" w:rsidP="002E4B1A">
      <w:pPr>
        <w:pStyle w:val="ListParagraph"/>
        <w:ind w:left="0"/>
        <w:jc w:val="both"/>
      </w:pPr>
      <w:r w:rsidRPr="00964CEF">
        <w:rPr>
          <w:b/>
        </w:rPr>
        <w:t>Ученик научится</w:t>
      </w:r>
      <w:r>
        <w:t xml:space="preserve">: </w:t>
      </w:r>
    </w:p>
    <w:p w:rsidR="00D967D5" w:rsidRDefault="00D967D5" w:rsidP="002E4B1A">
      <w:pPr>
        <w:pStyle w:val="ListParagraph"/>
        <w:ind w:left="0"/>
        <w:jc w:val="both"/>
      </w:pPr>
      <w:r>
        <w:t xml:space="preserve">- Понимать определяющую роль литературы в развитии интеллектуальных, творческих способностей и моральных качеств личности. </w:t>
      </w:r>
    </w:p>
    <w:p w:rsidR="00D967D5" w:rsidRDefault="00D967D5" w:rsidP="002E4B1A">
      <w:pPr>
        <w:pStyle w:val="ListParagraph"/>
        <w:ind w:left="0"/>
        <w:jc w:val="both"/>
      </w:pPr>
      <w:r>
        <w:t xml:space="preserve">- Анализировать и характеризовать эмоциональные состояния и чувства окружающих, строить свои взаимоотношения с их учетом. </w:t>
      </w:r>
    </w:p>
    <w:p w:rsidR="00D967D5" w:rsidRDefault="00D967D5" w:rsidP="002E4B1A">
      <w:pPr>
        <w:pStyle w:val="ListParagraph"/>
        <w:ind w:left="0"/>
        <w:jc w:val="both"/>
      </w:pPr>
    </w:p>
    <w:p w:rsidR="00D967D5" w:rsidRDefault="00D967D5" w:rsidP="002E4B1A">
      <w:pPr>
        <w:pStyle w:val="ListParagraph"/>
        <w:ind w:left="0"/>
        <w:jc w:val="both"/>
      </w:pPr>
      <w:r w:rsidRPr="00964CEF">
        <w:rPr>
          <w:b/>
        </w:rPr>
        <w:t>Ученик получит возможность научиться</w:t>
      </w:r>
      <w:r>
        <w:t xml:space="preserve">: </w:t>
      </w:r>
    </w:p>
    <w:p w:rsidR="00D967D5" w:rsidRDefault="00D967D5" w:rsidP="002E4B1A">
      <w:pPr>
        <w:pStyle w:val="ListParagraph"/>
        <w:ind w:left="0"/>
        <w:jc w:val="both"/>
      </w:pPr>
      <w:r>
        <w:t xml:space="preserve">- Осознавать эстетическую ценность русской литературы. </w:t>
      </w:r>
    </w:p>
    <w:p w:rsidR="00D967D5" w:rsidRDefault="00D967D5" w:rsidP="002E4B1A">
      <w:pPr>
        <w:pStyle w:val="ListParagraph"/>
        <w:ind w:left="0"/>
        <w:jc w:val="both"/>
      </w:pPr>
      <w:r>
        <w:t xml:space="preserve">- Оценивать ситуации с точки зрения правил поведения и этики. </w:t>
      </w:r>
    </w:p>
    <w:p w:rsidR="00D967D5" w:rsidRDefault="00D967D5" w:rsidP="00964CEF">
      <w:pPr>
        <w:pStyle w:val="ListParagraph"/>
        <w:ind w:left="0"/>
        <w:jc w:val="center"/>
        <w:rPr>
          <w:b/>
          <w:i/>
        </w:rPr>
      </w:pPr>
      <w:r w:rsidRPr="00964CEF">
        <w:rPr>
          <w:b/>
          <w:i/>
        </w:rPr>
        <w:t>8 класс</w:t>
      </w:r>
    </w:p>
    <w:p w:rsidR="00D967D5" w:rsidRDefault="00D967D5" w:rsidP="00964CEF">
      <w:pPr>
        <w:pStyle w:val="ListParagraph"/>
        <w:ind w:left="0"/>
        <w:jc w:val="center"/>
      </w:pPr>
    </w:p>
    <w:p w:rsidR="00D967D5" w:rsidRDefault="00D967D5" w:rsidP="002E4B1A">
      <w:pPr>
        <w:pStyle w:val="ListParagraph"/>
        <w:ind w:left="0"/>
        <w:jc w:val="both"/>
      </w:pPr>
      <w:r w:rsidRPr="00964CEF">
        <w:rPr>
          <w:b/>
        </w:rPr>
        <w:t>Ученик научится</w:t>
      </w:r>
      <w:r>
        <w:t>:</w:t>
      </w:r>
    </w:p>
    <w:p w:rsidR="00D967D5" w:rsidRDefault="00D967D5" w:rsidP="002E4B1A">
      <w:pPr>
        <w:pStyle w:val="ListParagraph"/>
        <w:ind w:left="0"/>
        <w:jc w:val="both"/>
      </w:pPr>
      <w:r>
        <w:t xml:space="preserve"> - Осознавать эстетическую ценность русской литературы. </w:t>
      </w:r>
    </w:p>
    <w:p w:rsidR="00D967D5" w:rsidRDefault="00D967D5" w:rsidP="002E4B1A">
      <w:pPr>
        <w:pStyle w:val="ListParagraph"/>
        <w:ind w:left="0"/>
        <w:jc w:val="both"/>
      </w:pPr>
      <w:r>
        <w:t xml:space="preserve">- Оценивать ситуации с точки зрения правил поведения и этики. </w:t>
      </w:r>
    </w:p>
    <w:p w:rsidR="00D967D5" w:rsidRDefault="00D967D5" w:rsidP="002E4B1A">
      <w:pPr>
        <w:pStyle w:val="ListParagraph"/>
        <w:ind w:left="0"/>
        <w:jc w:val="both"/>
      </w:pPr>
    </w:p>
    <w:p w:rsidR="00D967D5" w:rsidRDefault="00D967D5" w:rsidP="002E4B1A">
      <w:pPr>
        <w:pStyle w:val="ListParagraph"/>
        <w:ind w:left="0"/>
        <w:jc w:val="both"/>
      </w:pPr>
      <w:r w:rsidRPr="00964CEF">
        <w:rPr>
          <w:b/>
        </w:rPr>
        <w:t>Ученик получит возможность научиться</w:t>
      </w:r>
      <w:r>
        <w:t xml:space="preserve">: </w:t>
      </w:r>
    </w:p>
    <w:p w:rsidR="00D967D5" w:rsidRDefault="00D967D5" w:rsidP="002E4B1A">
      <w:pPr>
        <w:pStyle w:val="ListParagraph"/>
        <w:ind w:left="0"/>
        <w:jc w:val="both"/>
      </w:pPr>
      <w:r>
        <w:t xml:space="preserve">- Оценивать собственную учебную деятельность: свои достижения, самостоятельность, инициативу, ответственность, причины неудач. </w:t>
      </w:r>
    </w:p>
    <w:p w:rsidR="00D967D5" w:rsidRDefault="00D967D5" w:rsidP="002E4B1A">
      <w:pPr>
        <w:pStyle w:val="ListParagraph"/>
        <w:ind w:left="0"/>
        <w:jc w:val="both"/>
      </w:pPr>
    </w:p>
    <w:p w:rsidR="00D967D5" w:rsidRDefault="00D967D5" w:rsidP="00964CEF">
      <w:pPr>
        <w:pStyle w:val="ListParagraph"/>
        <w:ind w:left="0"/>
        <w:jc w:val="center"/>
      </w:pPr>
      <w:r w:rsidRPr="00964CEF">
        <w:rPr>
          <w:b/>
          <w:i/>
        </w:rPr>
        <w:t>9 класс</w:t>
      </w:r>
    </w:p>
    <w:p w:rsidR="00D967D5" w:rsidRDefault="00D967D5" w:rsidP="002E4B1A">
      <w:pPr>
        <w:pStyle w:val="ListParagraph"/>
        <w:ind w:left="0"/>
        <w:jc w:val="both"/>
      </w:pPr>
      <w:r w:rsidRPr="00964CEF">
        <w:rPr>
          <w:b/>
        </w:rPr>
        <w:t>Ученик научится</w:t>
      </w:r>
      <w:r>
        <w:t xml:space="preserve">: </w:t>
      </w:r>
    </w:p>
    <w:p w:rsidR="00D967D5" w:rsidRDefault="00D967D5" w:rsidP="002E4B1A">
      <w:pPr>
        <w:pStyle w:val="ListParagraph"/>
        <w:ind w:left="0"/>
        <w:jc w:val="both"/>
      </w:pPr>
      <w:r>
        <w:t xml:space="preserve">- Оценивать собственную учебную деятельность: свои достижения, самостоятельность, инициативу, ответственность, причины неудач. </w:t>
      </w:r>
    </w:p>
    <w:p w:rsidR="00D967D5" w:rsidRDefault="00D967D5" w:rsidP="002E4B1A">
      <w:pPr>
        <w:pStyle w:val="ListParagraph"/>
        <w:ind w:left="0"/>
        <w:jc w:val="both"/>
      </w:pPr>
      <w:r>
        <w:t xml:space="preserve">- Проявлять готовность к самообразованию. </w:t>
      </w:r>
    </w:p>
    <w:p w:rsidR="00D967D5" w:rsidRDefault="00D967D5" w:rsidP="002E4B1A">
      <w:pPr>
        <w:pStyle w:val="ListParagraph"/>
        <w:ind w:left="0"/>
        <w:jc w:val="both"/>
      </w:pPr>
    </w:p>
    <w:p w:rsidR="00D967D5" w:rsidRDefault="00D967D5" w:rsidP="002E4B1A">
      <w:pPr>
        <w:pStyle w:val="ListParagraph"/>
        <w:ind w:left="0"/>
        <w:jc w:val="both"/>
      </w:pPr>
      <w:r w:rsidRPr="00964CEF">
        <w:rPr>
          <w:b/>
        </w:rPr>
        <w:t>Ученик получит возможность научиться</w:t>
      </w:r>
      <w:r>
        <w:t xml:space="preserve">: </w:t>
      </w:r>
    </w:p>
    <w:p w:rsidR="00D967D5" w:rsidRDefault="00D967D5" w:rsidP="002E4B1A">
      <w:pPr>
        <w:pStyle w:val="ListParagraph"/>
        <w:ind w:left="0"/>
        <w:jc w:val="both"/>
      </w:pPr>
      <w:r>
        <w:t xml:space="preserve">- Определять гуманистические, демократические и традиционные ценности многонационального российского общества. </w:t>
      </w:r>
    </w:p>
    <w:p w:rsidR="00D967D5" w:rsidRDefault="00D967D5" w:rsidP="002E4B1A">
      <w:pPr>
        <w:pStyle w:val="ListParagraph"/>
        <w:ind w:left="0"/>
        <w:jc w:val="both"/>
      </w:pPr>
      <w:r>
        <w:t xml:space="preserve">- Определять необходимость ответственности и долга перед Родиной. </w:t>
      </w:r>
    </w:p>
    <w:p w:rsidR="00D967D5" w:rsidRDefault="00D967D5" w:rsidP="002E4B1A">
      <w:pPr>
        <w:pStyle w:val="ListParagraph"/>
        <w:ind w:left="0"/>
        <w:jc w:val="both"/>
      </w:pPr>
      <w:r>
        <w:t xml:space="preserve">- Понимать ценность жизни во всех её проявлениях и необходимости ответственного, бережного отношения к ней. </w:t>
      </w:r>
    </w:p>
    <w:p w:rsidR="00D967D5" w:rsidRDefault="00D967D5" w:rsidP="002E4B1A">
      <w:pPr>
        <w:pStyle w:val="ListParagraph"/>
        <w:ind w:left="0"/>
        <w:jc w:val="both"/>
      </w:pPr>
      <w:r>
        <w:t xml:space="preserve">- Осознавать значение семьи в жизни человека и общества, принимать ценности семейной жизни, уважительно и заботливо относиться к членам своей семьи. </w:t>
      </w:r>
    </w:p>
    <w:p w:rsidR="00D967D5" w:rsidRDefault="00D967D5" w:rsidP="002E4B1A">
      <w:pPr>
        <w:pStyle w:val="ListParagraph"/>
        <w:ind w:left="0"/>
        <w:jc w:val="both"/>
      </w:pPr>
      <w:r>
        <w:t xml:space="preserve">- Развить эстетическое сознание через освоение художественного наследия народов России и мира, через творческую деятельность эстетического характера. </w:t>
      </w:r>
    </w:p>
    <w:p w:rsidR="00D967D5" w:rsidRDefault="00D967D5" w:rsidP="002E4B1A">
      <w:pPr>
        <w:pStyle w:val="ListParagraph"/>
        <w:ind w:left="0"/>
        <w:jc w:val="both"/>
      </w:pPr>
    </w:p>
    <w:p w:rsidR="00D967D5" w:rsidRDefault="00D967D5" w:rsidP="002E4B1A">
      <w:pPr>
        <w:pStyle w:val="ListParagraph"/>
        <w:ind w:left="0"/>
        <w:jc w:val="both"/>
      </w:pPr>
      <w:r w:rsidRPr="00964CEF">
        <w:rPr>
          <w:b/>
          <w:i/>
        </w:rPr>
        <w:t>Регулятивные универсальные учебные действия</w:t>
      </w:r>
    </w:p>
    <w:p w:rsidR="00D967D5" w:rsidRDefault="00D967D5" w:rsidP="002E4B1A">
      <w:pPr>
        <w:pStyle w:val="ListParagraph"/>
        <w:ind w:left="0"/>
        <w:jc w:val="both"/>
      </w:pPr>
    </w:p>
    <w:p w:rsidR="00D967D5" w:rsidRDefault="00D967D5" w:rsidP="00964CEF">
      <w:pPr>
        <w:pStyle w:val="ListParagraph"/>
        <w:ind w:left="0"/>
        <w:jc w:val="center"/>
      </w:pPr>
      <w:r w:rsidRPr="00964CEF">
        <w:rPr>
          <w:b/>
          <w:i/>
        </w:rPr>
        <w:t>5 класс</w:t>
      </w:r>
    </w:p>
    <w:p w:rsidR="00D967D5" w:rsidRDefault="00D967D5" w:rsidP="002E4B1A">
      <w:pPr>
        <w:pStyle w:val="ListParagraph"/>
        <w:ind w:left="0"/>
        <w:jc w:val="both"/>
      </w:pPr>
      <w:r w:rsidRPr="00964CEF">
        <w:rPr>
          <w:b/>
        </w:rPr>
        <w:t>Ученик научится</w:t>
      </w:r>
      <w:r>
        <w:t xml:space="preserve">: </w:t>
      </w:r>
    </w:p>
    <w:p w:rsidR="00D967D5" w:rsidRDefault="00D967D5" w:rsidP="002E4B1A">
      <w:pPr>
        <w:pStyle w:val="ListParagraph"/>
        <w:ind w:left="0"/>
        <w:jc w:val="both"/>
      </w:pPr>
      <w:r>
        <w:t xml:space="preserve">- Удерживать цель деятельности до получения её результата. </w:t>
      </w:r>
    </w:p>
    <w:p w:rsidR="00D967D5" w:rsidRDefault="00D967D5" w:rsidP="002E4B1A">
      <w:pPr>
        <w:pStyle w:val="ListParagraph"/>
        <w:ind w:left="0"/>
        <w:jc w:val="both"/>
      </w:pPr>
      <w:r>
        <w:t xml:space="preserve">- Анализу достижения цели. </w:t>
      </w:r>
    </w:p>
    <w:p w:rsidR="00D967D5" w:rsidRDefault="00D967D5" w:rsidP="002E4B1A">
      <w:pPr>
        <w:pStyle w:val="ListParagraph"/>
        <w:ind w:left="0"/>
        <w:jc w:val="both"/>
      </w:pPr>
    </w:p>
    <w:p w:rsidR="00D967D5" w:rsidRDefault="00D967D5" w:rsidP="002E4B1A">
      <w:pPr>
        <w:pStyle w:val="ListParagraph"/>
        <w:ind w:left="0"/>
        <w:jc w:val="both"/>
      </w:pPr>
      <w:r w:rsidRPr="00964CEF">
        <w:rPr>
          <w:b/>
        </w:rPr>
        <w:t>Ученик получит возможность научиться</w:t>
      </w:r>
      <w:r>
        <w:t xml:space="preserve">: </w:t>
      </w:r>
    </w:p>
    <w:p w:rsidR="00D967D5" w:rsidRDefault="00D967D5" w:rsidP="002E4B1A">
      <w:pPr>
        <w:pStyle w:val="ListParagraph"/>
        <w:ind w:left="0"/>
        <w:jc w:val="both"/>
      </w:pPr>
      <w:r>
        <w:t xml:space="preserve">- Самостоятельно ставить новые учебные цели задачи. </w:t>
      </w:r>
    </w:p>
    <w:p w:rsidR="00D967D5" w:rsidRDefault="00D967D5" w:rsidP="002E4B1A">
      <w:pPr>
        <w:pStyle w:val="ListParagraph"/>
        <w:ind w:left="0"/>
        <w:jc w:val="both"/>
      </w:pPr>
    </w:p>
    <w:p w:rsidR="00D967D5" w:rsidRDefault="00D967D5" w:rsidP="00964CEF">
      <w:pPr>
        <w:pStyle w:val="ListParagraph"/>
        <w:ind w:left="0"/>
        <w:jc w:val="center"/>
      </w:pPr>
      <w:r w:rsidRPr="00964CEF">
        <w:rPr>
          <w:b/>
          <w:i/>
        </w:rPr>
        <w:t>6 класс</w:t>
      </w:r>
    </w:p>
    <w:p w:rsidR="00D967D5" w:rsidRDefault="00D967D5" w:rsidP="002E4B1A">
      <w:pPr>
        <w:pStyle w:val="ListParagraph"/>
        <w:ind w:left="0"/>
        <w:jc w:val="both"/>
      </w:pPr>
      <w:r w:rsidRPr="00964CEF">
        <w:rPr>
          <w:b/>
        </w:rPr>
        <w:t>Ученик научится</w:t>
      </w:r>
      <w:r>
        <w:t>:</w:t>
      </w:r>
    </w:p>
    <w:p w:rsidR="00D967D5" w:rsidRDefault="00D967D5" w:rsidP="002E4B1A">
      <w:pPr>
        <w:pStyle w:val="ListParagraph"/>
        <w:ind w:left="0"/>
        <w:jc w:val="both"/>
      </w:pPr>
      <w:r>
        <w:t xml:space="preserve"> - Планированию пути достижения цели. </w:t>
      </w:r>
    </w:p>
    <w:p w:rsidR="00D967D5" w:rsidRDefault="00D967D5" w:rsidP="002E4B1A">
      <w:pPr>
        <w:pStyle w:val="ListParagraph"/>
        <w:ind w:left="0"/>
        <w:jc w:val="both"/>
      </w:pPr>
      <w:r>
        <w:t xml:space="preserve">- Установлению целевых приоритетов. </w:t>
      </w:r>
    </w:p>
    <w:p w:rsidR="00D967D5" w:rsidRDefault="00D967D5" w:rsidP="002E4B1A">
      <w:pPr>
        <w:pStyle w:val="ListParagraph"/>
        <w:ind w:left="0"/>
        <w:jc w:val="both"/>
      </w:pPr>
      <w:r>
        <w:t xml:space="preserve">- Оценивать уровень владения тем или иным учебным действием (отвечать на вопрос «что я не знаю и не умею?»). </w:t>
      </w:r>
    </w:p>
    <w:p w:rsidR="00D967D5" w:rsidRDefault="00D967D5" w:rsidP="002E4B1A">
      <w:pPr>
        <w:pStyle w:val="ListParagraph"/>
        <w:ind w:left="0"/>
        <w:jc w:val="both"/>
      </w:pPr>
    </w:p>
    <w:p w:rsidR="00D967D5" w:rsidRDefault="00D967D5" w:rsidP="002E4B1A">
      <w:pPr>
        <w:pStyle w:val="ListParagraph"/>
        <w:ind w:left="0"/>
        <w:jc w:val="both"/>
      </w:pPr>
      <w:r w:rsidRPr="00964CEF">
        <w:rPr>
          <w:b/>
        </w:rPr>
        <w:t>Ученик получит возможность научиться</w:t>
      </w:r>
      <w:r>
        <w:t xml:space="preserve">: </w:t>
      </w:r>
    </w:p>
    <w:p w:rsidR="00D967D5" w:rsidRDefault="00D967D5" w:rsidP="002E4B1A">
      <w:pPr>
        <w:pStyle w:val="ListParagraph"/>
        <w:ind w:left="0"/>
        <w:jc w:val="both"/>
      </w:pPr>
      <w:r>
        <w:t xml:space="preserve">- Учитывать условия выполнения учебной задачи. </w:t>
      </w:r>
    </w:p>
    <w:p w:rsidR="00D967D5" w:rsidRDefault="00D967D5" w:rsidP="002E4B1A">
      <w:pPr>
        <w:pStyle w:val="ListParagraph"/>
        <w:ind w:left="0"/>
        <w:jc w:val="both"/>
      </w:pPr>
      <w:r>
        <w:t xml:space="preserve">- Выделять альтернативные способы достижения цели. </w:t>
      </w:r>
    </w:p>
    <w:p w:rsidR="00D967D5" w:rsidRDefault="00D967D5" w:rsidP="002E4B1A">
      <w:pPr>
        <w:pStyle w:val="ListParagraph"/>
        <w:ind w:left="0"/>
        <w:jc w:val="both"/>
      </w:pPr>
      <w:r>
        <w:t xml:space="preserve">- Осуществлять итоговый контроль деятельности («что сделано») и пооперационный контроль («как выполнена каждая операция, входящая в состав учебного действия»). </w:t>
      </w:r>
    </w:p>
    <w:p w:rsidR="00D967D5" w:rsidRDefault="00D967D5" w:rsidP="002E4B1A">
      <w:pPr>
        <w:pStyle w:val="ListParagraph"/>
        <w:ind w:left="0"/>
        <w:jc w:val="both"/>
      </w:pPr>
    </w:p>
    <w:p w:rsidR="00D967D5" w:rsidRDefault="00D967D5" w:rsidP="00964CEF">
      <w:pPr>
        <w:pStyle w:val="ListParagraph"/>
        <w:ind w:left="0"/>
        <w:jc w:val="center"/>
      </w:pPr>
      <w:r w:rsidRPr="00964CEF">
        <w:rPr>
          <w:b/>
          <w:i/>
        </w:rPr>
        <w:t>7 класс</w:t>
      </w:r>
    </w:p>
    <w:p w:rsidR="00D967D5" w:rsidRDefault="00D967D5" w:rsidP="002E4B1A">
      <w:pPr>
        <w:pStyle w:val="ListParagraph"/>
        <w:ind w:left="0"/>
        <w:jc w:val="both"/>
      </w:pPr>
      <w:r w:rsidRPr="00964CEF">
        <w:rPr>
          <w:b/>
        </w:rPr>
        <w:t>Ученик научится</w:t>
      </w:r>
      <w:r>
        <w:t xml:space="preserve">: </w:t>
      </w:r>
    </w:p>
    <w:p w:rsidR="00D967D5" w:rsidRDefault="00D967D5" w:rsidP="002E4B1A">
      <w:pPr>
        <w:pStyle w:val="ListParagraph"/>
        <w:ind w:left="0"/>
        <w:jc w:val="both"/>
      </w:pPr>
      <w:r>
        <w:t xml:space="preserve">- Умению контроля. </w:t>
      </w:r>
    </w:p>
    <w:p w:rsidR="00D967D5" w:rsidRDefault="00D967D5" w:rsidP="002E4B1A">
      <w:pPr>
        <w:pStyle w:val="ListParagraph"/>
        <w:ind w:left="0"/>
        <w:jc w:val="both"/>
      </w:pPr>
      <w:r>
        <w:t xml:space="preserve">- Принятию решений в проблемных ситуациях. </w:t>
      </w:r>
    </w:p>
    <w:p w:rsidR="00D967D5" w:rsidRDefault="00D967D5" w:rsidP="002E4B1A">
      <w:pPr>
        <w:pStyle w:val="ListParagraph"/>
        <w:ind w:left="0"/>
        <w:jc w:val="both"/>
      </w:pPr>
      <w:r>
        <w:t xml:space="preserve">- Оценивать весомость приводимых доказательств и рассуждений (убедительно, ложно, истинно, существенно, не существенно). </w:t>
      </w:r>
    </w:p>
    <w:p w:rsidR="00D967D5" w:rsidRDefault="00D967D5" w:rsidP="002E4B1A">
      <w:pPr>
        <w:pStyle w:val="ListParagraph"/>
        <w:ind w:left="0"/>
        <w:jc w:val="both"/>
      </w:pPr>
    </w:p>
    <w:p w:rsidR="00D967D5" w:rsidRDefault="00D967D5" w:rsidP="002E4B1A">
      <w:pPr>
        <w:pStyle w:val="ListParagraph"/>
        <w:ind w:left="0"/>
        <w:jc w:val="both"/>
      </w:pPr>
      <w:r w:rsidRPr="00964CEF">
        <w:rPr>
          <w:b/>
        </w:rPr>
        <w:t>Ученик получит возможность научиться</w:t>
      </w:r>
      <w:r>
        <w:t xml:space="preserve">: </w:t>
      </w:r>
    </w:p>
    <w:p w:rsidR="00D967D5" w:rsidRDefault="00D967D5" w:rsidP="002E4B1A">
      <w:pPr>
        <w:pStyle w:val="ListParagraph"/>
        <w:ind w:left="0"/>
        <w:jc w:val="both"/>
      </w:pPr>
      <w:r>
        <w:t>- Основам саморегуляции.</w:t>
      </w:r>
    </w:p>
    <w:p w:rsidR="00D967D5" w:rsidRDefault="00D967D5" w:rsidP="002E4B1A">
      <w:pPr>
        <w:pStyle w:val="ListParagraph"/>
        <w:ind w:left="0"/>
        <w:jc w:val="both"/>
      </w:pPr>
      <w:r>
        <w:t xml:space="preserve"> - Осуществлению познавательной рефлексии. </w:t>
      </w:r>
    </w:p>
    <w:p w:rsidR="00D967D5" w:rsidRDefault="00D967D5" w:rsidP="002E4B1A">
      <w:pPr>
        <w:pStyle w:val="ListParagraph"/>
        <w:ind w:left="0"/>
        <w:jc w:val="both"/>
      </w:pPr>
    </w:p>
    <w:p w:rsidR="00D967D5" w:rsidRDefault="00D967D5" w:rsidP="00964CEF">
      <w:pPr>
        <w:pStyle w:val="ListParagraph"/>
        <w:ind w:left="0"/>
        <w:jc w:val="center"/>
      </w:pPr>
      <w:r w:rsidRPr="00964CEF">
        <w:rPr>
          <w:b/>
          <w:i/>
        </w:rPr>
        <w:t>8 класс</w:t>
      </w:r>
    </w:p>
    <w:p w:rsidR="00D967D5" w:rsidRDefault="00D967D5" w:rsidP="002E4B1A">
      <w:pPr>
        <w:pStyle w:val="ListParagraph"/>
        <w:ind w:left="0"/>
        <w:jc w:val="both"/>
      </w:pPr>
      <w:r w:rsidRPr="00964CEF">
        <w:rPr>
          <w:b/>
        </w:rPr>
        <w:t>Ученик научится</w:t>
      </w:r>
      <w:r>
        <w:t xml:space="preserve">: </w:t>
      </w:r>
    </w:p>
    <w:p w:rsidR="00D967D5" w:rsidRDefault="00D967D5" w:rsidP="002E4B1A">
      <w:pPr>
        <w:pStyle w:val="ListParagraph"/>
        <w:ind w:left="0"/>
        <w:jc w:val="both"/>
      </w:pPr>
      <w:r>
        <w:t xml:space="preserve">- Осуществлению контроля в констатирующей и предвосхищающей позиции. </w:t>
      </w:r>
    </w:p>
    <w:p w:rsidR="00D967D5" w:rsidRDefault="00D967D5" w:rsidP="002E4B1A">
      <w:pPr>
        <w:pStyle w:val="ListParagraph"/>
        <w:ind w:left="0"/>
        <w:jc w:val="both"/>
      </w:pPr>
      <w:r>
        <w:t xml:space="preserve">- Корректировать деятельность: вносить изменения в процесс с учетом возникших трудностей и ошибок, намечать способы их устранения. </w:t>
      </w:r>
    </w:p>
    <w:p w:rsidR="00D967D5" w:rsidRDefault="00D967D5" w:rsidP="002E4B1A">
      <w:pPr>
        <w:pStyle w:val="ListParagraph"/>
        <w:ind w:left="0"/>
        <w:jc w:val="both"/>
      </w:pPr>
    </w:p>
    <w:p w:rsidR="00D967D5" w:rsidRDefault="00D967D5" w:rsidP="002E4B1A">
      <w:pPr>
        <w:pStyle w:val="ListParagraph"/>
        <w:ind w:left="0"/>
        <w:jc w:val="both"/>
      </w:pPr>
      <w:r w:rsidRPr="00964CEF">
        <w:rPr>
          <w:b/>
        </w:rPr>
        <w:t>Ученик получит возможность научиться</w:t>
      </w:r>
      <w:r>
        <w:t xml:space="preserve">: </w:t>
      </w:r>
    </w:p>
    <w:p w:rsidR="00D967D5" w:rsidRDefault="00D967D5" w:rsidP="002E4B1A">
      <w:pPr>
        <w:pStyle w:val="ListParagraph"/>
        <w:ind w:left="0"/>
        <w:jc w:val="both"/>
      </w:pPr>
      <w:r>
        <w:t>- Адекватной оценке трудностей.</w:t>
      </w:r>
    </w:p>
    <w:p w:rsidR="00D967D5" w:rsidRDefault="00D967D5" w:rsidP="002E4B1A">
      <w:pPr>
        <w:pStyle w:val="ListParagraph"/>
        <w:ind w:left="0"/>
        <w:jc w:val="both"/>
      </w:pPr>
      <w:r>
        <w:t xml:space="preserve"> - Адекватной оценке своих возможностей. </w:t>
      </w:r>
    </w:p>
    <w:p w:rsidR="00D967D5" w:rsidRDefault="00D967D5" w:rsidP="002E4B1A">
      <w:pPr>
        <w:pStyle w:val="ListParagraph"/>
        <w:ind w:left="0"/>
        <w:jc w:val="both"/>
      </w:pPr>
    </w:p>
    <w:p w:rsidR="00D967D5" w:rsidRDefault="00D967D5" w:rsidP="00964CEF">
      <w:pPr>
        <w:pStyle w:val="ListParagraph"/>
        <w:ind w:left="0"/>
        <w:jc w:val="center"/>
      </w:pPr>
      <w:r w:rsidRPr="00964CEF">
        <w:rPr>
          <w:b/>
          <w:i/>
        </w:rPr>
        <w:t>9 класс</w:t>
      </w:r>
    </w:p>
    <w:p w:rsidR="00D967D5" w:rsidRDefault="00D967D5" w:rsidP="002E4B1A">
      <w:pPr>
        <w:pStyle w:val="ListParagraph"/>
        <w:ind w:left="0"/>
        <w:jc w:val="both"/>
      </w:pPr>
      <w:r w:rsidRPr="00964CEF">
        <w:rPr>
          <w:b/>
        </w:rPr>
        <w:t>Ученик научится</w:t>
      </w:r>
      <w:r>
        <w:t xml:space="preserve">: </w:t>
      </w:r>
    </w:p>
    <w:p w:rsidR="00D967D5" w:rsidRDefault="00D967D5" w:rsidP="002E4B1A">
      <w:pPr>
        <w:pStyle w:val="ListParagraph"/>
        <w:ind w:left="0"/>
        <w:jc w:val="both"/>
      </w:pPr>
      <w:r>
        <w:t xml:space="preserve">- Основам прогонозирования. </w:t>
      </w:r>
    </w:p>
    <w:p w:rsidR="00D967D5" w:rsidRDefault="00D967D5" w:rsidP="002E4B1A">
      <w:pPr>
        <w:pStyle w:val="ListParagraph"/>
        <w:ind w:left="0"/>
        <w:jc w:val="both"/>
      </w:pPr>
    </w:p>
    <w:p w:rsidR="00D967D5" w:rsidRDefault="00D967D5" w:rsidP="002E4B1A">
      <w:pPr>
        <w:pStyle w:val="ListParagraph"/>
        <w:ind w:left="0"/>
        <w:jc w:val="both"/>
      </w:pPr>
      <w:r w:rsidRPr="00964CEF">
        <w:rPr>
          <w:b/>
        </w:rPr>
        <w:t>Ученик получит возможность научиться</w:t>
      </w:r>
      <w:r>
        <w:t xml:space="preserve">: </w:t>
      </w:r>
    </w:p>
    <w:p w:rsidR="00D967D5" w:rsidRDefault="00D967D5" w:rsidP="002E4B1A">
      <w:pPr>
        <w:pStyle w:val="ListParagraph"/>
        <w:ind w:left="0"/>
        <w:jc w:val="both"/>
      </w:pPr>
      <w:r>
        <w:t xml:space="preserve">- Основам саморегуляции эмоциональных состояний. </w:t>
      </w:r>
    </w:p>
    <w:p w:rsidR="00D967D5" w:rsidRDefault="00D967D5" w:rsidP="002E4B1A">
      <w:pPr>
        <w:pStyle w:val="ListParagraph"/>
        <w:ind w:left="0"/>
        <w:jc w:val="both"/>
      </w:pPr>
      <w:r>
        <w:t xml:space="preserve">- Прилагать волевые усилия и преодолевать трудности и препятствия на пути достижения целей. </w:t>
      </w:r>
    </w:p>
    <w:p w:rsidR="00D967D5" w:rsidRDefault="00D967D5" w:rsidP="002E4B1A">
      <w:pPr>
        <w:pStyle w:val="ListParagraph"/>
        <w:ind w:left="0"/>
        <w:jc w:val="both"/>
      </w:pPr>
    </w:p>
    <w:p w:rsidR="00D967D5" w:rsidRDefault="00D967D5" w:rsidP="002E4B1A">
      <w:pPr>
        <w:pStyle w:val="ListParagraph"/>
        <w:ind w:left="0"/>
        <w:jc w:val="both"/>
        <w:rPr>
          <w:b/>
          <w:i/>
        </w:rPr>
      </w:pPr>
      <w:r w:rsidRPr="00964CEF">
        <w:rPr>
          <w:b/>
          <w:i/>
        </w:rPr>
        <w:t xml:space="preserve">Коммуникативные универсальные учебные действия </w:t>
      </w:r>
    </w:p>
    <w:p w:rsidR="00D967D5" w:rsidRDefault="00D967D5" w:rsidP="00964CEF">
      <w:pPr>
        <w:pStyle w:val="ListParagraph"/>
        <w:ind w:left="0"/>
        <w:jc w:val="center"/>
      </w:pPr>
      <w:r w:rsidRPr="00964CEF">
        <w:rPr>
          <w:b/>
          <w:i/>
        </w:rPr>
        <w:t>5 класс</w:t>
      </w:r>
    </w:p>
    <w:p w:rsidR="00D967D5" w:rsidRDefault="00D967D5" w:rsidP="002E4B1A">
      <w:pPr>
        <w:pStyle w:val="ListParagraph"/>
        <w:ind w:left="0"/>
        <w:jc w:val="both"/>
      </w:pPr>
      <w:r w:rsidRPr="00964CEF">
        <w:rPr>
          <w:b/>
        </w:rPr>
        <w:t>Ученик научится</w:t>
      </w:r>
      <w:r>
        <w:t xml:space="preserve">: </w:t>
      </w:r>
    </w:p>
    <w:p w:rsidR="00D967D5" w:rsidRDefault="00D967D5" w:rsidP="002E4B1A">
      <w:pPr>
        <w:pStyle w:val="ListParagraph"/>
        <w:ind w:left="0"/>
        <w:jc w:val="both"/>
      </w:pPr>
      <w:r>
        <w:t>- Воспринимать текст с учетом поставленной учебной задачи, находить в тексте информацию, необходимую для её решения.</w:t>
      </w:r>
    </w:p>
    <w:p w:rsidR="00D967D5" w:rsidRDefault="00D967D5" w:rsidP="002E4B1A">
      <w:pPr>
        <w:pStyle w:val="ListParagraph"/>
        <w:ind w:left="0"/>
        <w:jc w:val="both"/>
      </w:pPr>
      <w:r>
        <w:t xml:space="preserve"> - Учитывать разные мнения и интересы и обосновывать собственную позицию. </w:t>
      </w:r>
    </w:p>
    <w:p w:rsidR="00D967D5" w:rsidRDefault="00D967D5" w:rsidP="002E4B1A">
      <w:pPr>
        <w:pStyle w:val="ListParagraph"/>
        <w:ind w:left="0"/>
        <w:jc w:val="both"/>
      </w:pPr>
    </w:p>
    <w:p w:rsidR="00D967D5" w:rsidRDefault="00D967D5" w:rsidP="002E4B1A">
      <w:pPr>
        <w:pStyle w:val="ListParagraph"/>
        <w:ind w:left="0"/>
        <w:jc w:val="both"/>
      </w:pPr>
      <w:r w:rsidRPr="00964CEF">
        <w:rPr>
          <w:b/>
        </w:rPr>
        <w:t>Ученик получит возможность научиться</w:t>
      </w:r>
      <w:r>
        <w:t xml:space="preserve">: </w:t>
      </w:r>
    </w:p>
    <w:p w:rsidR="00D967D5" w:rsidRDefault="00D967D5" w:rsidP="002E4B1A">
      <w:pPr>
        <w:pStyle w:val="ListParagraph"/>
        <w:ind w:left="0"/>
        <w:jc w:val="both"/>
      </w:pPr>
      <w:r>
        <w:t xml:space="preserve">- Учитывать и координировать отличные от собственных позиции людей. </w:t>
      </w:r>
    </w:p>
    <w:p w:rsidR="00D967D5" w:rsidRDefault="00D967D5" w:rsidP="002E4B1A">
      <w:pPr>
        <w:pStyle w:val="ListParagraph"/>
        <w:ind w:left="0"/>
        <w:jc w:val="both"/>
      </w:pPr>
      <w:r>
        <w:t xml:space="preserve">- Понимать относительность мнений и подходов к решению проблемы. </w:t>
      </w:r>
    </w:p>
    <w:p w:rsidR="00D967D5" w:rsidRDefault="00D967D5" w:rsidP="002E4B1A">
      <w:pPr>
        <w:pStyle w:val="ListParagraph"/>
        <w:ind w:left="0"/>
        <w:jc w:val="both"/>
      </w:pPr>
    </w:p>
    <w:p w:rsidR="00D967D5" w:rsidRDefault="00D967D5" w:rsidP="00964CEF">
      <w:pPr>
        <w:pStyle w:val="ListParagraph"/>
        <w:ind w:left="0"/>
        <w:jc w:val="center"/>
      </w:pPr>
      <w:r w:rsidRPr="00964CEF">
        <w:rPr>
          <w:b/>
          <w:i/>
        </w:rPr>
        <w:t>6 класс</w:t>
      </w:r>
    </w:p>
    <w:p w:rsidR="00D967D5" w:rsidRDefault="00D967D5" w:rsidP="002E4B1A">
      <w:pPr>
        <w:pStyle w:val="ListParagraph"/>
        <w:ind w:left="0"/>
        <w:jc w:val="both"/>
      </w:pPr>
      <w:r w:rsidRPr="00964CEF">
        <w:rPr>
          <w:b/>
        </w:rPr>
        <w:t>Ученик научится</w:t>
      </w:r>
      <w:r>
        <w:t xml:space="preserve">: </w:t>
      </w:r>
    </w:p>
    <w:p w:rsidR="00D967D5" w:rsidRDefault="00D967D5" w:rsidP="002E4B1A">
      <w:pPr>
        <w:pStyle w:val="ListParagraph"/>
        <w:ind w:left="0"/>
        <w:jc w:val="both"/>
      </w:pPr>
      <w:r>
        <w:t xml:space="preserve">- Устанавливать и вырабатывать разные точки зрения. </w:t>
      </w:r>
    </w:p>
    <w:p w:rsidR="00D967D5" w:rsidRDefault="00D967D5" w:rsidP="002E4B1A">
      <w:pPr>
        <w:pStyle w:val="ListParagraph"/>
        <w:ind w:left="0"/>
        <w:jc w:val="both"/>
      </w:pPr>
      <w:r>
        <w:t xml:space="preserve">- Аргументировать свою точку зрения. </w:t>
      </w:r>
    </w:p>
    <w:p w:rsidR="00D967D5" w:rsidRDefault="00D967D5" w:rsidP="002E4B1A">
      <w:pPr>
        <w:pStyle w:val="ListParagraph"/>
        <w:ind w:left="0"/>
        <w:jc w:val="both"/>
      </w:pPr>
      <w:r>
        <w:t xml:space="preserve">- Задавать вопросы. </w:t>
      </w:r>
    </w:p>
    <w:p w:rsidR="00D967D5" w:rsidRDefault="00D967D5" w:rsidP="002E4B1A">
      <w:pPr>
        <w:pStyle w:val="ListParagraph"/>
        <w:ind w:left="0"/>
        <w:jc w:val="both"/>
      </w:pPr>
      <w:r>
        <w:t xml:space="preserve">- Осуществлять контроль. </w:t>
      </w:r>
    </w:p>
    <w:p w:rsidR="00D967D5" w:rsidRDefault="00D967D5" w:rsidP="002E4B1A">
      <w:pPr>
        <w:pStyle w:val="ListParagraph"/>
        <w:ind w:left="0"/>
        <w:jc w:val="both"/>
      </w:pPr>
      <w:r>
        <w:t>- Составлять план текста.</w:t>
      </w:r>
    </w:p>
    <w:p w:rsidR="00D967D5" w:rsidRDefault="00D967D5" w:rsidP="002E4B1A">
      <w:pPr>
        <w:pStyle w:val="ListParagraph"/>
        <w:ind w:left="0"/>
        <w:jc w:val="both"/>
      </w:pPr>
    </w:p>
    <w:p w:rsidR="00D967D5" w:rsidRDefault="00D967D5" w:rsidP="002E4B1A">
      <w:pPr>
        <w:pStyle w:val="ListParagraph"/>
        <w:ind w:left="0"/>
        <w:jc w:val="both"/>
      </w:pPr>
      <w:r w:rsidRPr="00C651D5">
        <w:rPr>
          <w:b/>
        </w:rPr>
        <w:t xml:space="preserve"> Ученик получит возможность научиться</w:t>
      </w:r>
      <w:r>
        <w:t xml:space="preserve">: </w:t>
      </w:r>
    </w:p>
    <w:p w:rsidR="00D967D5" w:rsidRDefault="00D967D5" w:rsidP="002E4B1A">
      <w:pPr>
        <w:pStyle w:val="ListParagraph"/>
        <w:ind w:left="0"/>
        <w:jc w:val="both"/>
      </w:pPr>
      <w:r>
        <w:t xml:space="preserve">- Продуктивно разрешать конфликты на основе учёта интересов и позиций всех участников, поиска и оценки альтернативных способов разрешения конфликтов; договариваться и приходить к общему решению в совместной деятельности. </w:t>
      </w:r>
    </w:p>
    <w:p w:rsidR="00D967D5" w:rsidRDefault="00D967D5" w:rsidP="002E4B1A">
      <w:pPr>
        <w:pStyle w:val="ListParagraph"/>
        <w:ind w:left="0"/>
        <w:jc w:val="both"/>
      </w:pPr>
      <w:r>
        <w:t xml:space="preserve">- Брать на себя инициативу в организации совместного действия (деловое лидерство). </w:t>
      </w:r>
    </w:p>
    <w:p w:rsidR="00D967D5" w:rsidRDefault="00D967D5" w:rsidP="002E4B1A">
      <w:pPr>
        <w:pStyle w:val="ListParagraph"/>
        <w:ind w:left="0"/>
        <w:jc w:val="both"/>
      </w:pPr>
    </w:p>
    <w:p w:rsidR="00D967D5" w:rsidRDefault="00D967D5" w:rsidP="00C651D5">
      <w:pPr>
        <w:pStyle w:val="ListParagraph"/>
        <w:ind w:left="0"/>
        <w:jc w:val="center"/>
      </w:pPr>
      <w:r w:rsidRPr="00C651D5">
        <w:rPr>
          <w:b/>
          <w:i/>
        </w:rPr>
        <w:t>7 класс</w:t>
      </w:r>
    </w:p>
    <w:p w:rsidR="00D967D5" w:rsidRDefault="00D967D5" w:rsidP="002E4B1A">
      <w:pPr>
        <w:pStyle w:val="ListParagraph"/>
        <w:ind w:left="0"/>
        <w:jc w:val="both"/>
      </w:pPr>
      <w:r w:rsidRPr="00C651D5">
        <w:rPr>
          <w:b/>
        </w:rPr>
        <w:t>Ученик научится</w:t>
      </w:r>
      <w:r>
        <w:t xml:space="preserve">: </w:t>
      </w:r>
    </w:p>
    <w:p w:rsidR="00D967D5" w:rsidRDefault="00D967D5" w:rsidP="002E4B1A">
      <w:pPr>
        <w:pStyle w:val="ListParagraph"/>
        <w:ind w:left="0"/>
        <w:jc w:val="both"/>
      </w:pPr>
      <w:r>
        <w:t xml:space="preserve">- Организовывать деловое сотрудничество. </w:t>
      </w:r>
    </w:p>
    <w:p w:rsidR="00D967D5" w:rsidRDefault="00D967D5" w:rsidP="002E4B1A">
      <w:pPr>
        <w:pStyle w:val="ListParagraph"/>
        <w:ind w:left="0"/>
        <w:jc w:val="both"/>
      </w:pPr>
      <w:r>
        <w:t xml:space="preserve">- Осуществлять контроль, коррекцию, оценку действий партнера. </w:t>
      </w:r>
    </w:p>
    <w:p w:rsidR="00D967D5" w:rsidRDefault="00D967D5" w:rsidP="002E4B1A">
      <w:pPr>
        <w:pStyle w:val="ListParagraph"/>
        <w:ind w:left="0"/>
        <w:jc w:val="both"/>
      </w:pPr>
      <w:r>
        <w:t xml:space="preserve">- Оформлять диалогическое высказывание в соответствии с требованиями речевого этикета. </w:t>
      </w:r>
    </w:p>
    <w:p w:rsidR="00D967D5" w:rsidRDefault="00D967D5" w:rsidP="002E4B1A">
      <w:pPr>
        <w:pStyle w:val="ListParagraph"/>
        <w:ind w:left="0"/>
        <w:jc w:val="both"/>
      </w:pPr>
    </w:p>
    <w:p w:rsidR="00D967D5" w:rsidRDefault="00D967D5" w:rsidP="002E4B1A">
      <w:pPr>
        <w:pStyle w:val="ListParagraph"/>
        <w:ind w:left="0"/>
        <w:jc w:val="both"/>
      </w:pPr>
      <w:r w:rsidRPr="00C651D5">
        <w:rPr>
          <w:b/>
        </w:rPr>
        <w:t>Ученик получит возможность научиться</w:t>
      </w:r>
      <w:r>
        <w:t xml:space="preserve">: </w:t>
      </w:r>
    </w:p>
    <w:p w:rsidR="00D967D5" w:rsidRDefault="00D967D5" w:rsidP="002E4B1A">
      <w:pPr>
        <w:pStyle w:val="ListParagraph"/>
        <w:ind w:left="0"/>
        <w:jc w:val="both"/>
      </w:pPr>
      <w:r>
        <w:t xml:space="preserve">- Вступать в диалог. </w:t>
      </w:r>
    </w:p>
    <w:p w:rsidR="00D967D5" w:rsidRDefault="00D967D5" w:rsidP="002E4B1A">
      <w:pPr>
        <w:pStyle w:val="ListParagraph"/>
        <w:ind w:left="0"/>
        <w:jc w:val="both"/>
      </w:pPr>
      <w:r>
        <w:t xml:space="preserve">- В процессе коммуникации достаточно точно, последовательно и полно передавать партнеру необходимую информацию как ориентир для построения действий. </w:t>
      </w:r>
    </w:p>
    <w:p w:rsidR="00D967D5" w:rsidRDefault="00D967D5" w:rsidP="002E4B1A">
      <w:pPr>
        <w:pStyle w:val="ListParagraph"/>
        <w:ind w:left="0"/>
        <w:jc w:val="both"/>
      </w:pPr>
    </w:p>
    <w:p w:rsidR="00D967D5" w:rsidRDefault="00D967D5" w:rsidP="00C651D5">
      <w:pPr>
        <w:pStyle w:val="ListParagraph"/>
        <w:ind w:left="0"/>
        <w:jc w:val="center"/>
      </w:pPr>
      <w:r w:rsidRPr="00C651D5">
        <w:rPr>
          <w:b/>
          <w:i/>
        </w:rPr>
        <w:t>8 класс</w:t>
      </w:r>
    </w:p>
    <w:p w:rsidR="00D967D5" w:rsidRDefault="00D967D5" w:rsidP="002E4B1A">
      <w:pPr>
        <w:pStyle w:val="ListParagraph"/>
        <w:ind w:left="0"/>
        <w:jc w:val="both"/>
      </w:pPr>
      <w:r w:rsidRPr="00C651D5">
        <w:rPr>
          <w:b/>
        </w:rPr>
        <w:t>Ученик научится</w:t>
      </w:r>
      <w:r>
        <w:t>:</w:t>
      </w:r>
    </w:p>
    <w:p w:rsidR="00D967D5" w:rsidRDefault="00D967D5" w:rsidP="002E4B1A">
      <w:pPr>
        <w:pStyle w:val="ListParagraph"/>
        <w:ind w:left="0"/>
        <w:jc w:val="both"/>
      </w:pPr>
      <w:r>
        <w:t xml:space="preserve"> - Работать в группе. </w:t>
      </w:r>
    </w:p>
    <w:p w:rsidR="00D967D5" w:rsidRDefault="00D967D5" w:rsidP="002E4B1A">
      <w:pPr>
        <w:pStyle w:val="ListParagraph"/>
        <w:ind w:left="0"/>
        <w:jc w:val="both"/>
      </w:pPr>
      <w:r>
        <w:t xml:space="preserve">- Осуществлять коммуникативную рефлексию как осознание оснований собственных действий и действий партнёра. </w:t>
      </w:r>
    </w:p>
    <w:p w:rsidR="00D967D5" w:rsidRDefault="00D967D5" w:rsidP="002E4B1A">
      <w:pPr>
        <w:pStyle w:val="ListParagraph"/>
        <w:ind w:left="0"/>
        <w:jc w:val="both"/>
      </w:pPr>
    </w:p>
    <w:p w:rsidR="00D967D5" w:rsidRDefault="00D967D5" w:rsidP="002E4B1A">
      <w:pPr>
        <w:pStyle w:val="ListParagraph"/>
        <w:ind w:left="0"/>
        <w:jc w:val="both"/>
      </w:pPr>
      <w:r w:rsidRPr="00C651D5">
        <w:rPr>
          <w:b/>
        </w:rPr>
        <w:t>Ученик получит возможность научиться</w:t>
      </w:r>
      <w:r>
        <w:t xml:space="preserve">: </w:t>
      </w:r>
    </w:p>
    <w:p w:rsidR="00D967D5" w:rsidRDefault="00D967D5" w:rsidP="002E4B1A">
      <w:pPr>
        <w:pStyle w:val="ListParagraph"/>
        <w:ind w:left="0"/>
        <w:jc w:val="both"/>
      </w:pPr>
      <w:r>
        <w:t xml:space="preserve">- Оказывать поддержку и содействие тем, от кого зависит достижений целей в совместной деятельности. </w:t>
      </w:r>
    </w:p>
    <w:p w:rsidR="00D967D5" w:rsidRDefault="00D967D5" w:rsidP="002E4B1A">
      <w:pPr>
        <w:pStyle w:val="ListParagraph"/>
        <w:ind w:left="0"/>
        <w:jc w:val="both"/>
      </w:pPr>
      <w:r>
        <w:t xml:space="preserve">- Осуществлять коммуникативную рефлексию. </w:t>
      </w:r>
    </w:p>
    <w:p w:rsidR="00D967D5" w:rsidRDefault="00D967D5" w:rsidP="002E4B1A">
      <w:pPr>
        <w:pStyle w:val="ListParagraph"/>
        <w:ind w:left="0"/>
        <w:jc w:val="both"/>
      </w:pPr>
    </w:p>
    <w:p w:rsidR="00D967D5" w:rsidRDefault="00D967D5" w:rsidP="00C651D5">
      <w:pPr>
        <w:pStyle w:val="ListParagraph"/>
        <w:ind w:left="0"/>
        <w:jc w:val="center"/>
      </w:pPr>
      <w:r w:rsidRPr="00C651D5">
        <w:rPr>
          <w:b/>
          <w:i/>
        </w:rPr>
        <w:t>9 класс</w:t>
      </w:r>
    </w:p>
    <w:p w:rsidR="00D967D5" w:rsidRDefault="00D967D5" w:rsidP="002E4B1A">
      <w:pPr>
        <w:pStyle w:val="ListParagraph"/>
        <w:ind w:left="0"/>
        <w:jc w:val="both"/>
      </w:pPr>
      <w:r w:rsidRPr="00C651D5">
        <w:rPr>
          <w:b/>
        </w:rPr>
        <w:t>Ученик научится</w:t>
      </w:r>
      <w:r>
        <w:t xml:space="preserve">: </w:t>
      </w:r>
    </w:p>
    <w:p w:rsidR="00D967D5" w:rsidRDefault="00D967D5" w:rsidP="002E4B1A">
      <w:pPr>
        <w:pStyle w:val="ListParagraph"/>
        <w:ind w:left="0"/>
        <w:jc w:val="both"/>
      </w:pPr>
      <w:r>
        <w:t xml:space="preserve">- Отображать в речи содержание совершаемых действий в форме громкой социализированной и внутренней речи. </w:t>
      </w:r>
    </w:p>
    <w:p w:rsidR="00D967D5" w:rsidRDefault="00D967D5" w:rsidP="002E4B1A">
      <w:pPr>
        <w:pStyle w:val="ListParagraph"/>
        <w:ind w:left="0"/>
        <w:jc w:val="both"/>
      </w:pPr>
    </w:p>
    <w:p w:rsidR="00D967D5" w:rsidRDefault="00D967D5" w:rsidP="002E4B1A">
      <w:pPr>
        <w:pStyle w:val="ListParagraph"/>
        <w:ind w:left="0"/>
        <w:jc w:val="both"/>
      </w:pPr>
      <w:r w:rsidRPr="00C651D5">
        <w:rPr>
          <w:b/>
        </w:rPr>
        <w:t>Ученик получит возможность научиться</w:t>
      </w:r>
      <w:r>
        <w:t xml:space="preserve">: </w:t>
      </w:r>
    </w:p>
    <w:p w:rsidR="00D967D5" w:rsidRDefault="00D967D5" w:rsidP="002E4B1A">
      <w:pPr>
        <w:pStyle w:val="ListParagraph"/>
        <w:ind w:left="0"/>
        <w:jc w:val="both"/>
      </w:pPr>
      <w:r>
        <w:t xml:space="preserve">- Устраивать эффективные групповые обсуждения и обеспечить обмен знаниями между членами группы для принятия эффективных совместных решений. </w:t>
      </w:r>
    </w:p>
    <w:p w:rsidR="00D967D5" w:rsidRDefault="00D967D5" w:rsidP="002E4B1A">
      <w:pPr>
        <w:pStyle w:val="ListParagraph"/>
        <w:ind w:left="0"/>
        <w:jc w:val="both"/>
      </w:pPr>
      <w:r>
        <w:t xml:space="preserve">- В совместной деятельности четко формулировать цели группы и позволить её участникам проявлять собственную энергию для достижения этих целей. </w:t>
      </w:r>
    </w:p>
    <w:p w:rsidR="00D967D5" w:rsidRDefault="00D967D5" w:rsidP="002E4B1A">
      <w:pPr>
        <w:pStyle w:val="ListParagraph"/>
        <w:ind w:left="0"/>
        <w:jc w:val="both"/>
      </w:pPr>
    </w:p>
    <w:p w:rsidR="00D967D5" w:rsidRDefault="00D967D5" w:rsidP="002E4B1A">
      <w:pPr>
        <w:pStyle w:val="ListParagraph"/>
        <w:ind w:left="0"/>
        <w:jc w:val="both"/>
      </w:pPr>
      <w:r w:rsidRPr="00C651D5">
        <w:rPr>
          <w:b/>
          <w:i/>
        </w:rPr>
        <w:t>Познавательные универсальные учебные действия</w:t>
      </w:r>
    </w:p>
    <w:p w:rsidR="00D967D5" w:rsidRDefault="00D967D5" w:rsidP="002E4B1A">
      <w:pPr>
        <w:pStyle w:val="ListParagraph"/>
        <w:ind w:left="0"/>
        <w:jc w:val="both"/>
      </w:pPr>
    </w:p>
    <w:p w:rsidR="00D967D5" w:rsidRDefault="00D967D5" w:rsidP="00C651D5">
      <w:pPr>
        <w:pStyle w:val="ListParagraph"/>
        <w:ind w:left="0"/>
        <w:jc w:val="center"/>
      </w:pPr>
      <w:r w:rsidRPr="00C651D5">
        <w:rPr>
          <w:b/>
          <w:i/>
        </w:rPr>
        <w:t>5 класс</w:t>
      </w:r>
    </w:p>
    <w:p w:rsidR="00D967D5" w:rsidRDefault="00D967D5" w:rsidP="002E4B1A">
      <w:pPr>
        <w:pStyle w:val="ListParagraph"/>
        <w:ind w:left="0"/>
        <w:jc w:val="both"/>
      </w:pPr>
      <w:r w:rsidRPr="00C651D5">
        <w:rPr>
          <w:b/>
        </w:rPr>
        <w:t>Ученик научится</w:t>
      </w:r>
      <w:r>
        <w:t xml:space="preserve">: </w:t>
      </w:r>
    </w:p>
    <w:p w:rsidR="00D967D5" w:rsidRDefault="00D967D5" w:rsidP="002E4B1A">
      <w:pPr>
        <w:pStyle w:val="ListParagraph"/>
        <w:ind w:left="0"/>
        <w:jc w:val="both"/>
      </w:pPr>
      <w:r>
        <w:t xml:space="preserve">- осуществлять поиск нужной информации в учебнике и учебных пособиях; </w:t>
      </w:r>
    </w:p>
    <w:p w:rsidR="00D967D5" w:rsidRDefault="00D967D5" w:rsidP="002E4B1A">
      <w:pPr>
        <w:pStyle w:val="ListParagraph"/>
        <w:ind w:left="0"/>
        <w:jc w:val="both"/>
      </w:pPr>
      <w:r>
        <w:t xml:space="preserve">- понимать знаки, символы, модели, схемы, приведенные в учебнике и учебных пособиях; </w:t>
      </w:r>
    </w:p>
    <w:p w:rsidR="00D967D5" w:rsidRDefault="00D967D5" w:rsidP="002E4B1A">
      <w:pPr>
        <w:pStyle w:val="ListParagraph"/>
        <w:ind w:left="0"/>
        <w:jc w:val="both"/>
      </w:pPr>
      <w:r>
        <w:t xml:space="preserve">- понимать заданный вопрос, в соответствии с ним строить ответ в устной форме; </w:t>
      </w:r>
    </w:p>
    <w:p w:rsidR="00D967D5" w:rsidRDefault="00D967D5" w:rsidP="002E4B1A">
      <w:pPr>
        <w:pStyle w:val="ListParagraph"/>
        <w:ind w:left="0"/>
        <w:jc w:val="both"/>
      </w:pPr>
      <w:r>
        <w:t>- анализировать изучаемые факты языка с выделением их отличительных признаков;</w:t>
      </w:r>
    </w:p>
    <w:p w:rsidR="00D967D5" w:rsidRDefault="00D967D5" w:rsidP="002E4B1A">
      <w:pPr>
        <w:pStyle w:val="ListParagraph"/>
        <w:ind w:left="0"/>
        <w:jc w:val="both"/>
      </w:pPr>
      <w:r>
        <w:t xml:space="preserve"> - осуществлять синтез как составление целого из его частей; </w:t>
      </w:r>
    </w:p>
    <w:p w:rsidR="00D967D5" w:rsidRDefault="00D967D5" w:rsidP="002E4B1A">
      <w:pPr>
        <w:pStyle w:val="ListParagraph"/>
        <w:ind w:left="0"/>
        <w:jc w:val="both"/>
      </w:pPr>
      <w:r>
        <w:t>- устанавливать причинно-следственные связи в изучаемом круге явлений;</w:t>
      </w:r>
    </w:p>
    <w:p w:rsidR="00D967D5" w:rsidRDefault="00D967D5" w:rsidP="002E4B1A">
      <w:pPr>
        <w:pStyle w:val="ListParagraph"/>
        <w:ind w:left="0"/>
        <w:jc w:val="both"/>
      </w:pPr>
      <w:r>
        <w:t xml:space="preserve"> - обобщать (выделять ряд объектов по заданному признаку). </w:t>
      </w:r>
    </w:p>
    <w:p w:rsidR="00D967D5" w:rsidRDefault="00D967D5" w:rsidP="002E4B1A">
      <w:pPr>
        <w:pStyle w:val="ListParagraph"/>
        <w:ind w:left="0"/>
        <w:jc w:val="both"/>
      </w:pPr>
    </w:p>
    <w:p w:rsidR="00D967D5" w:rsidRDefault="00D967D5" w:rsidP="002E4B1A">
      <w:pPr>
        <w:pStyle w:val="ListParagraph"/>
        <w:ind w:left="0"/>
        <w:jc w:val="both"/>
      </w:pPr>
      <w:r w:rsidRPr="00C651D5">
        <w:rPr>
          <w:b/>
        </w:rPr>
        <w:t>Ученик получит возможность научиться:</w:t>
      </w:r>
    </w:p>
    <w:p w:rsidR="00D967D5" w:rsidRDefault="00D967D5" w:rsidP="002E4B1A">
      <w:pPr>
        <w:pStyle w:val="ListParagraph"/>
        <w:ind w:left="0"/>
        <w:jc w:val="both"/>
      </w:pPr>
      <w:r>
        <w:t xml:space="preserve">- ориентироваться на возможное разнообразие способов решения учебной задачи; </w:t>
      </w:r>
    </w:p>
    <w:p w:rsidR="00D967D5" w:rsidRDefault="00D967D5" w:rsidP="002E4B1A">
      <w:pPr>
        <w:pStyle w:val="ListParagraph"/>
        <w:ind w:left="0"/>
        <w:jc w:val="both"/>
      </w:pPr>
      <w:r>
        <w:t xml:space="preserve">- первоначальному умению смыслового восприятия текста; </w:t>
      </w:r>
    </w:p>
    <w:p w:rsidR="00D967D5" w:rsidRDefault="00D967D5" w:rsidP="002E4B1A">
      <w:pPr>
        <w:pStyle w:val="ListParagraph"/>
        <w:ind w:left="0"/>
        <w:jc w:val="both"/>
      </w:pPr>
      <w:r>
        <w:t xml:space="preserve">- проводить аналогии между изучаемым материалом и собственным опытом. </w:t>
      </w:r>
    </w:p>
    <w:p w:rsidR="00D967D5" w:rsidRDefault="00D967D5" w:rsidP="002E4B1A">
      <w:pPr>
        <w:pStyle w:val="ListParagraph"/>
        <w:ind w:left="0"/>
        <w:jc w:val="both"/>
      </w:pPr>
    </w:p>
    <w:p w:rsidR="00D967D5" w:rsidRDefault="00D967D5" w:rsidP="00C651D5">
      <w:pPr>
        <w:pStyle w:val="ListParagraph"/>
        <w:ind w:left="0"/>
        <w:jc w:val="center"/>
      </w:pPr>
      <w:r w:rsidRPr="00C651D5">
        <w:rPr>
          <w:b/>
          <w:i/>
        </w:rPr>
        <w:t>6 класс</w:t>
      </w:r>
    </w:p>
    <w:p w:rsidR="00D967D5" w:rsidRDefault="00D967D5" w:rsidP="002E4B1A">
      <w:pPr>
        <w:pStyle w:val="ListParagraph"/>
        <w:ind w:left="0"/>
        <w:jc w:val="both"/>
      </w:pPr>
    </w:p>
    <w:p w:rsidR="00D967D5" w:rsidRDefault="00D967D5" w:rsidP="002E4B1A">
      <w:pPr>
        <w:pStyle w:val="ListParagraph"/>
        <w:ind w:left="0"/>
        <w:jc w:val="both"/>
      </w:pPr>
      <w:r w:rsidRPr="00C651D5">
        <w:rPr>
          <w:b/>
        </w:rPr>
        <w:t>Ученик научится</w:t>
      </w:r>
      <w:r>
        <w:t xml:space="preserve">: </w:t>
      </w:r>
    </w:p>
    <w:p w:rsidR="00D967D5" w:rsidRDefault="00D967D5" w:rsidP="002E4B1A">
      <w:pPr>
        <w:pStyle w:val="ListParagraph"/>
        <w:ind w:left="0"/>
        <w:jc w:val="both"/>
      </w:pPr>
      <w:r>
        <w:t>- пользоваться знаками, символами, таблицами, схемами, приведенными в учебной литературе;строить сообщение в устной форме;</w:t>
      </w:r>
    </w:p>
    <w:p w:rsidR="00D967D5" w:rsidRDefault="00D967D5" w:rsidP="002E4B1A">
      <w:pPr>
        <w:pStyle w:val="ListParagraph"/>
        <w:ind w:left="0"/>
        <w:jc w:val="both"/>
      </w:pPr>
      <w:r>
        <w:t xml:space="preserve"> - находить в материалах учебника ответ на заданный вопрос; </w:t>
      </w:r>
    </w:p>
    <w:p w:rsidR="00D967D5" w:rsidRDefault="00D967D5" w:rsidP="002E4B1A">
      <w:pPr>
        <w:pStyle w:val="ListParagraph"/>
        <w:ind w:left="0"/>
        <w:jc w:val="both"/>
      </w:pPr>
      <w:r>
        <w:t xml:space="preserve">- ориентироваться на возможное разнообразие способов решения учебной задачи; </w:t>
      </w:r>
    </w:p>
    <w:p w:rsidR="00D967D5" w:rsidRDefault="00D967D5" w:rsidP="002E4B1A">
      <w:pPr>
        <w:pStyle w:val="ListParagraph"/>
        <w:ind w:left="0"/>
        <w:jc w:val="both"/>
      </w:pPr>
      <w:r>
        <w:t>- анализировать изучаемые объекты с выделением существенных и несущественных признаков;</w:t>
      </w:r>
    </w:p>
    <w:p w:rsidR="00D967D5" w:rsidRDefault="00D967D5" w:rsidP="002E4B1A">
      <w:pPr>
        <w:pStyle w:val="ListParagraph"/>
        <w:ind w:left="0"/>
        <w:jc w:val="both"/>
      </w:pPr>
      <w:r>
        <w:t xml:space="preserve"> - анализировать объекты с выделением существенных и несущественных признаков (в коллективной организации деятельности); </w:t>
      </w:r>
    </w:p>
    <w:p w:rsidR="00D967D5" w:rsidRDefault="00D967D5" w:rsidP="002E4B1A">
      <w:pPr>
        <w:pStyle w:val="ListParagraph"/>
        <w:ind w:left="0"/>
        <w:jc w:val="both"/>
      </w:pPr>
      <w:r>
        <w:t>- осуществлять синтез как составление целого из частей;</w:t>
      </w:r>
    </w:p>
    <w:p w:rsidR="00D967D5" w:rsidRDefault="00D967D5" w:rsidP="002E4B1A">
      <w:pPr>
        <w:pStyle w:val="ListParagraph"/>
        <w:ind w:left="0"/>
        <w:jc w:val="both"/>
      </w:pPr>
      <w:r>
        <w:t xml:space="preserve"> - проводить сравнение, сериацию и классификацию изученных объектов по самостоятельно выделенным основаниям (критериям) при указании количества групп; </w:t>
      </w:r>
    </w:p>
    <w:p w:rsidR="00D967D5" w:rsidRDefault="00D967D5" w:rsidP="002E4B1A">
      <w:pPr>
        <w:pStyle w:val="ListParagraph"/>
        <w:ind w:left="0"/>
        <w:jc w:val="both"/>
      </w:pPr>
      <w:r>
        <w:t xml:space="preserve">- устанавливать причинно-следственные связи в изучаемом круге явлений; </w:t>
      </w:r>
    </w:p>
    <w:p w:rsidR="00D967D5" w:rsidRDefault="00D967D5" w:rsidP="002E4B1A">
      <w:pPr>
        <w:pStyle w:val="ListParagraph"/>
        <w:ind w:left="0"/>
        <w:jc w:val="both"/>
      </w:pPr>
      <w:r>
        <w:t xml:space="preserve">- проводить аналогии между изучаемым материалом и собственным опытом. </w:t>
      </w:r>
    </w:p>
    <w:p w:rsidR="00D967D5" w:rsidRDefault="00D967D5" w:rsidP="002E4B1A">
      <w:pPr>
        <w:pStyle w:val="ListParagraph"/>
        <w:ind w:left="0"/>
        <w:jc w:val="both"/>
      </w:pPr>
    </w:p>
    <w:p w:rsidR="00D967D5" w:rsidRDefault="00D967D5" w:rsidP="002E4B1A">
      <w:pPr>
        <w:pStyle w:val="ListParagraph"/>
        <w:ind w:left="0"/>
        <w:jc w:val="both"/>
      </w:pPr>
      <w:r w:rsidRPr="00C651D5">
        <w:rPr>
          <w:b/>
        </w:rPr>
        <w:t>Ученик получит возможность научиться:</w:t>
      </w:r>
    </w:p>
    <w:p w:rsidR="00D967D5" w:rsidRDefault="00D967D5" w:rsidP="002E4B1A">
      <w:pPr>
        <w:pStyle w:val="ListParagraph"/>
        <w:ind w:left="0"/>
        <w:jc w:val="both"/>
      </w:pPr>
      <w:r>
        <w:t xml:space="preserve">- выделять информацию из сообщений разных видов в соответствии с учебной задачей; </w:t>
      </w:r>
    </w:p>
    <w:p w:rsidR="00D967D5" w:rsidRDefault="00D967D5" w:rsidP="002E4B1A">
      <w:pPr>
        <w:pStyle w:val="ListParagraph"/>
        <w:ind w:left="0"/>
        <w:jc w:val="both"/>
      </w:pPr>
      <w:r>
        <w:t xml:space="preserve">- осуществлять запись (фиксацию) указанной учителем информации об изучаемом языковом факте; </w:t>
      </w:r>
    </w:p>
    <w:p w:rsidR="00D967D5" w:rsidRDefault="00D967D5" w:rsidP="002E4B1A">
      <w:pPr>
        <w:pStyle w:val="ListParagraph"/>
        <w:ind w:left="0"/>
        <w:jc w:val="both"/>
      </w:pPr>
      <w:r>
        <w:t xml:space="preserve">- проводить сравнение, сериацию и классификацию изученных объектов по самостоятельно выделенным основаниям (критериям) при указании и без указания количества групп; </w:t>
      </w:r>
    </w:p>
    <w:p w:rsidR="00D967D5" w:rsidRDefault="00D967D5" w:rsidP="002E4B1A">
      <w:pPr>
        <w:pStyle w:val="ListParagraph"/>
        <w:ind w:left="0"/>
        <w:jc w:val="both"/>
      </w:pPr>
      <w:r>
        <w:t xml:space="preserve">- обобщать (выводить общее для целого ряда единичных объектов). </w:t>
      </w:r>
    </w:p>
    <w:p w:rsidR="00D967D5" w:rsidRDefault="00D967D5" w:rsidP="002E4B1A">
      <w:pPr>
        <w:pStyle w:val="ListParagraph"/>
        <w:ind w:left="0"/>
        <w:jc w:val="both"/>
      </w:pPr>
    </w:p>
    <w:p w:rsidR="00D967D5" w:rsidRDefault="00D967D5" w:rsidP="00C651D5">
      <w:pPr>
        <w:pStyle w:val="ListParagraph"/>
        <w:ind w:left="0"/>
        <w:jc w:val="center"/>
        <w:rPr>
          <w:b/>
          <w:i/>
        </w:rPr>
      </w:pPr>
      <w:r w:rsidRPr="00C651D5">
        <w:rPr>
          <w:b/>
          <w:i/>
        </w:rPr>
        <w:t>7 класс</w:t>
      </w:r>
    </w:p>
    <w:p w:rsidR="00D967D5" w:rsidRDefault="00D967D5" w:rsidP="00C651D5">
      <w:pPr>
        <w:pStyle w:val="ListParagraph"/>
        <w:ind w:left="0"/>
        <w:jc w:val="center"/>
      </w:pPr>
    </w:p>
    <w:p w:rsidR="00D967D5" w:rsidRDefault="00D967D5" w:rsidP="002E4B1A">
      <w:pPr>
        <w:pStyle w:val="ListParagraph"/>
        <w:ind w:left="0"/>
        <w:jc w:val="both"/>
      </w:pPr>
      <w:r w:rsidRPr="00C651D5">
        <w:rPr>
          <w:b/>
        </w:rPr>
        <w:t>Ученик научится</w:t>
      </w:r>
      <w:r>
        <w:t xml:space="preserve">: </w:t>
      </w:r>
    </w:p>
    <w:p w:rsidR="00D967D5" w:rsidRDefault="00D967D5" w:rsidP="002E4B1A">
      <w:pPr>
        <w:pStyle w:val="ListParagraph"/>
        <w:ind w:left="0"/>
        <w:jc w:val="both"/>
      </w:pPr>
      <w:r>
        <w:t xml:space="preserve">- осуществлять поиск нужного иллюстративного и текстового материала в дополнительных изданиях, рекомендуемых учителем; </w:t>
      </w:r>
    </w:p>
    <w:p w:rsidR="00D967D5" w:rsidRDefault="00D967D5" w:rsidP="002E4B1A">
      <w:pPr>
        <w:pStyle w:val="ListParagraph"/>
        <w:ind w:left="0"/>
        <w:jc w:val="both"/>
      </w:pPr>
      <w:r>
        <w:t xml:space="preserve">- осуществлять запись (фиксацию) указанной учителем информации; </w:t>
      </w:r>
    </w:p>
    <w:p w:rsidR="00D967D5" w:rsidRDefault="00D967D5" w:rsidP="002E4B1A">
      <w:pPr>
        <w:pStyle w:val="ListParagraph"/>
        <w:ind w:left="0"/>
        <w:jc w:val="both"/>
      </w:pPr>
      <w:r>
        <w:t xml:space="preserve">- пользоваться знаками, символами, таблицами, диаграммами, схемами, приведенными в учебной литературе; </w:t>
      </w:r>
    </w:p>
    <w:p w:rsidR="00D967D5" w:rsidRDefault="00D967D5" w:rsidP="002E4B1A">
      <w:pPr>
        <w:pStyle w:val="ListParagraph"/>
        <w:ind w:left="0"/>
        <w:jc w:val="both"/>
      </w:pPr>
      <w:r>
        <w:t xml:space="preserve">- строить сообщения в устной и письменной форме на лингвистическую тему; </w:t>
      </w:r>
    </w:p>
    <w:p w:rsidR="00D967D5" w:rsidRDefault="00D967D5" w:rsidP="002E4B1A">
      <w:pPr>
        <w:pStyle w:val="ListParagraph"/>
        <w:ind w:left="0"/>
        <w:jc w:val="both"/>
      </w:pPr>
      <w:r>
        <w:t xml:space="preserve">- находить в содружестве с одноклассниками разные способы решения учебной задачи; </w:t>
      </w:r>
    </w:p>
    <w:p w:rsidR="00D967D5" w:rsidRDefault="00D967D5" w:rsidP="002E4B1A">
      <w:pPr>
        <w:pStyle w:val="ListParagraph"/>
        <w:ind w:left="0"/>
        <w:jc w:val="both"/>
      </w:pPr>
      <w:r>
        <w:t>- воспринимать смысл познавательных текстов, выделять информацию из сообщений разных видов (в т.ч. текстов) в соответствии с учебной задачей;</w:t>
      </w:r>
    </w:p>
    <w:p w:rsidR="00D967D5" w:rsidRDefault="00D967D5" w:rsidP="002E4B1A">
      <w:pPr>
        <w:pStyle w:val="ListParagraph"/>
        <w:ind w:left="0"/>
        <w:jc w:val="both"/>
      </w:pPr>
      <w:r>
        <w:t xml:space="preserve"> - анализировать изучаемые объекты с выделением существенных и несущественных признаков; </w:t>
      </w:r>
    </w:p>
    <w:p w:rsidR="00D967D5" w:rsidRDefault="00D967D5" w:rsidP="002E4B1A">
      <w:pPr>
        <w:pStyle w:val="ListParagraph"/>
        <w:ind w:left="0"/>
        <w:jc w:val="both"/>
      </w:pPr>
      <w:r>
        <w:t xml:space="preserve">- осуществлять синтез как составление целого из частей; </w:t>
      </w:r>
    </w:p>
    <w:p w:rsidR="00D967D5" w:rsidRDefault="00D967D5" w:rsidP="002E4B1A">
      <w:pPr>
        <w:pStyle w:val="ListParagraph"/>
        <w:ind w:left="0"/>
        <w:jc w:val="both"/>
      </w:pPr>
    </w:p>
    <w:p w:rsidR="00D967D5" w:rsidRPr="00C651D5" w:rsidRDefault="00D967D5" w:rsidP="002E4B1A">
      <w:pPr>
        <w:pStyle w:val="ListParagraph"/>
        <w:ind w:left="0"/>
        <w:jc w:val="both"/>
        <w:rPr>
          <w:b/>
        </w:rPr>
      </w:pPr>
      <w:r w:rsidRPr="00C651D5">
        <w:rPr>
          <w:b/>
        </w:rPr>
        <w:t>Ученик получит возможность научиться:</w:t>
      </w:r>
    </w:p>
    <w:p w:rsidR="00D967D5" w:rsidRDefault="00D967D5" w:rsidP="002E4B1A">
      <w:pPr>
        <w:pStyle w:val="ListParagraph"/>
        <w:ind w:left="0"/>
        <w:jc w:val="both"/>
      </w:pPr>
      <w:r>
        <w:t xml:space="preserve"> - осуществлять расширенный поиск информации в соответствии с заданиями учителя с использованием ресурсов библиотек, поисковых систем, медиаресурсов; </w:t>
      </w:r>
    </w:p>
    <w:p w:rsidR="00D967D5" w:rsidRDefault="00D967D5" w:rsidP="002E4B1A">
      <w:pPr>
        <w:pStyle w:val="ListParagraph"/>
        <w:ind w:left="0"/>
        <w:jc w:val="both"/>
      </w:pPr>
      <w:r>
        <w:t xml:space="preserve">- записывать, фиксировать информацию с помощью инструментов ИКТ; </w:t>
      </w:r>
    </w:p>
    <w:p w:rsidR="00D967D5" w:rsidRDefault="00D967D5" w:rsidP="002E4B1A">
      <w:pPr>
        <w:pStyle w:val="ListParagraph"/>
        <w:ind w:left="0"/>
        <w:jc w:val="both"/>
      </w:pPr>
      <w:r>
        <w:t xml:space="preserve">- создавать и преобразовывать модели и схемы по заданиям учителя; </w:t>
      </w:r>
    </w:p>
    <w:p w:rsidR="00D967D5" w:rsidRDefault="00D967D5" w:rsidP="002E4B1A">
      <w:pPr>
        <w:pStyle w:val="ListParagraph"/>
        <w:ind w:left="0"/>
        <w:jc w:val="both"/>
      </w:pPr>
      <w:r>
        <w:t xml:space="preserve">- находить самостоятельно разные способы решения учебной задачи; </w:t>
      </w:r>
    </w:p>
    <w:p w:rsidR="00D967D5" w:rsidRDefault="00D967D5" w:rsidP="002E4B1A">
      <w:pPr>
        <w:pStyle w:val="ListParagraph"/>
        <w:ind w:left="0"/>
        <w:jc w:val="both"/>
      </w:pPr>
      <w:r>
        <w:t xml:space="preserve">- осуществлять сравнение, сериацию и классификацию изученных объектов по самостоятельно выделенным основаниям (критериям); </w:t>
      </w:r>
    </w:p>
    <w:p w:rsidR="00D967D5" w:rsidRDefault="00D967D5" w:rsidP="002E4B1A">
      <w:pPr>
        <w:pStyle w:val="ListParagraph"/>
        <w:ind w:left="0"/>
        <w:jc w:val="both"/>
      </w:pPr>
      <w:r>
        <w:t xml:space="preserve">- строить логическое рассуждение как связь суждений об объекте (явлении). </w:t>
      </w:r>
    </w:p>
    <w:p w:rsidR="00D967D5" w:rsidRDefault="00D967D5" w:rsidP="002E4B1A">
      <w:pPr>
        <w:pStyle w:val="ListParagraph"/>
        <w:ind w:left="0"/>
        <w:jc w:val="both"/>
      </w:pPr>
    </w:p>
    <w:p w:rsidR="00D967D5" w:rsidRDefault="00D967D5" w:rsidP="00C651D5">
      <w:pPr>
        <w:pStyle w:val="ListParagraph"/>
        <w:ind w:left="0"/>
        <w:jc w:val="center"/>
        <w:rPr>
          <w:b/>
          <w:i/>
        </w:rPr>
      </w:pPr>
      <w:r w:rsidRPr="00C651D5">
        <w:rPr>
          <w:b/>
          <w:i/>
        </w:rPr>
        <w:t>8 класс</w:t>
      </w:r>
    </w:p>
    <w:p w:rsidR="00D967D5" w:rsidRDefault="00D967D5" w:rsidP="00C651D5">
      <w:pPr>
        <w:pStyle w:val="ListParagraph"/>
        <w:ind w:left="0"/>
        <w:jc w:val="center"/>
      </w:pPr>
    </w:p>
    <w:p w:rsidR="00D967D5" w:rsidRDefault="00D967D5" w:rsidP="002E4B1A">
      <w:pPr>
        <w:pStyle w:val="ListParagraph"/>
        <w:ind w:left="0"/>
        <w:jc w:val="both"/>
      </w:pPr>
      <w:r w:rsidRPr="00C651D5">
        <w:rPr>
          <w:b/>
        </w:rPr>
        <w:t>Ученик научится</w:t>
      </w:r>
      <w:r>
        <w:t xml:space="preserve">: </w:t>
      </w:r>
    </w:p>
    <w:p w:rsidR="00D967D5" w:rsidRDefault="00D967D5" w:rsidP="002E4B1A">
      <w:pPr>
        <w:pStyle w:val="ListParagraph"/>
        <w:ind w:left="0"/>
        <w:jc w:val="both"/>
      </w:pPr>
      <w:r>
        <w:t>- осуществлять поиск необходимой информации для выполнения учебных заданий с использованием учебной и дополнительной литературы (включая электронные, цифровые) в открытом информационном пространстве, в т.ч. контролируемом пространстве Интернета;</w:t>
      </w:r>
    </w:p>
    <w:p w:rsidR="00D967D5" w:rsidRDefault="00D967D5" w:rsidP="002E4B1A">
      <w:pPr>
        <w:pStyle w:val="ListParagraph"/>
        <w:ind w:left="0"/>
        <w:jc w:val="both"/>
      </w:pPr>
      <w:r>
        <w:t xml:space="preserve"> - осуществлять запись (фиксацию) указанной учителем информации, в том числе с помощью инструментов ИКТ; </w:t>
      </w:r>
    </w:p>
    <w:p w:rsidR="00D967D5" w:rsidRDefault="00D967D5" w:rsidP="002E4B1A">
      <w:pPr>
        <w:pStyle w:val="ListParagraph"/>
        <w:ind w:left="0"/>
        <w:jc w:val="both"/>
      </w:pPr>
      <w:r>
        <w:t xml:space="preserve">- строить сообщения в устной и письменной форме; </w:t>
      </w:r>
    </w:p>
    <w:p w:rsidR="00D967D5" w:rsidRDefault="00D967D5" w:rsidP="002E4B1A">
      <w:pPr>
        <w:pStyle w:val="ListParagraph"/>
        <w:ind w:left="0"/>
        <w:jc w:val="both"/>
      </w:pPr>
      <w:r>
        <w:t xml:space="preserve">- ориентироваться на разнообразие способов решения задач; </w:t>
      </w:r>
    </w:p>
    <w:p w:rsidR="00D967D5" w:rsidRDefault="00D967D5" w:rsidP="002E4B1A">
      <w:pPr>
        <w:pStyle w:val="ListParagraph"/>
        <w:ind w:left="0"/>
        <w:jc w:val="both"/>
      </w:pPr>
      <w:r>
        <w:t xml:space="preserve">- воспринимать и анализировать сообщения и важнейшие их компоненты – тексты; </w:t>
      </w:r>
    </w:p>
    <w:p w:rsidR="00D967D5" w:rsidRDefault="00D967D5" w:rsidP="002E4B1A">
      <w:pPr>
        <w:pStyle w:val="ListParagraph"/>
        <w:ind w:left="0"/>
        <w:jc w:val="both"/>
      </w:pPr>
      <w:r>
        <w:t xml:space="preserve">- анализировать изучаемые объекты с выделением существенных и несущественных признаков; </w:t>
      </w:r>
    </w:p>
    <w:p w:rsidR="00D967D5" w:rsidRDefault="00D967D5" w:rsidP="002E4B1A">
      <w:pPr>
        <w:pStyle w:val="ListParagraph"/>
        <w:ind w:left="0"/>
        <w:jc w:val="both"/>
      </w:pPr>
      <w:r>
        <w:t xml:space="preserve">- осуществлять синтез как составление целого из частей; </w:t>
      </w:r>
    </w:p>
    <w:p w:rsidR="00D967D5" w:rsidRDefault="00D967D5" w:rsidP="002E4B1A">
      <w:pPr>
        <w:pStyle w:val="ListParagraph"/>
        <w:ind w:left="0"/>
        <w:jc w:val="both"/>
      </w:pPr>
      <w:r>
        <w:t>- проводить сравнение, сериацию и классификацию изученных объектов по заданным критериям;</w:t>
      </w:r>
    </w:p>
    <w:p w:rsidR="00D967D5" w:rsidRDefault="00D967D5" w:rsidP="002E4B1A">
      <w:pPr>
        <w:pStyle w:val="ListParagraph"/>
        <w:ind w:left="0"/>
        <w:jc w:val="both"/>
      </w:pPr>
      <w:r>
        <w:t xml:space="preserve"> - устанавливать причинно-следственные связи в изучаемом круге явлений;</w:t>
      </w:r>
    </w:p>
    <w:p w:rsidR="00D967D5" w:rsidRDefault="00D967D5" w:rsidP="002E4B1A">
      <w:pPr>
        <w:pStyle w:val="ListParagraph"/>
        <w:ind w:left="0"/>
        <w:jc w:val="both"/>
      </w:pPr>
      <w:r>
        <w:t xml:space="preserve"> - строить рассуждения в форме связи простых суждений об объекте, его строении, свойствах и связях; </w:t>
      </w:r>
    </w:p>
    <w:p w:rsidR="00D967D5" w:rsidRDefault="00D967D5" w:rsidP="002E4B1A">
      <w:pPr>
        <w:pStyle w:val="ListParagraph"/>
        <w:ind w:left="0"/>
        <w:jc w:val="both"/>
      </w:pPr>
      <w:r>
        <w:t xml:space="preserve">- обобщать (самостоятельно выделять ряд или класс объектов); </w:t>
      </w:r>
    </w:p>
    <w:p w:rsidR="00D967D5" w:rsidRDefault="00D967D5" w:rsidP="002E4B1A">
      <w:pPr>
        <w:pStyle w:val="ListParagraph"/>
        <w:ind w:left="0"/>
        <w:jc w:val="both"/>
      </w:pPr>
      <w:r>
        <w:t xml:space="preserve">- подводить анализируемые объекты (явления) под понятие на основе распознавания объектов, - устанавливать аналогии. </w:t>
      </w:r>
    </w:p>
    <w:p w:rsidR="00D967D5" w:rsidRDefault="00D967D5" w:rsidP="002E4B1A">
      <w:pPr>
        <w:pStyle w:val="ListParagraph"/>
        <w:ind w:left="0"/>
        <w:jc w:val="both"/>
      </w:pPr>
    </w:p>
    <w:p w:rsidR="00D967D5" w:rsidRDefault="00D967D5" w:rsidP="002E4B1A">
      <w:pPr>
        <w:pStyle w:val="ListParagraph"/>
        <w:ind w:left="0"/>
        <w:jc w:val="both"/>
      </w:pPr>
      <w:r w:rsidRPr="00C651D5">
        <w:rPr>
          <w:b/>
        </w:rPr>
        <w:t>Ученик получит возможность научиться</w:t>
      </w:r>
      <w:r>
        <w:t>:</w:t>
      </w:r>
    </w:p>
    <w:p w:rsidR="00D967D5" w:rsidRDefault="00D967D5" w:rsidP="002E4B1A">
      <w:pPr>
        <w:pStyle w:val="ListParagraph"/>
        <w:ind w:left="0"/>
        <w:jc w:val="both"/>
      </w:pPr>
      <w:r>
        <w:t xml:space="preserve"> - осуществлять расширенный поиск информации в соответствии с заданиями учителя с использованием ресурсов библиотек и сети Интернет; </w:t>
      </w:r>
    </w:p>
    <w:p w:rsidR="00D967D5" w:rsidRDefault="00D967D5" w:rsidP="002E4B1A">
      <w:pPr>
        <w:pStyle w:val="ListParagraph"/>
        <w:ind w:left="0"/>
        <w:jc w:val="both"/>
      </w:pPr>
      <w:r>
        <w:t>- записывать, фиксировать информацию с помощью инструментов ИКТ;</w:t>
      </w:r>
    </w:p>
    <w:p w:rsidR="00D967D5" w:rsidRDefault="00D967D5" w:rsidP="002E4B1A">
      <w:pPr>
        <w:pStyle w:val="ListParagraph"/>
        <w:ind w:left="0"/>
        <w:jc w:val="both"/>
      </w:pPr>
      <w:r>
        <w:t xml:space="preserve"> - создавать и преобразовывать схемы для решения учебных задач; </w:t>
      </w:r>
    </w:p>
    <w:p w:rsidR="00D967D5" w:rsidRDefault="00D967D5" w:rsidP="002E4B1A">
      <w:pPr>
        <w:pStyle w:val="ListParagraph"/>
        <w:ind w:left="0"/>
        <w:jc w:val="both"/>
      </w:pPr>
      <w:r>
        <w:t xml:space="preserve">- осознанно и произвольно строить сообщения в устной и письменной форме; </w:t>
      </w:r>
    </w:p>
    <w:p w:rsidR="00D967D5" w:rsidRDefault="00D967D5" w:rsidP="002E4B1A">
      <w:pPr>
        <w:pStyle w:val="ListParagraph"/>
        <w:ind w:left="0"/>
        <w:jc w:val="both"/>
      </w:pPr>
      <w:r>
        <w:t>- осуществлять выбор наиболее эффективных способов решения учебных задач в зависимости от конкретных условий;</w:t>
      </w:r>
    </w:p>
    <w:p w:rsidR="00D967D5" w:rsidRDefault="00D967D5" w:rsidP="002E4B1A">
      <w:pPr>
        <w:pStyle w:val="ListParagraph"/>
        <w:ind w:left="0"/>
        <w:jc w:val="both"/>
      </w:pPr>
      <w:r>
        <w:t xml:space="preserve"> - осуществлять синтез как составление целого из частей, самостоятельно достраивая и восполняя недостающие компоненты; </w:t>
      </w:r>
    </w:p>
    <w:p w:rsidR="00D967D5" w:rsidRDefault="00D967D5" w:rsidP="002E4B1A">
      <w:pPr>
        <w:pStyle w:val="ListParagraph"/>
        <w:ind w:left="0"/>
        <w:jc w:val="both"/>
      </w:pPr>
      <w:r>
        <w:t xml:space="preserve">- осуществлять сравнение, сериацию и классификацию изученных объектов по самостоятельно выделенным основаниям (критериям); </w:t>
      </w:r>
    </w:p>
    <w:p w:rsidR="00D967D5" w:rsidRDefault="00D967D5" w:rsidP="002E4B1A">
      <w:pPr>
        <w:pStyle w:val="ListParagraph"/>
        <w:ind w:left="0"/>
        <w:jc w:val="both"/>
      </w:pPr>
      <w:r>
        <w:t xml:space="preserve">- строить логическое рассуждение, включающее установление причинно- следственных связей; </w:t>
      </w:r>
    </w:p>
    <w:p w:rsidR="00D967D5" w:rsidRDefault="00D967D5" w:rsidP="002E4B1A">
      <w:pPr>
        <w:pStyle w:val="ListParagraph"/>
        <w:ind w:left="0"/>
        <w:jc w:val="both"/>
      </w:pPr>
      <w:r>
        <w:t xml:space="preserve">- произвольно и осознанно владеть общими приемами решения учебных задач. </w:t>
      </w:r>
    </w:p>
    <w:p w:rsidR="00D967D5" w:rsidRDefault="00D967D5" w:rsidP="002E4B1A">
      <w:pPr>
        <w:pStyle w:val="ListParagraph"/>
        <w:ind w:left="0"/>
        <w:jc w:val="both"/>
      </w:pPr>
    </w:p>
    <w:p w:rsidR="00D967D5" w:rsidRDefault="00D967D5" w:rsidP="00C651D5">
      <w:pPr>
        <w:pStyle w:val="ListParagraph"/>
        <w:ind w:left="0"/>
        <w:jc w:val="center"/>
        <w:rPr>
          <w:b/>
          <w:i/>
        </w:rPr>
      </w:pPr>
      <w:r w:rsidRPr="00C651D5">
        <w:rPr>
          <w:b/>
          <w:i/>
        </w:rPr>
        <w:t>9 класс</w:t>
      </w:r>
    </w:p>
    <w:p w:rsidR="00D967D5" w:rsidRDefault="00D967D5" w:rsidP="00C651D5">
      <w:pPr>
        <w:pStyle w:val="ListParagraph"/>
        <w:ind w:left="0"/>
        <w:jc w:val="center"/>
      </w:pPr>
    </w:p>
    <w:p w:rsidR="00D967D5" w:rsidRDefault="00D967D5" w:rsidP="002E4B1A">
      <w:pPr>
        <w:pStyle w:val="ListParagraph"/>
        <w:ind w:left="0"/>
        <w:jc w:val="both"/>
      </w:pPr>
      <w:r w:rsidRPr="00C651D5">
        <w:rPr>
          <w:b/>
        </w:rPr>
        <w:t>Ученик научится</w:t>
      </w:r>
      <w:r>
        <w:t xml:space="preserve">: </w:t>
      </w:r>
    </w:p>
    <w:p w:rsidR="00D967D5" w:rsidRDefault="00D967D5" w:rsidP="002E4B1A">
      <w:pPr>
        <w:pStyle w:val="ListParagraph"/>
        <w:ind w:left="0"/>
        <w:jc w:val="both"/>
      </w:pPr>
      <w:r>
        <w:t xml:space="preserve">- проводить сравнение, сериацию и классификацию изученных объектов по самостоятельно выделенным основаниям (критериям) при указании и без указания количества групп; </w:t>
      </w:r>
    </w:p>
    <w:p w:rsidR="00D967D5" w:rsidRDefault="00D967D5" w:rsidP="002E4B1A">
      <w:pPr>
        <w:pStyle w:val="ListParagraph"/>
        <w:ind w:left="0"/>
        <w:jc w:val="both"/>
      </w:pPr>
      <w:r>
        <w:t>- устанавливать причинно-следственные связи в изучаемом круге явлений;</w:t>
      </w:r>
    </w:p>
    <w:p w:rsidR="00D967D5" w:rsidRDefault="00D967D5" w:rsidP="002E4B1A">
      <w:pPr>
        <w:pStyle w:val="ListParagraph"/>
        <w:ind w:left="0"/>
        <w:jc w:val="both"/>
      </w:pPr>
      <w:r>
        <w:t xml:space="preserve"> - понимать структуру построения рассуждения как связь простых суждений об объекте (явлении); </w:t>
      </w:r>
    </w:p>
    <w:p w:rsidR="00D967D5" w:rsidRDefault="00D967D5" w:rsidP="002E4B1A">
      <w:pPr>
        <w:pStyle w:val="ListParagraph"/>
        <w:ind w:left="0"/>
        <w:jc w:val="both"/>
      </w:pPr>
      <w:r>
        <w:t>- обобщать (самостоятельно выделять ряд или класс объектов);</w:t>
      </w:r>
    </w:p>
    <w:p w:rsidR="00D967D5" w:rsidRDefault="00D967D5" w:rsidP="002E4B1A">
      <w:pPr>
        <w:pStyle w:val="ListParagraph"/>
        <w:ind w:left="0"/>
        <w:jc w:val="both"/>
      </w:pPr>
      <w:r>
        <w:t xml:space="preserve">- подводить анализируемые объекты (явления) под понятия разного уровня обобщения (например: предложение, главные члены предложения, второстепенные члены; подлежащее, сказуемое); </w:t>
      </w:r>
    </w:p>
    <w:p w:rsidR="00D967D5" w:rsidRDefault="00D967D5" w:rsidP="002E4B1A">
      <w:pPr>
        <w:pStyle w:val="ListParagraph"/>
        <w:ind w:left="0"/>
        <w:jc w:val="both"/>
      </w:pPr>
      <w:r>
        <w:t>- проводить аналогии между изучаемым материалом и собственным опытом.</w:t>
      </w:r>
    </w:p>
    <w:p w:rsidR="00D967D5" w:rsidRDefault="00D967D5" w:rsidP="002E4B1A">
      <w:pPr>
        <w:pStyle w:val="ListParagraph"/>
        <w:ind w:left="0"/>
        <w:jc w:val="both"/>
      </w:pPr>
      <w:r>
        <w:t xml:space="preserve"> - использовать знаково-символические средства, в т.ч. схемы (включая концептуальные) для решения учебных задач; </w:t>
      </w:r>
    </w:p>
    <w:p w:rsidR="00D967D5" w:rsidRDefault="00D967D5" w:rsidP="002E4B1A">
      <w:pPr>
        <w:pStyle w:val="ListParagraph"/>
        <w:ind w:left="0"/>
        <w:jc w:val="both"/>
      </w:pPr>
    </w:p>
    <w:p w:rsidR="00D967D5" w:rsidRPr="00C651D5" w:rsidRDefault="00D967D5" w:rsidP="002E4B1A">
      <w:pPr>
        <w:pStyle w:val="ListParagraph"/>
        <w:ind w:left="0"/>
        <w:jc w:val="both"/>
        <w:rPr>
          <w:b/>
        </w:rPr>
      </w:pPr>
      <w:r w:rsidRPr="00C651D5">
        <w:rPr>
          <w:b/>
        </w:rPr>
        <w:t xml:space="preserve">Ученик получит возможность научиться: </w:t>
      </w:r>
    </w:p>
    <w:p w:rsidR="00D967D5" w:rsidRDefault="00D967D5" w:rsidP="002E4B1A">
      <w:pPr>
        <w:pStyle w:val="ListParagraph"/>
        <w:ind w:left="0"/>
        <w:jc w:val="both"/>
      </w:pPr>
      <w:r>
        <w:t>- осуществлять расширенный поиск информации в соответствии с заданиями учителя с использованием ресурсов библиотек и сети Интернет;</w:t>
      </w:r>
    </w:p>
    <w:p w:rsidR="00D967D5" w:rsidRDefault="00D967D5" w:rsidP="002E4B1A">
      <w:pPr>
        <w:pStyle w:val="ListParagraph"/>
        <w:ind w:left="0"/>
        <w:jc w:val="both"/>
      </w:pPr>
      <w:r>
        <w:t xml:space="preserve"> - записывать, фиксировать информацию с помощью инструментов ИКТ; </w:t>
      </w:r>
    </w:p>
    <w:p w:rsidR="00D967D5" w:rsidRDefault="00D967D5" w:rsidP="002E4B1A">
      <w:pPr>
        <w:pStyle w:val="ListParagraph"/>
        <w:ind w:left="0"/>
        <w:jc w:val="both"/>
      </w:pPr>
      <w:r>
        <w:t xml:space="preserve">- создавать и преобразовывать схемы для решения учебных задач; - осознанно и произвольно строить сообщения в устной и письменной форме; </w:t>
      </w:r>
    </w:p>
    <w:p w:rsidR="00D967D5" w:rsidRDefault="00D967D5" w:rsidP="002E4B1A">
      <w:pPr>
        <w:pStyle w:val="ListParagraph"/>
        <w:ind w:left="0"/>
        <w:jc w:val="both"/>
      </w:pPr>
      <w:r>
        <w:t xml:space="preserve">- осуществлять выбор наиболее эффективных способов решения учебных задач в зависимости от конкретных условий; </w:t>
      </w:r>
    </w:p>
    <w:p w:rsidR="00D967D5" w:rsidRDefault="00D967D5" w:rsidP="002E4B1A">
      <w:pPr>
        <w:pStyle w:val="ListParagraph"/>
        <w:ind w:left="0"/>
        <w:jc w:val="both"/>
      </w:pPr>
      <w:r>
        <w:t xml:space="preserve">- осуществлять синтез как составление целого из частей, самостоятельно достраивая и восполняя недостающие компоненты; </w:t>
      </w:r>
    </w:p>
    <w:p w:rsidR="00D967D5" w:rsidRDefault="00D967D5" w:rsidP="002E4B1A">
      <w:pPr>
        <w:pStyle w:val="ListParagraph"/>
        <w:ind w:left="0"/>
        <w:jc w:val="both"/>
      </w:pPr>
      <w:r>
        <w:t xml:space="preserve">- осуществлять сравнение, сериацию и классификацию изученных объектов по самостоятельно выделенным основаниям (критериям); </w:t>
      </w:r>
    </w:p>
    <w:p w:rsidR="00D967D5" w:rsidRDefault="00D967D5" w:rsidP="002E4B1A">
      <w:pPr>
        <w:pStyle w:val="ListParagraph"/>
        <w:ind w:left="0"/>
        <w:jc w:val="both"/>
      </w:pPr>
      <w:r>
        <w:t xml:space="preserve">- строить логическое рассуждение, включающее установление причинно- следственных связей; </w:t>
      </w:r>
    </w:p>
    <w:p w:rsidR="00D967D5" w:rsidRDefault="00D967D5" w:rsidP="002E4B1A">
      <w:pPr>
        <w:pStyle w:val="ListParagraph"/>
        <w:ind w:left="0"/>
        <w:jc w:val="both"/>
      </w:pPr>
      <w:r>
        <w:t>- произвольно и осознанно владеть общими приемами решения учебных задач.</w:t>
      </w:r>
    </w:p>
    <w:p w:rsidR="00D967D5" w:rsidRDefault="00D967D5" w:rsidP="002E4B1A">
      <w:pPr>
        <w:pStyle w:val="ListParagraph"/>
        <w:ind w:left="0"/>
        <w:jc w:val="both"/>
      </w:pPr>
    </w:p>
    <w:p w:rsidR="00D967D5" w:rsidRDefault="00D967D5" w:rsidP="002E4B1A">
      <w:pPr>
        <w:pStyle w:val="ListParagraph"/>
        <w:ind w:left="0"/>
        <w:jc w:val="both"/>
      </w:pPr>
      <w:r w:rsidRPr="00C651D5">
        <w:rPr>
          <w:b/>
          <w:i/>
        </w:rPr>
        <w:t>Предметные результаты обучения</w:t>
      </w:r>
    </w:p>
    <w:p w:rsidR="00D967D5" w:rsidRDefault="00D967D5" w:rsidP="002E4B1A">
      <w:pPr>
        <w:pStyle w:val="ListParagraph"/>
        <w:ind w:left="0"/>
        <w:jc w:val="both"/>
      </w:pPr>
    </w:p>
    <w:p w:rsidR="00D967D5" w:rsidRDefault="00D967D5" w:rsidP="002E4B1A">
      <w:pPr>
        <w:pStyle w:val="ListParagraph"/>
        <w:ind w:left="0"/>
        <w:jc w:val="both"/>
        <w:rPr>
          <w:u w:val="single"/>
        </w:rPr>
      </w:pPr>
      <w:r w:rsidRPr="00C651D5">
        <w:rPr>
          <w:u w:val="single"/>
        </w:rPr>
        <w:t xml:space="preserve">Устное народное творчество </w:t>
      </w:r>
    </w:p>
    <w:p w:rsidR="00D967D5" w:rsidRDefault="00D967D5" w:rsidP="002E4B1A">
      <w:pPr>
        <w:pStyle w:val="ListParagraph"/>
        <w:ind w:left="0"/>
        <w:jc w:val="both"/>
        <w:rPr>
          <w:u w:val="single"/>
        </w:rPr>
      </w:pPr>
    </w:p>
    <w:p w:rsidR="00D967D5" w:rsidRDefault="00D967D5" w:rsidP="002E4B1A">
      <w:pPr>
        <w:pStyle w:val="ListParagraph"/>
        <w:ind w:left="0"/>
        <w:jc w:val="both"/>
      </w:pPr>
      <w:r w:rsidRPr="00C651D5">
        <w:rPr>
          <w:u w:val="single"/>
        </w:rPr>
        <w:t>5 класс</w:t>
      </w:r>
    </w:p>
    <w:p w:rsidR="00D967D5" w:rsidRDefault="00D967D5" w:rsidP="002E4B1A">
      <w:pPr>
        <w:pStyle w:val="ListParagraph"/>
        <w:ind w:left="0"/>
        <w:jc w:val="both"/>
      </w:pPr>
    </w:p>
    <w:p w:rsidR="00D967D5" w:rsidRDefault="00D967D5" w:rsidP="002E4B1A">
      <w:pPr>
        <w:pStyle w:val="ListParagraph"/>
        <w:ind w:left="0"/>
        <w:jc w:val="both"/>
      </w:pPr>
      <w:r w:rsidRPr="00C651D5">
        <w:rPr>
          <w:b/>
        </w:rPr>
        <w:t>Ученик научится</w:t>
      </w:r>
      <w:r>
        <w:t xml:space="preserve">: </w:t>
      </w:r>
    </w:p>
    <w:p w:rsidR="00D967D5" w:rsidRDefault="00D967D5" w:rsidP="002E4B1A">
      <w:pPr>
        <w:pStyle w:val="ListParagraph"/>
        <w:ind w:left="0"/>
        <w:jc w:val="both"/>
      </w:pPr>
      <w:r>
        <w:t xml:space="preserve">- видеть черты русского национального характера в героях русских сказок , видеть черты национального характера своего народа в героях народных сказок; </w:t>
      </w:r>
    </w:p>
    <w:p w:rsidR="00D967D5" w:rsidRDefault="00D967D5" w:rsidP="002E4B1A">
      <w:pPr>
        <w:pStyle w:val="ListParagraph"/>
        <w:ind w:left="0"/>
        <w:jc w:val="both"/>
      </w:pPr>
      <w:r>
        <w:t>- учитывая жанрово-родовые признаки произведений устного народного творчества, выбирать фольклорные произведения для самостоятельного чтения;</w:t>
      </w:r>
    </w:p>
    <w:p w:rsidR="00D967D5" w:rsidRDefault="00D967D5" w:rsidP="002E4B1A">
      <w:pPr>
        <w:pStyle w:val="ListParagraph"/>
        <w:ind w:left="0"/>
        <w:jc w:val="both"/>
      </w:pPr>
      <w:r>
        <w:t xml:space="preserve"> - целенаправленно использовать малые фольклорные жанры в своих устных и письменных высказываниях;</w:t>
      </w:r>
    </w:p>
    <w:p w:rsidR="00D967D5" w:rsidRDefault="00D967D5" w:rsidP="002E4B1A">
      <w:pPr>
        <w:pStyle w:val="ListParagraph"/>
        <w:ind w:left="0"/>
        <w:jc w:val="both"/>
      </w:pPr>
      <w:r>
        <w:t xml:space="preserve"> - определять с помощью пословицы жизненную/вымышленную ситуацию; </w:t>
      </w:r>
    </w:p>
    <w:p w:rsidR="00D967D5" w:rsidRDefault="00D967D5" w:rsidP="002E4B1A">
      <w:pPr>
        <w:pStyle w:val="ListParagraph"/>
        <w:ind w:left="0"/>
        <w:jc w:val="both"/>
      </w:pPr>
      <w:r>
        <w:t xml:space="preserve">- выразительно читать сказки, соблюдая соответствующий интонационный рисунок устного рассказывания; </w:t>
      </w:r>
    </w:p>
    <w:p w:rsidR="00D967D5" w:rsidRDefault="00D967D5" w:rsidP="002E4B1A">
      <w:pPr>
        <w:pStyle w:val="ListParagraph"/>
        <w:ind w:left="0"/>
        <w:jc w:val="both"/>
      </w:pPr>
      <w:r>
        <w:t xml:space="preserve">- пересказывать сказки, чётко выделяя сюжетные линии, не пропуская значимых композиционных элементов, используя в своей речи характерные для народных сказок художественные приёмы; </w:t>
      </w:r>
    </w:p>
    <w:p w:rsidR="00D967D5" w:rsidRDefault="00D967D5" w:rsidP="002E4B1A">
      <w:pPr>
        <w:pStyle w:val="ListParagraph"/>
        <w:ind w:left="0"/>
        <w:jc w:val="both"/>
      </w:pPr>
      <w:r>
        <w:t>- выявлять в сказках характерные художественные приёмы и на этой основе определять жанровую разновидность сказки.</w:t>
      </w:r>
    </w:p>
    <w:p w:rsidR="00D967D5" w:rsidRDefault="00D967D5" w:rsidP="002E4B1A">
      <w:pPr>
        <w:pStyle w:val="ListParagraph"/>
        <w:ind w:left="0"/>
        <w:jc w:val="both"/>
      </w:pPr>
    </w:p>
    <w:p w:rsidR="00D967D5" w:rsidRDefault="00D967D5" w:rsidP="002E4B1A">
      <w:pPr>
        <w:pStyle w:val="ListParagraph"/>
        <w:ind w:left="0"/>
        <w:jc w:val="both"/>
      </w:pPr>
      <w:r w:rsidRPr="00C651D5">
        <w:rPr>
          <w:b/>
        </w:rPr>
        <w:t>Ученик получит возможность научиться</w:t>
      </w:r>
      <w:r>
        <w:t xml:space="preserve">: </w:t>
      </w:r>
    </w:p>
    <w:p w:rsidR="00D967D5" w:rsidRDefault="00D967D5" w:rsidP="002E4B1A">
      <w:pPr>
        <w:pStyle w:val="ListParagraph"/>
        <w:ind w:left="0"/>
        <w:jc w:val="both"/>
      </w:pPr>
      <w:r>
        <w:t xml:space="preserve">- сравнивая сказки, принадлежащие разным народам, видеть в них воплощение нравственного идеала конкретного народа (находить общее и различное с идеалом русского и своего народов); </w:t>
      </w:r>
    </w:p>
    <w:p w:rsidR="00D967D5" w:rsidRDefault="00D967D5" w:rsidP="002E4B1A">
      <w:pPr>
        <w:pStyle w:val="ListParagraph"/>
        <w:ind w:left="0"/>
        <w:jc w:val="both"/>
      </w:pPr>
      <w:r>
        <w:t>- рассказывать о самостоятельно прочитанной сказке, обосновывая свой выбор;</w:t>
      </w:r>
    </w:p>
    <w:p w:rsidR="00D967D5" w:rsidRDefault="00D967D5" w:rsidP="002E4B1A">
      <w:pPr>
        <w:pStyle w:val="ListParagraph"/>
        <w:ind w:left="0"/>
        <w:jc w:val="both"/>
      </w:pPr>
      <w:r>
        <w:t xml:space="preserve"> - сочинять сказку (в том числе и по пословице). </w:t>
      </w:r>
    </w:p>
    <w:p w:rsidR="00D967D5" w:rsidRDefault="00D967D5" w:rsidP="002E4B1A">
      <w:pPr>
        <w:pStyle w:val="ListParagraph"/>
        <w:ind w:left="0"/>
        <w:jc w:val="both"/>
      </w:pPr>
    </w:p>
    <w:p w:rsidR="00D967D5" w:rsidRDefault="00D967D5" w:rsidP="002E4B1A">
      <w:pPr>
        <w:pStyle w:val="ListParagraph"/>
        <w:ind w:left="0"/>
        <w:jc w:val="both"/>
      </w:pPr>
      <w:r w:rsidRPr="00C651D5">
        <w:rPr>
          <w:u w:val="single"/>
        </w:rPr>
        <w:t>6 класс</w:t>
      </w:r>
    </w:p>
    <w:p w:rsidR="00D967D5" w:rsidRDefault="00D967D5" w:rsidP="002E4B1A">
      <w:pPr>
        <w:pStyle w:val="ListParagraph"/>
        <w:ind w:left="0"/>
        <w:jc w:val="both"/>
      </w:pPr>
    </w:p>
    <w:p w:rsidR="00D967D5" w:rsidRDefault="00D967D5" w:rsidP="002E4B1A">
      <w:pPr>
        <w:pStyle w:val="ListParagraph"/>
        <w:ind w:left="0"/>
        <w:jc w:val="both"/>
      </w:pPr>
      <w:r w:rsidRPr="00C651D5">
        <w:rPr>
          <w:b/>
        </w:rPr>
        <w:t>Ученик научится</w:t>
      </w:r>
      <w:r>
        <w:t>:</w:t>
      </w:r>
    </w:p>
    <w:p w:rsidR="00D967D5" w:rsidRDefault="00D967D5" w:rsidP="002E4B1A">
      <w:pPr>
        <w:pStyle w:val="ListParagraph"/>
        <w:ind w:left="0"/>
        <w:jc w:val="both"/>
      </w:pPr>
      <w:r>
        <w:t xml:space="preserve"> - видеть черты русского национального характера в героях русских былин; </w:t>
      </w:r>
    </w:p>
    <w:p w:rsidR="00D967D5" w:rsidRDefault="00D967D5" w:rsidP="002E4B1A">
      <w:pPr>
        <w:pStyle w:val="ListParagraph"/>
        <w:ind w:left="0"/>
        <w:jc w:val="both"/>
      </w:pPr>
      <w:r>
        <w:t xml:space="preserve">- учитывая жанрово-родовые признаки произведений устного народного творчества, выбирать фольклорные произведения для самостоятельного чтения; </w:t>
      </w:r>
    </w:p>
    <w:p w:rsidR="00D967D5" w:rsidRDefault="00D967D5" w:rsidP="002E4B1A">
      <w:pPr>
        <w:pStyle w:val="ListParagraph"/>
        <w:ind w:left="0"/>
        <w:jc w:val="both"/>
      </w:pPr>
      <w:r>
        <w:t xml:space="preserve">- выразительно читать былины, соблюдая соответствующий интонационный рисунок устного рассказывания; </w:t>
      </w:r>
    </w:p>
    <w:p w:rsidR="00D967D5" w:rsidRDefault="00D967D5" w:rsidP="002E4B1A">
      <w:pPr>
        <w:pStyle w:val="ListParagraph"/>
        <w:ind w:left="0"/>
        <w:jc w:val="both"/>
      </w:pPr>
      <w:r>
        <w:t xml:space="preserve">- пересказывать былины, чётко выделяя сюжетные линии, не пропуская значимых композиционных элементов, используя в своей речи характерные для былин художественные приёмы; </w:t>
      </w:r>
    </w:p>
    <w:p w:rsidR="00D967D5" w:rsidRDefault="00D967D5" w:rsidP="002E4B1A">
      <w:pPr>
        <w:pStyle w:val="ListParagraph"/>
        <w:ind w:left="0"/>
        <w:jc w:val="both"/>
      </w:pPr>
    </w:p>
    <w:p w:rsidR="00D967D5" w:rsidRDefault="00D967D5" w:rsidP="002E4B1A">
      <w:pPr>
        <w:pStyle w:val="ListParagraph"/>
        <w:ind w:left="0"/>
        <w:jc w:val="both"/>
      </w:pPr>
      <w:r w:rsidRPr="00C651D5">
        <w:rPr>
          <w:b/>
        </w:rPr>
        <w:t>Ученик получит возможность научиться</w:t>
      </w:r>
      <w:r>
        <w:t>:</w:t>
      </w:r>
    </w:p>
    <w:p w:rsidR="00D967D5" w:rsidRDefault="00D967D5" w:rsidP="002E4B1A">
      <w:pPr>
        <w:pStyle w:val="ListParagraph"/>
        <w:ind w:left="0"/>
        <w:jc w:val="both"/>
      </w:pPr>
      <w:r>
        <w:t xml:space="preserve"> - рассказывать о самостоятельно прочитанной былине, обосновывая свой выбор; </w:t>
      </w:r>
    </w:p>
    <w:p w:rsidR="00D967D5" w:rsidRDefault="00D967D5" w:rsidP="002E4B1A">
      <w:pPr>
        <w:pStyle w:val="ListParagraph"/>
        <w:ind w:left="0"/>
        <w:jc w:val="both"/>
      </w:pPr>
      <w:r>
        <w:t xml:space="preserve">- сочинять былину и/или придумывать сюжетные линии; </w:t>
      </w:r>
    </w:p>
    <w:p w:rsidR="00D967D5" w:rsidRDefault="00D967D5" w:rsidP="002E4B1A">
      <w:pPr>
        <w:pStyle w:val="ListParagraph"/>
        <w:ind w:left="0"/>
        <w:jc w:val="both"/>
      </w:pPr>
      <w:r>
        <w:t xml:space="preserve">- сравнивая произведения героического эпоса разных народов (былину и сагу, былину и сказание), определять черты национального характера; </w:t>
      </w:r>
    </w:p>
    <w:p w:rsidR="00D967D5" w:rsidRDefault="00D967D5" w:rsidP="002E4B1A">
      <w:pPr>
        <w:pStyle w:val="ListParagraph"/>
        <w:ind w:left="0"/>
        <w:jc w:val="both"/>
      </w:pPr>
      <w:r>
        <w:t xml:space="preserve">- выбирать произведения устного народного творчества разных народов для самостоятельного чтения, руководствуясь конкретными целевыми установками; </w:t>
      </w:r>
    </w:p>
    <w:p w:rsidR="00D967D5" w:rsidRDefault="00D967D5" w:rsidP="002E4B1A">
      <w:pPr>
        <w:pStyle w:val="ListParagraph"/>
        <w:ind w:left="0"/>
        <w:jc w:val="both"/>
      </w:pPr>
      <w:r>
        <w:t xml:space="preserve">- устанавливать связи между фольклорными произведениями разных народов на уровне тематики, проблематики, образов (по принципу сходства и различия). </w:t>
      </w:r>
    </w:p>
    <w:p w:rsidR="00D967D5" w:rsidRDefault="00D967D5" w:rsidP="002E4B1A">
      <w:pPr>
        <w:pStyle w:val="ListParagraph"/>
        <w:ind w:left="0"/>
        <w:jc w:val="both"/>
      </w:pPr>
    </w:p>
    <w:p w:rsidR="00D967D5" w:rsidRDefault="00D967D5" w:rsidP="002E4B1A">
      <w:pPr>
        <w:pStyle w:val="ListParagraph"/>
        <w:ind w:left="0"/>
        <w:jc w:val="both"/>
      </w:pPr>
      <w:r w:rsidRPr="00C651D5">
        <w:rPr>
          <w:u w:val="single"/>
        </w:rPr>
        <w:t>7 класс</w:t>
      </w:r>
    </w:p>
    <w:p w:rsidR="00D967D5" w:rsidRDefault="00D967D5" w:rsidP="002E4B1A">
      <w:pPr>
        <w:pStyle w:val="ListParagraph"/>
        <w:ind w:left="0"/>
        <w:jc w:val="both"/>
      </w:pPr>
    </w:p>
    <w:p w:rsidR="00D967D5" w:rsidRDefault="00D967D5" w:rsidP="002E4B1A">
      <w:pPr>
        <w:pStyle w:val="ListParagraph"/>
        <w:ind w:left="0"/>
        <w:jc w:val="both"/>
      </w:pPr>
      <w:r w:rsidRPr="00C651D5">
        <w:rPr>
          <w:b/>
        </w:rPr>
        <w:t>Ученик научится</w:t>
      </w:r>
      <w:r>
        <w:t xml:space="preserve">: </w:t>
      </w:r>
    </w:p>
    <w:p w:rsidR="00D967D5" w:rsidRDefault="00D967D5" w:rsidP="002E4B1A">
      <w:pPr>
        <w:pStyle w:val="ListParagraph"/>
        <w:ind w:left="0"/>
        <w:jc w:val="both"/>
      </w:pPr>
      <w:r>
        <w:t>- осознанно воспринимать и понимать фольклорный текст; различать фольклорные и литературные произведения, обращаться к пословицам, поговоркам, фольклорным образам, традиционным фольклорным приёмам в различных ситуациях речевого общения, сопоставлять фольклорную сказку и её интерпретацию средствами других искусств (иллюстрация, мультипликация, художественный фильм);</w:t>
      </w:r>
    </w:p>
    <w:p w:rsidR="00D967D5" w:rsidRDefault="00D967D5" w:rsidP="002E4B1A">
      <w:pPr>
        <w:pStyle w:val="ListParagraph"/>
        <w:ind w:left="0"/>
        <w:jc w:val="both"/>
      </w:pPr>
      <w:r>
        <w:t>- выделять нравственную проблематику фольклорных текстов как основу для развития представлений о нравственном идеале своего и русского народов, формирования представлений о русском национальном характере;</w:t>
      </w:r>
    </w:p>
    <w:p w:rsidR="00D967D5" w:rsidRDefault="00D967D5" w:rsidP="002E4B1A">
      <w:pPr>
        <w:pStyle w:val="ListParagraph"/>
        <w:ind w:left="0"/>
        <w:jc w:val="both"/>
      </w:pPr>
      <w:r>
        <w:t xml:space="preserve"> - видеть необычное в обычном, устанавливать неочевидные связи между предметами, явлениями, действиями. </w:t>
      </w:r>
    </w:p>
    <w:p w:rsidR="00D967D5" w:rsidRDefault="00D967D5" w:rsidP="002E4B1A">
      <w:pPr>
        <w:pStyle w:val="ListParagraph"/>
        <w:ind w:left="0"/>
        <w:jc w:val="both"/>
      </w:pPr>
    </w:p>
    <w:p w:rsidR="00D967D5" w:rsidRDefault="00D967D5" w:rsidP="002E4B1A">
      <w:pPr>
        <w:pStyle w:val="ListParagraph"/>
        <w:ind w:left="0"/>
        <w:jc w:val="both"/>
      </w:pPr>
      <w:r w:rsidRPr="00C651D5">
        <w:rPr>
          <w:b/>
        </w:rPr>
        <w:t>Ученик получит возможность научиться</w:t>
      </w:r>
      <w:r>
        <w:t>:</w:t>
      </w:r>
    </w:p>
    <w:p w:rsidR="00D967D5" w:rsidRDefault="00D967D5" w:rsidP="002E4B1A">
      <w:pPr>
        <w:pStyle w:val="ListParagraph"/>
        <w:ind w:left="0"/>
        <w:jc w:val="both"/>
      </w:pPr>
      <w:r>
        <w:t xml:space="preserve"> - сравнивая произведения героического эпоса разных народов, определять черты национального характера; </w:t>
      </w:r>
    </w:p>
    <w:p w:rsidR="00D967D5" w:rsidRDefault="00D967D5" w:rsidP="002E4B1A">
      <w:pPr>
        <w:pStyle w:val="ListParagraph"/>
        <w:ind w:left="0"/>
        <w:jc w:val="both"/>
      </w:pPr>
      <w:r>
        <w:t xml:space="preserve">- выбирать произведения устного народного творчества разных народов для самостоятельного чтения, руководствуясь конкретными целевыми установками; </w:t>
      </w:r>
    </w:p>
    <w:p w:rsidR="00D967D5" w:rsidRDefault="00D967D5" w:rsidP="002E4B1A">
      <w:pPr>
        <w:pStyle w:val="ListParagraph"/>
        <w:ind w:left="0"/>
        <w:jc w:val="both"/>
      </w:pPr>
      <w:r>
        <w:t xml:space="preserve">- устанавливать связи между фольклорными произведениями разных народов на уровне тематики, проблематики, образов (по принципу сходства и различия). </w:t>
      </w:r>
    </w:p>
    <w:p w:rsidR="00D967D5" w:rsidRDefault="00D967D5" w:rsidP="002E4B1A">
      <w:pPr>
        <w:pStyle w:val="ListParagraph"/>
        <w:ind w:left="0"/>
        <w:jc w:val="both"/>
      </w:pPr>
    </w:p>
    <w:p w:rsidR="00D967D5" w:rsidRDefault="00D967D5" w:rsidP="002E4B1A">
      <w:pPr>
        <w:pStyle w:val="ListParagraph"/>
        <w:ind w:left="0"/>
        <w:jc w:val="both"/>
      </w:pPr>
      <w:r w:rsidRPr="00C651D5">
        <w:rPr>
          <w:u w:val="single"/>
        </w:rPr>
        <w:t>8 класс</w:t>
      </w:r>
    </w:p>
    <w:p w:rsidR="00D967D5" w:rsidRDefault="00D967D5" w:rsidP="002E4B1A">
      <w:pPr>
        <w:pStyle w:val="ListParagraph"/>
        <w:ind w:left="0"/>
        <w:jc w:val="both"/>
      </w:pPr>
    </w:p>
    <w:p w:rsidR="00D967D5" w:rsidRDefault="00D967D5" w:rsidP="002E4B1A">
      <w:pPr>
        <w:pStyle w:val="ListParagraph"/>
        <w:ind w:left="0"/>
        <w:jc w:val="both"/>
      </w:pPr>
      <w:r w:rsidRPr="00C651D5">
        <w:rPr>
          <w:b/>
        </w:rPr>
        <w:t>Ученик научится</w:t>
      </w:r>
      <w:r>
        <w:t xml:space="preserve">: </w:t>
      </w:r>
    </w:p>
    <w:p w:rsidR="00D967D5" w:rsidRDefault="00D967D5" w:rsidP="002E4B1A">
      <w:pPr>
        <w:pStyle w:val="ListParagraph"/>
        <w:ind w:left="0"/>
        <w:jc w:val="both"/>
      </w:pPr>
      <w:r>
        <w:t xml:space="preserve">- осознанно воспринимать и понимать фольклорный текст; различать фольклорные и литературные произведения, обращаться к пословицам, поговоркам, фольклорным образам, традиционным фольклорным приёмам в различных ситуациях речевого общения, сопоставлять фольклорную сказку и её интерпретацию средствами других искусств (иллюстрация, мультипликация, художественный фильм); </w:t>
      </w:r>
    </w:p>
    <w:p w:rsidR="00D967D5" w:rsidRDefault="00D967D5" w:rsidP="002E4B1A">
      <w:pPr>
        <w:pStyle w:val="ListParagraph"/>
        <w:ind w:left="0"/>
        <w:jc w:val="both"/>
      </w:pPr>
      <w:r>
        <w:t xml:space="preserve">- выделять нравственную проблематику фольклорных текстов как основу для развития представлений о нравственном идеале своего и русского народов, формирования представлений о русском национальном характере; </w:t>
      </w:r>
    </w:p>
    <w:p w:rsidR="00D967D5" w:rsidRDefault="00D967D5" w:rsidP="002E4B1A">
      <w:pPr>
        <w:pStyle w:val="ListParagraph"/>
        <w:ind w:left="0"/>
        <w:jc w:val="both"/>
      </w:pPr>
      <w:r>
        <w:t xml:space="preserve">- учитывая жанрово-родовые признаки произведений устного народного творчества, выбирать фольклорные произведения для самостоятельного чтения; </w:t>
      </w:r>
    </w:p>
    <w:p w:rsidR="00D967D5" w:rsidRDefault="00D967D5" w:rsidP="002E4B1A">
      <w:pPr>
        <w:pStyle w:val="ListParagraph"/>
        <w:ind w:left="0"/>
        <w:jc w:val="both"/>
      </w:pPr>
      <w:r>
        <w:t xml:space="preserve">- целенаправленно использовать малые фольклорные жанры в своих устных и письменных высказываниях; </w:t>
      </w:r>
    </w:p>
    <w:p w:rsidR="00D967D5" w:rsidRDefault="00D967D5" w:rsidP="002E4B1A">
      <w:pPr>
        <w:pStyle w:val="ListParagraph"/>
        <w:ind w:left="0"/>
        <w:jc w:val="both"/>
      </w:pPr>
      <w:r>
        <w:t>- определять с помощью пословицы жизненную/вымышленную ситуацию;</w:t>
      </w:r>
    </w:p>
    <w:p w:rsidR="00D967D5" w:rsidRDefault="00D967D5" w:rsidP="002E4B1A">
      <w:pPr>
        <w:pStyle w:val="ListParagraph"/>
        <w:ind w:left="0"/>
        <w:jc w:val="both"/>
      </w:pPr>
      <w:r>
        <w:t xml:space="preserve"> - выразительно читать произведения устного народного творчества, соблюдая соответствующий интонационный рисунок устного рассказывания; </w:t>
      </w:r>
    </w:p>
    <w:p w:rsidR="00D967D5" w:rsidRDefault="00D967D5" w:rsidP="002E4B1A">
      <w:pPr>
        <w:pStyle w:val="ListParagraph"/>
        <w:ind w:left="0"/>
        <w:jc w:val="both"/>
      </w:pPr>
    </w:p>
    <w:p w:rsidR="00D967D5" w:rsidRDefault="00D967D5" w:rsidP="002E4B1A">
      <w:pPr>
        <w:pStyle w:val="ListParagraph"/>
        <w:ind w:left="0"/>
        <w:jc w:val="both"/>
      </w:pPr>
      <w:r w:rsidRPr="00C651D5">
        <w:rPr>
          <w:b/>
        </w:rPr>
        <w:t>Ученик получит возможность научиться</w:t>
      </w:r>
      <w:r>
        <w:t xml:space="preserve">: </w:t>
      </w:r>
    </w:p>
    <w:p w:rsidR="00D967D5" w:rsidRDefault="00D967D5" w:rsidP="002E4B1A">
      <w:pPr>
        <w:pStyle w:val="ListParagraph"/>
        <w:ind w:left="0"/>
        <w:jc w:val="both"/>
      </w:pPr>
      <w:r>
        <w:t>- сравнивая произведения, принадлежащие разным народам, видеть в них воплощение нравственного идеала конкретного народа (находить общее и различное с идеалом русского и своего народов);</w:t>
      </w:r>
    </w:p>
    <w:p w:rsidR="00D967D5" w:rsidRDefault="00D967D5" w:rsidP="002E4B1A">
      <w:pPr>
        <w:pStyle w:val="ListParagraph"/>
        <w:ind w:left="0"/>
        <w:jc w:val="both"/>
      </w:pPr>
      <w:r>
        <w:t xml:space="preserve"> - рассказывать о самостоятельно прочитанном произведении, обосновывая свой выбор; </w:t>
      </w:r>
    </w:p>
    <w:p w:rsidR="00D967D5" w:rsidRDefault="00D967D5" w:rsidP="002E4B1A">
      <w:pPr>
        <w:pStyle w:val="ListParagraph"/>
        <w:ind w:left="0"/>
        <w:jc w:val="both"/>
      </w:pPr>
    </w:p>
    <w:p w:rsidR="00D967D5" w:rsidRDefault="00D967D5" w:rsidP="002E4B1A">
      <w:pPr>
        <w:pStyle w:val="ListParagraph"/>
        <w:ind w:left="0"/>
        <w:jc w:val="both"/>
        <w:rPr>
          <w:u w:val="single"/>
        </w:rPr>
      </w:pPr>
      <w:r w:rsidRPr="00C651D5">
        <w:rPr>
          <w:u w:val="single"/>
        </w:rPr>
        <w:t xml:space="preserve">Древнерусская литература. Русская литература XVIII в. Русская литература XIX—XX вв. Литература народов России. Зарубежная литература </w:t>
      </w:r>
    </w:p>
    <w:p w:rsidR="00D967D5" w:rsidRDefault="00D967D5" w:rsidP="002E4B1A">
      <w:pPr>
        <w:pStyle w:val="ListParagraph"/>
        <w:ind w:left="0"/>
        <w:jc w:val="both"/>
        <w:rPr>
          <w:u w:val="single"/>
        </w:rPr>
      </w:pPr>
    </w:p>
    <w:p w:rsidR="00D967D5" w:rsidRDefault="00D967D5" w:rsidP="002E4B1A">
      <w:pPr>
        <w:pStyle w:val="ListParagraph"/>
        <w:ind w:left="0"/>
        <w:jc w:val="both"/>
      </w:pPr>
      <w:r w:rsidRPr="00C651D5">
        <w:rPr>
          <w:u w:val="single"/>
        </w:rPr>
        <w:t>5 класс</w:t>
      </w:r>
    </w:p>
    <w:p w:rsidR="00D967D5" w:rsidRDefault="00D967D5" w:rsidP="002E4B1A">
      <w:pPr>
        <w:pStyle w:val="ListParagraph"/>
        <w:ind w:left="0"/>
        <w:jc w:val="both"/>
      </w:pPr>
    </w:p>
    <w:p w:rsidR="00D967D5" w:rsidRDefault="00D967D5" w:rsidP="002E4B1A">
      <w:pPr>
        <w:pStyle w:val="ListParagraph"/>
        <w:ind w:left="0"/>
        <w:jc w:val="both"/>
      </w:pPr>
      <w:r w:rsidRPr="00C651D5">
        <w:rPr>
          <w:b/>
        </w:rPr>
        <w:t>Ученик научится</w:t>
      </w:r>
      <w:r>
        <w:t xml:space="preserve">: </w:t>
      </w:r>
    </w:p>
    <w:p w:rsidR="00D967D5" w:rsidRDefault="00D967D5" w:rsidP="002E4B1A">
      <w:pPr>
        <w:pStyle w:val="ListParagraph"/>
        <w:ind w:left="0"/>
        <w:jc w:val="both"/>
      </w:pPr>
      <w:r>
        <w:t>- осознанно воспринимать художественное произведение в единстве формы и содержания;</w:t>
      </w:r>
    </w:p>
    <w:p w:rsidR="00D967D5" w:rsidRDefault="00D967D5" w:rsidP="002E4B1A">
      <w:pPr>
        <w:pStyle w:val="ListParagraph"/>
        <w:ind w:left="0"/>
        <w:jc w:val="both"/>
      </w:pPr>
      <w:r>
        <w:t xml:space="preserve">- воспринимать художественный текст как произведение искусства, послание автора читателю, современнику и потомку; </w:t>
      </w:r>
    </w:p>
    <w:p w:rsidR="00D967D5" w:rsidRDefault="00D967D5" w:rsidP="002E4B1A">
      <w:pPr>
        <w:pStyle w:val="ListParagraph"/>
        <w:ind w:left="0"/>
        <w:jc w:val="both"/>
      </w:pPr>
      <w:r>
        <w:t xml:space="preserve">- определять для себя актуальную и перспективную цели чтения художественной литературы; выбирать произведения для самостоятельного чтения; </w:t>
      </w:r>
    </w:p>
    <w:p w:rsidR="00D967D5" w:rsidRDefault="00D967D5" w:rsidP="002E4B1A">
      <w:pPr>
        <w:pStyle w:val="ListParagraph"/>
        <w:ind w:left="0"/>
        <w:jc w:val="both"/>
      </w:pPr>
    </w:p>
    <w:p w:rsidR="00D967D5" w:rsidRDefault="00D967D5" w:rsidP="002E4B1A">
      <w:pPr>
        <w:pStyle w:val="ListParagraph"/>
        <w:ind w:left="0"/>
        <w:jc w:val="both"/>
      </w:pPr>
      <w:r w:rsidRPr="00BB1618">
        <w:rPr>
          <w:b/>
        </w:rPr>
        <w:t>Ученик получит возможность научиться</w:t>
      </w:r>
      <w:r>
        <w:t xml:space="preserve">: </w:t>
      </w:r>
    </w:p>
    <w:p w:rsidR="00D967D5" w:rsidRDefault="00D967D5" w:rsidP="002E4B1A">
      <w:pPr>
        <w:pStyle w:val="ListParagraph"/>
        <w:ind w:left="0"/>
        <w:jc w:val="both"/>
      </w:pPr>
      <w:r>
        <w:t xml:space="preserve">- сопоставлять произведения русской и мировой литературы самостоятельно (или под руководством учителя), определяя линии сопоставления, выбирая аспект для сопоставительного анализа; </w:t>
      </w:r>
    </w:p>
    <w:p w:rsidR="00D967D5" w:rsidRDefault="00D967D5" w:rsidP="002E4B1A">
      <w:pPr>
        <w:pStyle w:val="ListParagraph"/>
        <w:ind w:left="0"/>
        <w:jc w:val="both"/>
      </w:pPr>
      <w:r>
        <w:t xml:space="preserve">- вести самостоятельную проектно-исследовательскую деятельность и оформлять её результаты в разных форматах (работа исследовательского характера, реферат, проект). </w:t>
      </w:r>
    </w:p>
    <w:p w:rsidR="00D967D5" w:rsidRDefault="00D967D5" w:rsidP="002E4B1A">
      <w:pPr>
        <w:pStyle w:val="ListParagraph"/>
        <w:ind w:left="0"/>
        <w:jc w:val="both"/>
      </w:pPr>
    </w:p>
    <w:p w:rsidR="00D967D5" w:rsidRDefault="00D967D5" w:rsidP="002E4B1A">
      <w:pPr>
        <w:pStyle w:val="ListParagraph"/>
        <w:ind w:left="0"/>
        <w:jc w:val="both"/>
      </w:pPr>
      <w:r w:rsidRPr="00BB1618">
        <w:rPr>
          <w:u w:val="single"/>
        </w:rPr>
        <w:t>6 класс</w:t>
      </w:r>
    </w:p>
    <w:p w:rsidR="00D967D5" w:rsidRDefault="00D967D5" w:rsidP="002E4B1A">
      <w:pPr>
        <w:pStyle w:val="ListParagraph"/>
        <w:ind w:left="0"/>
        <w:jc w:val="both"/>
      </w:pPr>
    </w:p>
    <w:p w:rsidR="00D967D5" w:rsidRDefault="00D967D5" w:rsidP="002E4B1A">
      <w:pPr>
        <w:pStyle w:val="ListParagraph"/>
        <w:ind w:left="0"/>
        <w:jc w:val="both"/>
      </w:pPr>
      <w:r w:rsidRPr="00BB1618">
        <w:rPr>
          <w:b/>
        </w:rPr>
        <w:t>Ученик научится</w:t>
      </w:r>
      <w:r>
        <w:t xml:space="preserve">: </w:t>
      </w:r>
    </w:p>
    <w:p w:rsidR="00D967D5" w:rsidRDefault="00D967D5" w:rsidP="002E4B1A">
      <w:pPr>
        <w:pStyle w:val="ListParagraph"/>
        <w:ind w:left="0"/>
        <w:jc w:val="both"/>
      </w:pPr>
      <w:r>
        <w:t xml:space="preserve">- осознанно воспринимать художественное произведение в единстве формы и содержания; адекватно понимать художественный текст и давать его смысловой анализ; </w:t>
      </w:r>
    </w:p>
    <w:p w:rsidR="00D967D5" w:rsidRDefault="00D967D5" w:rsidP="002E4B1A">
      <w:pPr>
        <w:pStyle w:val="ListParagraph"/>
        <w:ind w:left="0"/>
        <w:jc w:val="both"/>
      </w:pPr>
      <w:r>
        <w:t>- воспринимать художественный текст как произведение искусства, послание автора читателю, современнику и потомку;</w:t>
      </w:r>
    </w:p>
    <w:p w:rsidR="00D967D5" w:rsidRDefault="00D967D5" w:rsidP="002E4B1A">
      <w:pPr>
        <w:pStyle w:val="ListParagraph"/>
        <w:ind w:left="0"/>
        <w:jc w:val="both"/>
      </w:pPr>
      <w:r>
        <w:t xml:space="preserve">- определять для себя актуальную и перспективную цели чтения художественной литературы; выбирать произведения для самостоятельного чтения; </w:t>
      </w:r>
    </w:p>
    <w:p w:rsidR="00D967D5" w:rsidRDefault="00D967D5" w:rsidP="002E4B1A">
      <w:pPr>
        <w:pStyle w:val="ListParagraph"/>
        <w:ind w:left="0"/>
        <w:jc w:val="both"/>
      </w:pPr>
      <w:r>
        <w:t xml:space="preserve">- анализировать и истолковывать произведения разной жанровой природы, аргументировано формулируя своё отношение к прочитанному; </w:t>
      </w:r>
    </w:p>
    <w:p w:rsidR="00D967D5" w:rsidRDefault="00D967D5" w:rsidP="002E4B1A">
      <w:pPr>
        <w:pStyle w:val="ListParagraph"/>
        <w:ind w:left="0"/>
        <w:jc w:val="both"/>
      </w:pPr>
      <w:r>
        <w:t xml:space="preserve">- создавать собственный текст аналитического и интерпретирующего характера в различных форматах; </w:t>
      </w:r>
    </w:p>
    <w:p w:rsidR="00D967D5" w:rsidRDefault="00D967D5" w:rsidP="002E4B1A">
      <w:pPr>
        <w:pStyle w:val="ListParagraph"/>
        <w:ind w:left="0"/>
        <w:jc w:val="both"/>
      </w:pPr>
      <w:r>
        <w:t xml:space="preserve">- сопоставлять произведение словесного искусства и его воплощение в других искусствах; </w:t>
      </w:r>
    </w:p>
    <w:p w:rsidR="00D967D5" w:rsidRDefault="00D967D5" w:rsidP="002E4B1A">
      <w:pPr>
        <w:pStyle w:val="ListParagraph"/>
        <w:ind w:left="0"/>
        <w:jc w:val="both"/>
      </w:pPr>
    </w:p>
    <w:p w:rsidR="00D967D5" w:rsidRDefault="00D967D5" w:rsidP="002E4B1A">
      <w:pPr>
        <w:pStyle w:val="ListParagraph"/>
        <w:ind w:left="0"/>
        <w:jc w:val="both"/>
      </w:pPr>
      <w:r w:rsidRPr="00BB1618">
        <w:rPr>
          <w:b/>
        </w:rPr>
        <w:t>Ученик получит возможность научиться</w:t>
      </w:r>
      <w:r>
        <w:t xml:space="preserve">: </w:t>
      </w:r>
    </w:p>
    <w:p w:rsidR="00D967D5" w:rsidRDefault="00D967D5" w:rsidP="002E4B1A">
      <w:pPr>
        <w:pStyle w:val="ListParagraph"/>
        <w:ind w:left="0"/>
        <w:jc w:val="both"/>
      </w:pPr>
      <w:r>
        <w:t xml:space="preserve">- выбирать путь анализа произведения, адекватный жанрово-родовой природе художественного текста; </w:t>
      </w:r>
    </w:p>
    <w:p w:rsidR="00D967D5" w:rsidRDefault="00D967D5" w:rsidP="002E4B1A">
      <w:pPr>
        <w:pStyle w:val="ListParagraph"/>
        <w:ind w:left="0"/>
        <w:jc w:val="both"/>
      </w:pPr>
      <w:r>
        <w:t xml:space="preserve">- сопоставлять «чужие» тексты интерпретирующего характера, аргументировано оценивать их; </w:t>
      </w:r>
    </w:p>
    <w:p w:rsidR="00D967D5" w:rsidRDefault="00D967D5" w:rsidP="002E4B1A">
      <w:pPr>
        <w:pStyle w:val="ListParagraph"/>
        <w:ind w:left="0"/>
        <w:jc w:val="both"/>
      </w:pPr>
      <w:r>
        <w:t xml:space="preserve">- оценивать интерпретацию художественного текста, созданную средствами других искусств; </w:t>
      </w:r>
    </w:p>
    <w:p w:rsidR="00D967D5" w:rsidRDefault="00D967D5" w:rsidP="002E4B1A">
      <w:pPr>
        <w:pStyle w:val="ListParagraph"/>
        <w:ind w:left="0"/>
        <w:jc w:val="both"/>
      </w:pPr>
      <w:r>
        <w:t xml:space="preserve">- вести самостоятельную проектно-исследовательскую деятельность и оформлять её результаты в разных форматах (работа исследовательского характера, реферат, проект). </w:t>
      </w:r>
    </w:p>
    <w:p w:rsidR="00D967D5" w:rsidRDefault="00D967D5" w:rsidP="002E4B1A">
      <w:pPr>
        <w:pStyle w:val="ListParagraph"/>
        <w:ind w:left="0"/>
        <w:jc w:val="both"/>
      </w:pPr>
    </w:p>
    <w:p w:rsidR="00D967D5" w:rsidRDefault="00D967D5" w:rsidP="002E4B1A">
      <w:pPr>
        <w:pStyle w:val="ListParagraph"/>
        <w:ind w:left="0"/>
        <w:jc w:val="both"/>
      </w:pPr>
      <w:r w:rsidRPr="00BB1618">
        <w:rPr>
          <w:u w:val="single"/>
        </w:rPr>
        <w:t>7 класс</w:t>
      </w:r>
    </w:p>
    <w:p w:rsidR="00D967D5" w:rsidRDefault="00D967D5" w:rsidP="002E4B1A">
      <w:pPr>
        <w:pStyle w:val="ListParagraph"/>
        <w:ind w:left="0"/>
        <w:jc w:val="both"/>
      </w:pPr>
    </w:p>
    <w:p w:rsidR="00D967D5" w:rsidRDefault="00D967D5" w:rsidP="002E4B1A">
      <w:pPr>
        <w:pStyle w:val="ListParagraph"/>
        <w:ind w:left="0"/>
        <w:jc w:val="both"/>
      </w:pPr>
      <w:r w:rsidRPr="00BB1618">
        <w:rPr>
          <w:b/>
        </w:rPr>
        <w:t>Ученик научится</w:t>
      </w:r>
      <w:r>
        <w:t xml:space="preserve">: </w:t>
      </w:r>
    </w:p>
    <w:p w:rsidR="00D967D5" w:rsidRDefault="00D967D5" w:rsidP="002E4B1A">
      <w:pPr>
        <w:pStyle w:val="ListParagraph"/>
        <w:ind w:left="0"/>
        <w:jc w:val="both"/>
      </w:pPr>
      <w:r>
        <w:t>- осознанно воспринимать художественное произведение в единстве формы и содержания; адекватно понимать художественный текст и давать его смысловой анализ; интерпретировать прочитанное, устанавливать поле читательских ассоциаций, отбирать произведения для чтения;</w:t>
      </w:r>
    </w:p>
    <w:p w:rsidR="00D967D5" w:rsidRDefault="00D967D5" w:rsidP="002E4B1A">
      <w:pPr>
        <w:pStyle w:val="ListParagraph"/>
        <w:ind w:left="0"/>
        <w:jc w:val="both"/>
      </w:pPr>
      <w:r>
        <w:t xml:space="preserve"> - воспринимать художественный текст как произведение искусства, послание автора читателю, современнику и потомку; </w:t>
      </w:r>
    </w:p>
    <w:p w:rsidR="00D967D5" w:rsidRDefault="00D967D5" w:rsidP="002E4B1A">
      <w:pPr>
        <w:pStyle w:val="ListParagraph"/>
        <w:ind w:left="0"/>
        <w:jc w:val="both"/>
      </w:pPr>
      <w:r>
        <w:t xml:space="preserve">- определять для себя актуальную и перспективную цели чтения художественной литературы; выбирать произведения для самостоятельного чтения; </w:t>
      </w:r>
    </w:p>
    <w:p w:rsidR="00D967D5" w:rsidRDefault="00D967D5" w:rsidP="002E4B1A">
      <w:pPr>
        <w:pStyle w:val="ListParagraph"/>
        <w:ind w:left="0"/>
        <w:jc w:val="both"/>
      </w:pPr>
      <w:r>
        <w:t>- выявлять и интерпретировать авторскую позицию, определяя своё к ней отношение, и на этой основе формировать собственные ценностные ориентации;</w:t>
      </w:r>
    </w:p>
    <w:p w:rsidR="00D967D5" w:rsidRDefault="00D967D5" w:rsidP="002E4B1A">
      <w:pPr>
        <w:pStyle w:val="ListParagraph"/>
        <w:ind w:left="0"/>
        <w:jc w:val="both"/>
      </w:pPr>
      <w:r>
        <w:t xml:space="preserve"> - определять актуальность произведений для читателей разных поколений и вступать в диалог с другими читателями; </w:t>
      </w:r>
    </w:p>
    <w:p w:rsidR="00D967D5" w:rsidRDefault="00D967D5" w:rsidP="002E4B1A">
      <w:pPr>
        <w:pStyle w:val="ListParagraph"/>
        <w:ind w:left="0"/>
        <w:jc w:val="both"/>
      </w:pPr>
    </w:p>
    <w:p w:rsidR="00D967D5" w:rsidRPr="00BB1618" w:rsidRDefault="00D967D5" w:rsidP="002E4B1A">
      <w:pPr>
        <w:pStyle w:val="ListParagraph"/>
        <w:ind w:left="0"/>
        <w:jc w:val="both"/>
        <w:rPr>
          <w:b/>
        </w:rPr>
      </w:pPr>
      <w:r w:rsidRPr="00BB1618">
        <w:rPr>
          <w:b/>
        </w:rPr>
        <w:t xml:space="preserve">Ученик получит возможность научиться: </w:t>
      </w:r>
    </w:p>
    <w:p w:rsidR="00D967D5" w:rsidRDefault="00D967D5" w:rsidP="002E4B1A">
      <w:pPr>
        <w:pStyle w:val="ListParagraph"/>
        <w:ind w:left="0"/>
        <w:jc w:val="both"/>
      </w:pPr>
      <w:r>
        <w:t>- выбирать путь анализа произведения, адекватный жанрово-родовой природе художественного текста;</w:t>
      </w:r>
    </w:p>
    <w:p w:rsidR="00D967D5" w:rsidRDefault="00D967D5" w:rsidP="002E4B1A">
      <w:pPr>
        <w:pStyle w:val="ListParagraph"/>
        <w:ind w:left="0"/>
        <w:jc w:val="both"/>
      </w:pPr>
      <w:r>
        <w:t xml:space="preserve"> - дифференцировать элементы поэтики художественного текста, видеть их художественную и смысловую функцию; </w:t>
      </w:r>
    </w:p>
    <w:p w:rsidR="00D967D5" w:rsidRDefault="00D967D5" w:rsidP="002E4B1A">
      <w:pPr>
        <w:pStyle w:val="ListParagraph"/>
        <w:ind w:left="0"/>
        <w:jc w:val="both"/>
      </w:pPr>
      <w:r>
        <w:t xml:space="preserve">- сопоставлять «чужие» тексты интерпретирующего характера, аргументировано оценивать их; </w:t>
      </w:r>
    </w:p>
    <w:p w:rsidR="00D967D5" w:rsidRDefault="00D967D5" w:rsidP="002E4B1A">
      <w:pPr>
        <w:pStyle w:val="ListParagraph"/>
        <w:ind w:left="0"/>
        <w:jc w:val="both"/>
      </w:pPr>
      <w:r>
        <w:t>- оценивать интерпретацию художественного текста, созданную средствами других искусств;</w:t>
      </w:r>
    </w:p>
    <w:p w:rsidR="00D967D5" w:rsidRDefault="00D967D5" w:rsidP="002E4B1A">
      <w:pPr>
        <w:pStyle w:val="ListParagraph"/>
        <w:ind w:left="0"/>
        <w:jc w:val="both"/>
      </w:pPr>
      <w:r>
        <w:t xml:space="preserve"> - вести самостоятельную проектно-исследовательскую деятельность и оформлять её результаты в разных форматах (работа исследовательского характера, реферат, проект). </w:t>
      </w:r>
    </w:p>
    <w:p w:rsidR="00D967D5" w:rsidRDefault="00D967D5" w:rsidP="002E4B1A">
      <w:pPr>
        <w:pStyle w:val="ListParagraph"/>
        <w:ind w:left="0"/>
        <w:jc w:val="both"/>
      </w:pPr>
    </w:p>
    <w:p w:rsidR="00D967D5" w:rsidRDefault="00D967D5" w:rsidP="002E4B1A">
      <w:pPr>
        <w:pStyle w:val="ListParagraph"/>
        <w:ind w:left="0"/>
        <w:jc w:val="both"/>
      </w:pPr>
      <w:r w:rsidRPr="00BB1618">
        <w:rPr>
          <w:u w:val="single"/>
        </w:rPr>
        <w:t>8 класс</w:t>
      </w:r>
    </w:p>
    <w:p w:rsidR="00D967D5" w:rsidRDefault="00D967D5" w:rsidP="002E4B1A">
      <w:pPr>
        <w:pStyle w:val="ListParagraph"/>
        <w:ind w:left="0"/>
        <w:jc w:val="both"/>
      </w:pPr>
    </w:p>
    <w:p w:rsidR="00D967D5" w:rsidRDefault="00D967D5" w:rsidP="002E4B1A">
      <w:pPr>
        <w:pStyle w:val="ListParagraph"/>
        <w:ind w:left="0"/>
        <w:jc w:val="both"/>
      </w:pPr>
      <w:r w:rsidRPr="00BB1618">
        <w:rPr>
          <w:b/>
        </w:rPr>
        <w:t>Ученик научится</w:t>
      </w:r>
      <w:r>
        <w:t xml:space="preserve">: </w:t>
      </w:r>
    </w:p>
    <w:p w:rsidR="00D967D5" w:rsidRDefault="00D967D5" w:rsidP="002E4B1A">
      <w:pPr>
        <w:pStyle w:val="ListParagraph"/>
        <w:ind w:left="0"/>
        <w:jc w:val="both"/>
      </w:pPr>
      <w:r>
        <w:t xml:space="preserve">- осознанно воспринимать художественное произведение в единстве формы и содержания; адекватно понимать художественный текст и давать его смысловой анализ; интерпретировать прочитанное, устанавливать поле читательских ассоциаций, отбирать произведения для чтения; </w:t>
      </w:r>
    </w:p>
    <w:p w:rsidR="00D967D5" w:rsidRDefault="00D967D5" w:rsidP="002E4B1A">
      <w:pPr>
        <w:pStyle w:val="ListParagraph"/>
        <w:ind w:left="0"/>
        <w:jc w:val="both"/>
      </w:pPr>
      <w:r>
        <w:t>- воспринимать художественный текст как произведение искусства, послание автора читателю, современнику и потомку;</w:t>
      </w:r>
    </w:p>
    <w:p w:rsidR="00D967D5" w:rsidRDefault="00D967D5" w:rsidP="002E4B1A">
      <w:pPr>
        <w:pStyle w:val="ListParagraph"/>
        <w:ind w:left="0"/>
        <w:jc w:val="both"/>
      </w:pPr>
      <w:r>
        <w:t>- определять для себя актуальную и перспективную цели чтения художественной литературы; выбирать произведения для самостоятельного чтения;</w:t>
      </w:r>
    </w:p>
    <w:p w:rsidR="00D967D5" w:rsidRDefault="00D967D5" w:rsidP="002E4B1A">
      <w:pPr>
        <w:pStyle w:val="ListParagraph"/>
        <w:ind w:left="0"/>
        <w:jc w:val="both"/>
      </w:pPr>
      <w:r>
        <w:t xml:space="preserve"> - выявлять и интерпретировать авторскую позицию, определяя своё к ней отношение, и на этой основе формировать собственные ценностные ориентации; </w:t>
      </w:r>
    </w:p>
    <w:p w:rsidR="00D967D5" w:rsidRDefault="00D967D5" w:rsidP="002E4B1A">
      <w:pPr>
        <w:pStyle w:val="ListParagraph"/>
        <w:ind w:left="0"/>
        <w:jc w:val="both"/>
      </w:pPr>
      <w:r>
        <w:t xml:space="preserve">- определять актуальность произведений для читателей разных поколений и вступать в диалог с другими читателями; </w:t>
      </w:r>
    </w:p>
    <w:p w:rsidR="00D967D5" w:rsidRDefault="00D967D5" w:rsidP="002E4B1A">
      <w:pPr>
        <w:pStyle w:val="ListParagraph"/>
        <w:ind w:left="0"/>
        <w:jc w:val="both"/>
      </w:pPr>
      <w:r>
        <w:t>- анализировать и истолковывать произведения разной жанровой природы, аргументировано формулируя своё отношение к прочитанному;</w:t>
      </w:r>
    </w:p>
    <w:p w:rsidR="00D967D5" w:rsidRDefault="00D967D5" w:rsidP="002E4B1A">
      <w:pPr>
        <w:pStyle w:val="ListParagraph"/>
        <w:ind w:left="0"/>
        <w:jc w:val="both"/>
      </w:pPr>
      <w:r>
        <w:t xml:space="preserve"> - создавать собственный текст аналитического и интерпретирующего характера в различных форматах; </w:t>
      </w:r>
    </w:p>
    <w:p w:rsidR="00D967D5" w:rsidRDefault="00D967D5" w:rsidP="002E4B1A">
      <w:pPr>
        <w:pStyle w:val="ListParagraph"/>
        <w:ind w:left="0"/>
        <w:jc w:val="both"/>
      </w:pPr>
      <w:r>
        <w:t xml:space="preserve">- сопоставлять произведение словесного искусства и его воплощение в других искусствах; - работать с разными источниками информации и владеть основными способами её обработки и презентации. </w:t>
      </w:r>
    </w:p>
    <w:p w:rsidR="00D967D5" w:rsidRDefault="00D967D5" w:rsidP="002E4B1A">
      <w:pPr>
        <w:pStyle w:val="ListParagraph"/>
        <w:ind w:left="0"/>
        <w:jc w:val="both"/>
      </w:pPr>
    </w:p>
    <w:p w:rsidR="00D967D5" w:rsidRDefault="00D967D5" w:rsidP="002E4B1A">
      <w:pPr>
        <w:pStyle w:val="ListParagraph"/>
        <w:ind w:left="0"/>
        <w:jc w:val="both"/>
      </w:pPr>
      <w:r w:rsidRPr="00BB1618">
        <w:rPr>
          <w:b/>
        </w:rPr>
        <w:t>Ученик получит возможность научиться</w:t>
      </w:r>
      <w:r>
        <w:t xml:space="preserve">: </w:t>
      </w:r>
    </w:p>
    <w:p w:rsidR="00D967D5" w:rsidRDefault="00D967D5" w:rsidP="002E4B1A">
      <w:pPr>
        <w:pStyle w:val="ListParagraph"/>
        <w:ind w:left="0"/>
        <w:jc w:val="both"/>
      </w:pPr>
      <w:r>
        <w:t>- выбирать путь анализа произведения, адекватный жанрово-родовой природе художественного текста;</w:t>
      </w:r>
    </w:p>
    <w:p w:rsidR="00D967D5" w:rsidRDefault="00D967D5" w:rsidP="002E4B1A">
      <w:pPr>
        <w:pStyle w:val="ListParagraph"/>
        <w:ind w:left="0"/>
        <w:jc w:val="both"/>
      </w:pPr>
      <w:r>
        <w:t xml:space="preserve"> - дифференцировать элементы поэтики художественного текста, видеть их художественную и смысловую функцию; </w:t>
      </w:r>
    </w:p>
    <w:p w:rsidR="00D967D5" w:rsidRDefault="00D967D5" w:rsidP="002E4B1A">
      <w:pPr>
        <w:pStyle w:val="ListParagraph"/>
        <w:ind w:left="0"/>
        <w:jc w:val="both"/>
      </w:pPr>
      <w:r>
        <w:t xml:space="preserve">- сопоставлять «чужие» тексты интерпретирующего характера, аргументировано оценивать их; </w:t>
      </w:r>
    </w:p>
    <w:p w:rsidR="00D967D5" w:rsidRDefault="00D967D5" w:rsidP="002E4B1A">
      <w:pPr>
        <w:pStyle w:val="ListParagraph"/>
        <w:ind w:left="0"/>
        <w:jc w:val="both"/>
      </w:pPr>
      <w:r>
        <w:t xml:space="preserve">- оценивать интерпретацию художественного текста, созданную средствами других искусств; </w:t>
      </w:r>
    </w:p>
    <w:p w:rsidR="00D967D5" w:rsidRDefault="00D967D5" w:rsidP="002E4B1A">
      <w:pPr>
        <w:pStyle w:val="ListParagraph"/>
        <w:ind w:left="0"/>
        <w:jc w:val="both"/>
      </w:pPr>
      <w:r>
        <w:t xml:space="preserve">- создавать собственную интерпретацию изученного текста средствами других искусств; </w:t>
      </w:r>
    </w:p>
    <w:p w:rsidR="00D967D5" w:rsidRDefault="00D967D5" w:rsidP="002E4B1A">
      <w:pPr>
        <w:pStyle w:val="ListParagraph"/>
        <w:ind w:left="0"/>
        <w:jc w:val="both"/>
      </w:pPr>
      <w:r>
        <w:t xml:space="preserve">- сопоставлять произведения русской и мировой литературы самостоятельно (или под руководством учителя), определяя линии сопоставления, выбирая аспект для сопоставительного анализа; - вести самостоятельную проектно-исследовательскую деятельность и оформлять её результаты в разных форматах (работа исследовательского характера, реферат, проект). </w:t>
      </w:r>
    </w:p>
    <w:p w:rsidR="00D967D5" w:rsidRDefault="00D967D5" w:rsidP="002E4B1A">
      <w:pPr>
        <w:pStyle w:val="ListParagraph"/>
        <w:ind w:left="0"/>
        <w:jc w:val="both"/>
      </w:pPr>
    </w:p>
    <w:p w:rsidR="00D967D5" w:rsidRDefault="00D967D5" w:rsidP="002E4B1A">
      <w:pPr>
        <w:pStyle w:val="ListParagraph"/>
        <w:ind w:left="0"/>
        <w:jc w:val="both"/>
      </w:pPr>
      <w:r w:rsidRPr="00BB1618">
        <w:rPr>
          <w:u w:val="single"/>
        </w:rPr>
        <w:t>9 класс</w:t>
      </w:r>
    </w:p>
    <w:p w:rsidR="00D967D5" w:rsidRDefault="00D967D5" w:rsidP="002E4B1A">
      <w:pPr>
        <w:pStyle w:val="ListParagraph"/>
        <w:ind w:left="0"/>
        <w:jc w:val="both"/>
      </w:pPr>
    </w:p>
    <w:p w:rsidR="00D967D5" w:rsidRDefault="00D967D5" w:rsidP="002E4B1A">
      <w:pPr>
        <w:pStyle w:val="ListParagraph"/>
        <w:ind w:left="0"/>
        <w:jc w:val="both"/>
      </w:pPr>
      <w:r w:rsidRPr="00BB1618">
        <w:rPr>
          <w:b/>
        </w:rPr>
        <w:t>Ученик научится:</w:t>
      </w:r>
    </w:p>
    <w:p w:rsidR="00D967D5" w:rsidRDefault="00D967D5" w:rsidP="002E4B1A">
      <w:pPr>
        <w:pStyle w:val="ListParagraph"/>
        <w:ind w:left="0"/>
        <w:jc w:val="both"/>
      </w:pPr>
      <w:r>
        <w:t xml:space="preserve">- осознанно воспринимать художественное произведение в единстве формы и содержания; адекватно понимать художественный текст и давать его смысловой анализ; интерпретировать прочитанное, устанавливать поле читательских ассоциаций, отбирать произведения для чтения; </w:t>
      </w:r>
    </w:p>
    <w:p w:rsidR="00D967D5" w:rsidRDefault="00D967D5" w:rsidP="002E4B1A">
      <w:pPr>
        <w:pStyle w:val="ListParagraph"/>
        <w:ind w:left="0"/>
        <w:jc w:val="both"/>
      </w:pPr>
      <w:r>
        <w:t xml:space="preserve">- воспринимать художественный текст как произведение искусства, послание автора читателю, современнику и потомку; </w:t>
      </w:r>
    </w:p>
    <w:p w:rsidR="00D967D5" w:rsidRDefault="00D967D5" w:rsidP="002E4B1A">
      <w:pPr>
        <w:pStyle w:val="ListParagraph"/>
        <w:ind w:left="0"/>
        <w:jc w:val="both"/>
      </w:pPr>
      <w:r>
        <w:t>- определять для себя актуальную и перспективную цели чтения художественной литературы; выбирать произведения для самостоятельного чтения;</w:t>
      </w:r>
    </w:p>
    <w:p w:rsidR="00D967D5" w:rsidRDefault="00D967D5" w:rsidP="002E4B1A">
      <w:pPr>
        <w:pStyle w:val="ListParagraph"/>
        <w:ind w:left="0"/>
        <w:jc w:val="both"/>
      </w:pPr>
      <w:r>
        <w:t xml:space="preserve"> - выявлять и интерпретировать авторскую позицию, определяя своё к ней отношение, и на этой основе формировать собственные ценностные ориентации; </w:t>
      </w:r>
    </w:p>
    <w:p w:rsidR="00D967D5" w:rsidRDefault="00D967D5" w:rsidP="002E4B1A">
      <w:pPr>
        <w:pStyle w:val="ListParagraph"/>
        <w:ind w:left="0"/>
        <w:jc w:val="both"/>
      </w:pPr>
      <w:r>
        <w:t xml:space="preserve">- определять актуальность произведений для читателей разных поколений и вступать в диалог с другими читателями; </w:t>
      </w:r>
    </w:p>
    <w:p w:rsidR="00D967D5" w:rsidRDefault="00D967D5" w:rsidP="002E4B1A">
      <w:pPr>
        <w:pStyle w:val="ListParagraph"/>
        <w:ind w:left="0"/>
        <w:jc w:val="both"/>
      </w:pPr>
      <w:r>
        <w:t>- анализировать и истолковывать произведения разной жанровой природы, аргументировано формулируя своё отношение к прочитанному;</w:t>
      </w:r>
    </w:p>
    <w:p w:rsidR="00D967D5" w:rsidRDefault="00D967D5" w:rsidP="002E4B1A">
      <w:pPr>
        <w:pStyle w:val="ListParagraph"/>
        <w:ind w:left="0"/>
        <w:jc w:val="both"/>
      </w:pPr>
      <w:r>
        <w:t xml:space="preserve"> - создавать собственный текст аналитического и интерпретирующего характера в различных форматах; </w:t>
      </w:r>
    </w:p>
    <w:p w:rsidR="00D967D5" w:rsidRDefault="00D967D5" w:rsidP="002E4B1A">
      <w:pPr>
        <w:pStyle w:val="ListParagraph"/>
        <w:ind w:left="0"/>
        <w:jc w:val="both"/>
      </w:pPr>
      <w:r>
        <w:t xml:space="preserve">- сопоставлять произведение словесного искусства и его воплощение в других искусствах; </w:t>
      </w:r>
    </w:p>
    <w:p w:rsidR="00D967D5" w:rsidRDefault="00D967D5" w:rsidP="002E4B1A">
      <w:pPr>
        <w:pStyle w:val="ListParagraph"/>
        <w:ind w:left="0"/>
        <w:jc w:val="both"/>
      </w:pPr>
      <w:r>
        <w:t xml:space="preserve">- работать с разными источниками информации и владеть основными способами её обработки и презентации. </w:t>
      </w:r>
    </w:p>
    <w:p w:rsidR="00D967D5" w:rsidRDefault="00D967D5" w:rsidP="002E4B1A">
      <w:pPr>
        <w:pStyle w:val="ListParagraph"/>
        <w:ind w:left="0"/>
        <w:jc w:val="both"/>
      </w:pPr>
    </w:p>
    <w:p w:rsidR="00D967D5" w:rsidRDefault="00D967D5" w:rsidP="002E4B1A">
      <w:pPr>
        <w:pStyle w:val="ListParagraph"/>
        <w:ind w:left="0"/>
        <w:jc w:val="both"/>
      </w:pPr>
      <w:r w:rsidRPr="00BB1618">
        <w:rPr>
          <w:b/>
        </w:rPr>
        <w:t>Ученик получит возможность научиться</w:t>
      </w:r>
      <w:r>
        <w:t>:</w:t>
      </w:r>
    </w:p>
    <w:p w:rsidR="00D967D5" w:rsidRDefault="00D967D5" w:rsidP="002E4B1A">
      <w:pPr>
        <w:pStyle w:val="ListParagraph"/>
        <w:ind w:left="0"/>
        <w:jc w:val="both"/>
      </w:pPr>
      <w:r>
        <w:t xml:space="preserve"> - выбирать путь анализа произведения, адекватный жанрово-родовой природе художественного текста; </w:t>
      </w:r>
    </w:p>
    <w:p w:rsidR="00D967D5" w:rsidRDefault="00D967D5" w:rsidP="002E4B1A">
      <w:pPr>
        <w:pStyle w:val="ListParagraph"/>
        <w:ind w:left="0"/>
        <w:jc w:val="both"/>
      </w:pPr>
      <w:r>
        <w:t>- дифференцировать элементы поэтики художественного текста, видеть их художественную и смысловую функцию;</w:t>
      </w:r>
    </w:p>
    <w:p w:rsidR="00D967D5" w:rsidRDefault="00D967D5" w:rsidP="002E4B1A">
      <w:pPr>
        <w:pStyle w:val="ListParagraph"/>
        <w:ind w:left="0"/>
        <w:jc w:val="both"/>
      </w:pPr>
      <w:r>
        <w:t xml:space="preserve"> - сопоставлять «чужие» тексты интерпретирующего характера, аргументировано оценивать их;</w:t>
      </w:r>
    </w:p>
    <w:p w:rsidR="00D967D5" w:rsidRDefault="00D967D5" w:rsidP="002E4B1A">
      <w:pPr>
        <w:pStyle w:val="ListParagraph"/>
        <w:ind w:left="0"/>
        <w:jc w:val="both"/>
      </w:pPr>
      <w:r>
        <w:t xml:space="preserve"> - оценивать интерпретацию художественного текста, созданную средствами других искусств;</w:t>
      </w:r>
    </w:p>
    <w:p w:rsidR="00D967D5" w:rsidRDefault="00D967D5" w:rsidP="002E4B1A">
      <w:pPr>
        <w:pStyle w:val="ListParagraph"/>
        <w:ind w:left="0"/>
        <w:jc w:val="both"/>
      </w:pPr>
      <w:r>
        <w:t xml:space="preserve"> - создавать собственную интерпретацию изученного текста средствами других искусств; </w:t>
      </w:r>
    </w:p>
    <w:p w:rsidR="00D967D5" w:rsidRDefault="00D967D5" w:rsidP="002E4B1A">
      <w:pPr>
        <w:pStyle w:val="ListParagraph"/>
        <w:ind w:left="0"/>
        <w:jc w:val="both"/>
      </w:pPr>
      <w:r>
        <w:t xml:space="preserve">- сопоставлять произведения русской и мировой литературы самостоятельно (или под руководством учителя), определяя линии сопоставления, выбирая аспект для сопоставительного анализа; </w:t>
      </w:r>
    </w:p>
    <w:p w:rsidR="00D967D5" w:rsidRDefault="00D967D5" w:rsidP="002E4B1A">
      <w:pPr>
        <w:pStyle w:val="ListParagraph"/>
        <w:ind w:left="0"/>
        <w:jc w:val="both"/>
      </w:pPr>
      <w:r>
        <w:t>- вести самостоятельную проектно-исследовательскую деятельность и оформлять её результаты в разных форматах (работа исследовательского характера, реферат, проект).</w:t>
      </w:r>
    </w:p>
    <w:p w:rsidR="00D967D5" w:rsidRDefault="00D967D5" w:rsidP="00185569"/>
    <w:tbl>
      <w:tblPr>
        <w:tblpPr w:leftFromText="180" w:rightFromText="180" w:bottomFromText="200" w:vertAnchor="text" w:horzAnchor="margin" w:tblpY="76"/>
        <w:tblW w:w="11118" w:type="dxa"/>
        <w:tblLook w:val="00A0"/>
      </w:tblPr>
      <w:tblGrid>
        <w:gridCol w:w="9747"/>
        <w:gridCol w:w="1371"/>
      </w:tblGrid>
      <w:tr w:rsidR="00D967D5" w:rsidTr="000F3F61">
        <w:trPr>
          <w:trHeight w:val="2397"/>
        </w:trPr>
        <w:tc>
          <w:tcPr>
            <w:tcW w:w="9747" w:type="dxa"/>
          </w:tcPr>
          <w:p w:rsidR="00D967D5" w:rsidRPr="000F3F61" w:rsidRDefault="00D967D5" w:rsidP="000F3F61">
            <w:pPr>
              <w:spacing w:after="200" w:line="276" w:lineRule="auto"/>
              <w:jc w:val="center"/>
              <w:rPr>
                <w:b/>
                <w:szCs w:val="28"/>
              </w:rPr>
            </w:pPr>
            <w:r w:rsidRPr="000F3F61">
              <w:rPr>
                <w:b/>
                <w:szCs w:val="28"/>
              </w:rPr>
              <w:t xml:space="preserve">Оценка индивидуального проекта и индивидуальных достижений </w:t>
            </w:r>
          </w:p>
          <w:p w:rsidR="00D967D5" w:rsidRPr="000F3F61" w:rsidRDefault="00D967D5" w:rsidP="000F3F61">
            <w:pPr>
              <w:rPr>
                <w:lang w:eastAsia="en-US"/>
              </w:rPr>
            </w:pPr>
            <w:r w:rsidRPr="000F3F61">
              <w:rPr>
                <w:szCs w:val="22"/>
                <w:lang w:eastAsia="en-US"/>
              </w:rPr>
              <w:t>Учебный проект для школьников – это возможность делать что-то интересное самостоятельно или в группе, максимально используя свои возможности; это деятельность, позволяющая проявить себя, попробовать свои силы, приложить свои знания, принести пользу и публично продемонстрировать достигнутый результат; это деятельность, направленная на решение интересной проблемы, сформулированной самими учащимися в виде цели</w:t>
            </w:r>
          </w:p>
          <w:p w:rsidR="00D967D5" w:rsidRPr="000F3F61" w:rsidRDefault="00D967D5" w:rsidP="000F3F61">
            <w:pPr>
              <w:rPr>
                <w:sz w:val="32"/>
                <w:szCs w:val="28"/>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1496"/>
              <w:gridCol w:w="3654"/>
              <w:gridCol w:w="4371"/>
            </w:tblGrid>
            <w:tr w:rsidR="00D967D5" w:rsidRPr="000F3F61" w:rsidTr="00887214">
              <w:tc>
                <w:tcPr>
                  <w:tcW w:w="0" w:type="auto"/>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D967D5" w:rsidRPr="000F3F61" w:rsidRDefault="00D967D5" w:rsidP="00C461C5">
                  <w:pPr>
                    <w:framePr w:hSpace="180" w:wrap="around" w:vAnchor="text" w:hAnchor="margin" w:y="76"/>
                    <w:spacing w:before="90" w:after="90" w:line="360" w:lineRule="auto"/>
                    <w:rPr>
                      <w:sz w:val="18"/>
                      <w:szCs w:val="18"/>
                    </w:rPr>
                  </w:pPr>
                  <w:r w:rsidRPr="000F3F61">
                    <w:rPr>
                      <w:sz w:val="18"/>
                      <w:szCs w:val="18"/>
                    </w:rPr>
                    <w:t>Критерий оценивания</w:t>
                  </w:r>
                </w:p>
              </w:tc>
              <w:tc>
                <w:tcPr>
                  <w:tcW w:w="0" w:type="auto"/>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D967D5" w:rsidRPr="000F3F61" w:rsidRDefault="00D967D5" w:rsidP="00C461C5">
                  <w:pPr>
                    <w:framePr w:hSpace="180" w:wrap="around" w:vAnchor="text" w:hAnchor="margin" w:y="76"/>
                    <w:spacing w:before="90" w:after="90" w:line="360" w:lineRule="auto"/>
                    <w:jc w:val="center"/>
                    <w:rPr>
                      <w:sz w:val="18"/>
                      <w:szCs w:val="18"/>
                    </w:rPr>
                  </w:pPr>
                  <w:r w:rsidRPr="000F3F61">
                    <w:rPr>
                      <w:sz w:val="18"/>
                      <w:szCs w:val="18"/>
                    </w:rPr>
                    <w:t>1 балл</w:t>
                  </w:r>
                </w:p>
              </w:tc>
              <w:tc>
                <w:tcPr>
                  <w:tcW w:w="0" w:type="auto"/>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D967D5" w:rsidRPr="000F3F61" w:rsidRDefault="00D967D5" w:rsidP="00C461C5">
                  <w:pPr>
                    <w:framePr w:hSpace="180" w:wrap="around" w:vAnchor="text" w:hAnchor="margin" w:y="76"/>
                    <w:spacing w:before="90" w:after="90" w:line="360" w:lineRule="auto"/>
                    <w:jc w:val="center"/>
                    <w:rPr>
                      <w:sz w:val="18"/>
                      <w:szCs w:val="18"/>
                    </w:rPr>
                  </w:pPr>
                  <w:r w:rsidRPr="000F3F61">
                    <w:rPr>
                      <w:sz w:val="18"/>
                      <w:szCs w:val="18"/>
                    </w:rPr>
                    <w:t>2 балла</w:t>
                  </w:r>
                </w:p>
              </w:tc>
            </w:tr>
            <w:tr w:rsidR="00D967D5" w:rsidRPr="000F3F61" w:rsidTr="00887214">
              <w:tc>
                <w:tcPr>
                  <w:tcW w:w="0" w:type="auto"/>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D967D5" w:rsidRPr="000F3F61" w:rsidRDefault="00D967D5" w:rsidP="00C461C5">
                  <w:pPr>
                    <w:framePr w:hSpace="180" w:wrap="around" w:vAnchor="text" w:hAnchor="margin" w:y="76"/>
                    <w:spacing w:before="90" w:after="90" w:line="360" w:lineRule="auto"/>
                    <w:rPr>
                      <w:sz w:val="18"/>
                      <w:szCs w:val="18"/>
                    </w:rPr>
                  </w:pPr>
                  <w:r w:rsidRPr="000F3F61">
                    <w:rPr>
                      <w:sz w:val="18"/>
                      <w:szCs w:val="18"/>
                    </w:rPr>
                    <w:t>1.Постановка проблемы</w:t>
                  </w:r>
                </w:p>
              </w:tc>
              <w:tc>
                <w:tcPr>
                  <w:tcW w:w="0" w:type="auto"/>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D967D5" w:rsidRPr="000F3F61" w:rsidRDefault="00D967D5" w:rsidP="00C461C5">
                  <w:pPr>
                    <w:framePr w:hSpace="180" w:wrap="around" w:vAnchor="text" w:hAnchor="margin" w:y="76"/>
                    <w:spacing w:before="90" w:after="90" w:line="360" w:lineRule="auto"/>
                    <w:rPr>
                      <w:sz w:val="18"/>
                      <w:szCs w:val="18"/>
                    </w:rPr>
                  </w:pPr>
                  <w:r w:rsidRPr="000F3F61">
                    <w:rPr>
                      <w:sz w:val="18"/>
                      <w:szCs w:val="18"/>
                    </w:rPr>
                    <w:t>Учащийся понимает проблему, дает развернутое высказывание по вопросу</w:t>
                  </w:r>
                </w:p>
              </w:tc>
              <w:tc>
                <w:tcPr>
                  <w:tcW w:w="0" w:type="auto"/>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D967D5" w:rsidRPr="000F3F61" w:rsidRDefault="00D967D5" w:rsidP="00C461C5">
                  <w:pPr>
                    <w:framePr w:hSpace="180" w:wrap="around" w:vAnchor="text" w:hAnchor="margin" w:y="76"/>
                    <w:spacing w:before="90" w:after="90" w:line="360" w:lineRule="auto"/>
                    <w:rPr>
                      <w:sz w:val="18"/>
                      <w:szCs w:val="18"/>
                    </w:rPr>
                  </w:pPr>
                  <w:r w:rsidRPr="000F3F61">
                    <w:rPr>
                      <w:sz w:val="18"/>
                      <w:szCs w:val="18"/>
                    </w:rPr>
                    <w:t>учащийся, объясняя причины, по которым он выбрал работу именно над этой проблемой, не только формулирует ее своими словами, но и приводит свое отношение к проблеме</w:t>
                  </w:r>
                </w:p>
              </w:tc>
            </w:tr>
            <w:tr w:rsidR="00D967D5" w:rsidRPr="000F3F61" w:rsidTr="00887214">
              <w:tc>
                <w:tcPr>
                  <w:tcW w:w="0" w:type="auto"/>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D967D5" w:rsidRPr="000F3F61" w:rsidRDefault="00D967D5" w:rsidP="00C461C5">
                  <w:pPr>
                    <w:framePr w:hSpace="180" w:wrap="around" w:vAnchor="text" w:hAnchor="margin" w:y="76"/>
                    <w:spacing w:before="90" w:after="90" w:line="360" w:lineRule="auto"/>
                    <w:rPr>
                      <w:sz w:val="18"/>
                      <w:szCs w:val="18"/>
                    </w:rPr>
                  </w:pPr>
                  <w:r w:rsidRPr="000F3F61">
                    <w:rPr>
                      <w:sz w:val="18"/>
                      <w:szCs w:val="18"/>
                    </w:rPr>
                    <w:t>2.Постановка цели, задач</w:t>
                  </w:r>
                </w:p>
              </w:tc>
              <w:tc>
                <w:tcPr>
                  <w:tcW w:w="0" w:type="auto"/>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D967D5" w:rsidRPr="000F3F61" w:rsidRDefault="00D967D5" w:rsidP="00C461C5">
                  <w:pPr>
                    <w:framePr w:hSpace="180" w:wrap="around" w:vAnchor="text" w:hAnchor="margin" w:y="76"/>
                    <w:spacing w:before="90" w:after="90" w:line="360" w:lineRule="auto"/>
                    <w:rPr>
                      <w:sz w:val="18"/>
                      <w:szCs w:val="18"/>
                    </w:rPr>
                  </w:pPr>
                  <w:r w:rsidRPr="000F3F61">
                    <w:rPr>
                      <w:sz w:val="18"/>
                      <w:szCs w:val="18"/>
                    </w:rPr>
                    <w:t>Ученик с помощью учителя сформулировал задачи, соответствующие цели проекта, поставленной учителем</w:t>
                  </w:r>
                </w:p>
              </w:tc>
              <w:tc>
                <w:tcPr>
                  <w:tcW w:w="0" w:type="auto"/>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D967D5" w:rsidRPr="000F3F61" w:rsidRDefault="00D967D5" w:rsidP="00C461C5">
                  <w:pPr>
                    <w:framePr w:hSpace="180" w:wrap="around" w:vAnchor="text" w:hAnchor="margin" w:y="76"/>
                    <w:spacing w:before="90" w:after="90" w:line="360" w:lineRule="auto"/>
                    <w:rPr>
                      <w:sz w:val="18"/>
                      <w:szCs w:val="18"/>
                    </w:rPr>
                  </w:pPr>
                  <w:r w:rsidRPr="000F3F61">
                    <w:rPr>
                      <w:sz w:val="18"/>
                      <w:szCs w:val="18"/>
                    </w:rPr>
                    <w:t>Ученик сформулировал задачи, цель проекта, определённой совместно с учителем</w:t>
                  </w:r>
                </w:p>
              </w:tc>
            </w:tr>
            <w:tr w:rsidR="00D967D5" w:rsidRPr="000F3F61" w:rsidTr="00887214">
              <w:tc>
                <w:tcPr>
                  <w:tcW w:w="0" w:type="auto"/>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D967D5" w:rsidRPr="000F3F61" w:rsidRDefault="00D967D5" w:rsidP="00C461C5">
                  <w:pPr>
                    <w:framePr w:hSpace="180" w:wrap="around" w:vAnchor="text" w:hAnchor="margin" w:y="76"/>
                    <w:spacing w:before="90" w:after="90" w:line="360" w:lineRule="auto"/>
                    <w:rPr>
                      <w:sz w:val="18"/>
                      <w:szCs w:val="18"/>
                    </w:rPr>
                  </w:pPr>
                  <w:r w:rsidRPr="000F3F61">
                    <w:rPr>
                      <w:sz w:val="18"/>
                      <w:szCs w:val="18"/>
                    </w:rPr>
                    <w:t>3.Планирование</w:t>
                  </w:r>
                </w:p>
              </w:tc>
              <w:tc>
                <w:tcPr>
                  <w:tcW w:w="0" w:type="auto"/>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D967D5" w:rsidRPr="000F3F61" w:rsidRDefault="00D967D5" w:rsidP="00C461C5">
                  <w:pPr>
                    <w:framePr w:hSpace="180" w:wrap="around" w:vAnchor="text" w:hAnchor="margin" w:y="76"/>
                    <w:spacing w:before="90" w:after="90" w:line="360" w:lineRule="auto"/>
                    <w:rPr>
                      <w:sz w:val="18"/>
                      <w:szCs w:val="18"/>
                    </w:rPr>
                  </w:pPr>
                  <w:r w:rsidRPr="000F3F61">
                    <w:rPr>
                      <w:sz w:val="18"/>
                      <w:szCs w:val="18"/>
                    </w:rPr>
                    <w:t>После завершения работы над проектом ученик рассказал, что было сделано в ходе работы, описал полученный продукт</w:t>
                  </w:r>
                </w:p>
              </w:tc>
              <w:tc>
                <w:tcPr>
                  <w:tcW w:w="0" w:type="auto"/>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D967D5" w:rsidRPr="000F3F61" w:rsidRDefault="00D967D5" w:rsidP="00C461C5">
                  <w:pPr>
                    <w:framePr w:hSpace="180" w:wrap="around" w:vAnchor="text" w:hAnchor="margin" w:y="76"/>
                    <w:spacing w:before="90" w:after="90" w:line="360" w:lineRule="auto"/>
                    <w:rPr>
                      <w:sz w:val="18"/>
                      <w:szCs w:val="18"/>
                    </w:rPr>
                  </w:pPr>
                  <w:r w:rsidRPr="000F3F61">
                    <w:rPr>
                      <w:sz w:val="18"/>
                      <w:szCs w:val="18"/>
                    </w:rPr>
                    <w:t>Ученик самостоятельно выстроил план действий, на этапе планирования описал продукт, который предполагал получить</w:t>
                  </w:r>
                </w:p>
              </w:tc>
            </w:tr>
            <w:tr w:rsidR="00D967D5" w:rsidRPr="000F3F61" w:rsidTr="00887214">
              <w:tc>
                <w:tcPr>
                  <w:tcW w:w="0" w:type="auto"/>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D967D5" w:rsidRPr="000F3F61" w:rsidRDefault="00D967D5" w:rsidP="00C461C5">
                  <w:pPr>
                    <w:framePr w:hSpace="180" w:wrap="around" w:vAnchor="text" w:hAnchor="margin" w:y="76"/>
                    <w:spacing w:before="90" w:after="90" w:line="360" w:lineRule="auto"/>
                    <w:rPr>
                      <w:sz w:val="18"/>
                      <w:szCs w:val="18"/>
                    </w:rPr>
                  </w:pPr>
                  <w:r w:rsidRPr="000F3F61">
                    <w:rPr>
                      <w:sz w:val="18"/>
                      <w:szCs w:val="18"/>
                    </w:rPr>
                    <w:t>4.Оценка результата</w:t>
                  </w:r>
                </w:p>
              </w:tc>
              <w:tc>
                <w:tcPr>
                  <w:tcW w:w="0" w:type="auto"/>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D967D5" w:rsidRPr="000F3F61" w:rsidRDefault="00D967D5" w:rsidP="00C461C5">
                  <w:pPr>
                    <w:framePr w:hSpace="180" w:wrap="around" w:vAnchor="text" w:hAnchor="margin" w:y="76"/>
                    <w:spacing w:before="90" w:after="90" w:line="360" w:lineRule="auto"/>
                    <w:rPr>
                      <w:sz w:val="18"/>
                      <w:szCs w:val="18"/>
                    </w:rPr>
                  </w:pPr>
                  <w:r w:rsidRPr="000F3F61">
                    <w:rPr>
                      <w:sz w:val="18"/>
                      <w:szCs w:val="18"/>
                    </w:rPr>
                    <w:t>Ученик предельно просто высказал отношение к полученному продукту: нравится / не нравится</w:t>
                  </w:r>
                </w:p>
              </w:tc>
              <w:tc>
                <w:tcPr>
                  <w:tcW w:w="0" w:type="auto"/>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D967D5" w:rsidRPr="000F3F61" w:rsidRDefault="00D967D5" w:rsidP="00C461C5">
                  <w:pPr>
                    <w:framePr w:hSpace="180" w:wrap="around" w:vAnchor="text" w:hAnchor="margin" w:y="76"/>
                    <w:spacing w:before="90" w:after="90" w:line="360" w:lineRule="auto"/>
                    <w:rPr>
                      <w:sz w:val="18"/>
                      <w:szCs w:val="18"/>
                    </w:rPr>
                  </w:pPr>
                  <w:r w:rsidRPr="000F3F61">
                    <w:rPr>
                      <w:sz w:val="18"/>
                      <w:szCs w:val="18"/>
                    </w:rPr>
                    <w:t>Ученик объяснил свое отношение к полученному продукту деятельности</w:t>
                  </w:r>
                </w:p>
              </w:tc>
            </w:tr>
            <w:tr w:rsidR="00D967D5" w:rsidRPr="000F3F61" w:rsidTr="00887214">
              <w:tc>
                <w:tcPr>
                  <w:tcW w:w="0" w:type="auto"/>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D967D5" w:rsidRPr="000F3F61" w:rsidRDefault="00D967D5" w:rsidP="00C461C5">
                  <w:pPr>
                    <w:framePr w:hSpace="180" w:wrap="around" w:vAnchor="text" w:hAnchor="margin" w:y="76"/>
                    <w:spacing w:before="90" w:after="90" w:line="360" w:lineRule="auto"/>
                    <w:rPr>
                      <w:sz w:val="18"/>
                      <w:szCs w:val="18"/>
                    </w:rPr>
                  </w:pPr>
                  <w:r w:rsidRPr="000F3F61">
                    <w:rPr>
                      <w:sz w:val="18"/>
                      <w:szCs w:val="18"/>
                    </w:rPr>
                    <w:t>5.Работа с информацией</w:t>
                  </w:r>
                </w:p>
              </w:tc>
              <w:tc>
                <w:tcPr>
                  <w:tcW w:w="0" w:type="auto"/>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D967D5" w:rsidRPr="000F3F61" w:rsidRDefault="00D967D5" w:rsidP="00C461C5">
                  <w:pPr>
                    <w:framePr w:hSpace="180" w:wrap="around" w:vAnchor="text" w:hAnchor="margin" w:y="76"/>
                    <w:spacing w:before="90" w:after="90" w:line="360" w:lineRule="auto"/>
                    <w:rPr>
                      <w:sz w:val="18"/>
                      <w:szCs w:val="18"/>
                    </w:rPr>
                  </w:pPr>
                  <w:r w:rsidRPr="000F3F61">
                    <w:rPr>
                      <w:sz w:val="18"/>
                      <w:szCs w:val="18"/>
                    </w:rPr>
                    <w:t>Ученик продемонстрировал владение информацией из указанного учителем источника, воспроизвёл примеры, аргументацию, выводы</w:t>
                  </w:r>
                </w:p>
              </w:tc>
              <w:tc>
                <w:tcPr>
                  <w:tcW w:w="0" w:type="auto"/>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D967D5" w:rsidRPr="000F3F61" w:rsidRDefault="00D967D5" w:rsidP="00C461C5">
                  <w:pPr>
                    <w:framePr w:hSpace="180" w:wrap="around" w:vAnchor="text" w:hAnchor="margin" w:y="76"/>
                    <w:spacing w:before="90" w:after="90" w:line="360" w:lineRule="auto"/>
                    <w:rPr>
                      <w:sz w:val="18"/>
                      <w:szCs w:val="18"/>
                    </w:rPr>
                  </w:pPr>
                  <w:r w:rsidRPr="000F3F61">
                    <w:rPr>
                      <w:sz w:val="18"/>
                      <w:szCs w:val="18"/>
                    </w:rPr>
                    <w:t>Ученик указал, какая информация необходима ему для работы над проектом, интерпретировал полученную информацию в содержании проекта, предложил свою идею, сделал выводы</w:t>
                  </w:r>
                </w:p>
              </w:tc>
            </w:tr>
            <w:tr w:rsidR="00D967D5" w:rsidRPr="000F3F61" w:rsidTr="00887214">
              <w:tc>
                <w:tcPr>
                  <w:tcW w:w="0" w:type="auto"/>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D967D5" w:rsidRPr="000F3F61" w:rsidRDefault="00D967D5" w:rsidP="00C461C5">
                  <w:pPr>
                    <w:framePr w:hSpace="180" w:wrap="around" w:vAnchor="text" w:hAnchor="margin" w:y="76"/>
                    <w:spacing w:before="90" w:after="90" w:line="360" w:lineRule="auto"/>
                    <w:rPr>
                      <w:sz w:val="18"/>
                      <w:szCs w:val="18"/>
                    </w:rPr>
                  </w:pPr>
                  <w:r w:rsidRPr="000F3F61">
                    <w:rPr>
                      <w:sz w:val="18"/>
                      <w:szCs w:val="18"/>
                    </w:rPr>
                    <w:t>6.Устная презентация</w:t>
                  </w:r>
                </w:p>
              </w:tc>
              <w:tc>
                <w:tcPr>
                  <w:tcW w:w="0" w:type="auto"/>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D967D5" w:rsidRPr="000F3F61" w:rsidRDefault="00D967D5" w:rsidP="00C461C5">
                  <w:pPr>
                    <w:framePr w:hSpace="180" w:wrap="around" w:vAnchor="text" w:hAnchor="margin" w:y="76"/>
                    <w:spacing w:before="90" w:after="90" w:line="360" w:lineRule="auto"/>
                    <w:rPr>
                      <w:sz w:val="18"/>
                      <w:szCs w:val="18"/>
                    </w:rPr>
                  </w:pPr>
                  <w:r w:rsidRPr="000F3F61">
                    <w:rPr>
                      <w:sz w:val="18"/>
                      <w:szCs w:val="18"/>
                    </w:rPr>
                    <w:t>Учащийся с помощью учителя заранее составляет текст своего выступления, во время презентации обращается к нему</w:t>
                  </w:r>
                </w:p>
              </w:tc>
              <w:tc>
                <w:tcPr>
                  <w:tcW w:w="0" w:type="auto"/>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D967D5" w:rsidRPr="000F3F61" w:rsidRDefault="00D967D5" w:rsidP="00C461C5">
                  <w:pPr>
                    <w:framePr w:hSpace="180" w:wrap="around" w:vAnchor="text" w:hAnchor="margin" w:y="76"/>
                    <w:spacing w:before="90" w:after="90" w:line="360" w:lineRule="auto"/>
                    <w:rPr>
                      <w:sz w:val="18"/>
                      <w:szCs w:val="18"/>
                    </w:rPr>
                  </w:pPr>
                  <w:r w:rsidRPr="000F3F61">
                    <w:rPr>
                      <w:sz w:val="18"/>
                      <w:szCs w:val="18"/>
                    </w:rPr>
                    <w:t>Ученик самостоятельно готовит текст своего выступления, во время презентации не обращается к нему</w:t>
                  </w:r>
                </w:p>
              </w:tc>
            </w:tr>
            <w:tr w:rsidR="00D967D5" w:rsidRPr="000F3F61" w:rsidTr="00887214">
              <w:tc>
                <w:tcPr>
                  <w:tcW w:w="0" w:type="auto"/>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D967D5" w:rsidRPr="000F3F61" w:rsidRDefault="00D967D5" w:rsidP="00C461C5">
                  <w:pPr>
                    <w:framePr w:hSpace="180" w:wrap="around" w:vAnchor="text" w:hAnchor="margin" w:y="76"/>
                    <w:spacing w:before="90" w:after="90" w:line="360" w:lineRule="auto"/>
                    <w:rPr>
                      <w:sz w:val="18"/>
                      <w:szCs w:val="18"/>
                    </w:rPr>
                  </w:pPr>
                  <w:r w:rsidRPr="000F3F61">
                    <w:rPr>
                      <w:sz w:val="18"/>
                      <w:szCs w:val="18"/>
                    </w:rPr>
                    <w:t>7.Ответы на вопросы</w:t>
                  </w:r>
                </w:p>
              </w:tc>
              <w:tc>
                <w:tcPr>
                  <w:tcW w:w="0" w:type="auto"/>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D967D5" w:rsidRPr="000F3F61" w:rsidRDefault="00D967D5" w:rsidP="00C461C5">
                  <w:pPr>
                    <w:framePr w:hSpace="180" w:wrap="around" w:vAnchor="text" w:hAnchor="margin" w:y="76"/>
                    <w:spacing w:before="90" w:after="90" w:line="360" w:lineRule="auto"/>
                    <w:rPr>
                      <w:sz w:val="18"/>
                      <w:szCs w:val="18"/>
                    </w:rPr>
                  </w:pPr>
                  <w:r w:rsidRPr="000F3F61">
                    <w:rPr>
                      <w:sz w:val="18"/>
                      <w:szCs w:val="18"/>
                    </w:rPr>
                    <w:t xml:space="preserve">Ученик в ответ на уточняющий вопрос повторяет фрагмент своего выступления, при этом обращается к подготовленному тексту </w:t>
                  </w:r>
                </w:p>
              </w:tc>
              <w:tc>
                <w:tcPr>
                  <w:tcW w:w="0" w:type="auto"/>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D967D5" w:rsidRPr="000F3F61" w:rsidRDefault="00D967D5" w:rsidP="00C461C5">
                  <w:pPr>
                    <w:framePr w:hSpace="180" w:wrap="around" w:vAnchor="text" w:hAnchor="margin" w:y="76"/>
                    <w:spacing w:before="90" w:after="90" w:line="360" w:lineRule="auto"/>
                    <w:rPr>
                      <w:sz w:val="18"/>
                      <w:szCs w:val="18"/>
                    </w:rPr>
                  </w:pPr>
                  <w:r w:rsidRPr="000F3F61">
                    <w:rPr>
                      <w:sz w:val="18"/>
                      <w:szCs w:val="18"/>
                    </w:rPr>
                    <w:t>При ответе на уточняющий вопрос ученик приводит дополнительную информацию, полученную в ходе работы над проектом, но не прозвучавшую в выступлении</w:t>
                  </w:r>
                </w:p>
              </w:tc>
            </w:tr>
          </w:tbl>
          <w:p w:rsidR="00D967D5" w:rsidRPr="000F3F61" w:rsidRDefault="00D967D5" w:rsidP="000F3F61">
            <w:pPr>
              <w:rPr>
                <w:lang w:eastAsia="en-US"/>
              </w:rPr>
            </w:pPr>
          </w:p>
          <w:p w:rsidR="00D967D5" w:rsidRPr="000F3F61" w:rsidRDefault="00D967D5" w:rsidP="000F3F61">
            <w:pPr>
              <w:rPr>
                <w:lang w:eastAsia="en-US"/>
              </w:rPr>
            </w:pPr>
            <w:r w:rsidRPr="000F3F61">
              <w:rPr>
                <w:sz w:val="22"/>
                <w:szCs w:val="22"/>
                <w:lang w:eastAsia="en-US"/>
              </w:rPr>
              <w:t>Итоговая оценка :</w:t>
            </w:r>
          </w:p>
          <w:p w:rsidR="00D967D5" w:rsidRPr="000F3F61" w:rsidRDefault="00D967D5" w:rsidP="000F3F61">
            <w:pPr>
              <w:rPr>
                <w:lang w:eastAsia="en-US"/>
              </w:rPr>
            </w:pPr>
            <w:r w:rsidRPr="000F3F61">
              <w:rPr>
                <w:sz w:val="22"/>
                <w:szCs w:val="22"/>
                <w:lang w:eastAsia="en-US"/>
              </w:rPr>
              <w:t>12 – 14 баллов – «5»</w:t>
            </w:r>
          </w:p>
          <w:p w:rsidR="00D967D5" w:rsidRPr="000F3F61" w:rsidRDefault="00D967D5" w:rsidP="000F3F61">
            <w:pPr>
              <w:rPr>
                <w:lang w:eastAsia="en-US"/>
              </w:rPr>
            </w:pPr>
            <w:r w:rsidRPr="000F3F61">
              <w:rPr>
                <w:sz w:val="22"/>
                <w:szCs w:val="22"/>
                <w:lang w:eastAsia="en-US"/>
              </w:rPr>
              <w:t>13 – 10 баллов – «4»</w:t>
            </w:r>
          </w:p>
          <w:p w:rsidR="00D967D5" w:rsidRPr="000F3F61" w:rsidRDefault="00D967D5" w:rsidP="000F3F61">
            <w:pPr>
              <w:rPr>
                <w:lang w:eastAsia="en-US"/>
              </w:rPr>
            </w:pPr>
            <w:r w:rsidRPr="000F3F61">
              <w:rPr>
                <w:sz w:val="22"/>
                <w:szCs w:val="22"/>
                <w:lang w:eastAsia="en-US"/>
              </w:rPr>
              <w:t>9 – 5 баллов – «3»</w:t>
            </w:r>
          </w:p>
          <w:p w:rsidR="00D967D5" w:rsidRPr="000F3F61" w:rsidRDefault="00D967D5" w:rsidP="000F3F61">
            <w:pPr>
              <w:rPr>
                <w:lang w:val="en-US" w:eastAsia="en-US"/>
              </w:rPr>
            </w:pPr>
            <w:r w:rsidRPr="000F3F61">
              <w:rPr>
                <w:sz w:val="22"/>
                <w:szCs w:val="22"/>
                <w:lang w:val="en-US" w:eastAsia="en-US"/>
              </w:rPr>
              <w:t>менее 5 баллов – «2»</w:t>
            </w:r>
          </w:p>
          <w:p w:rsidR="00D967D5" w:rsidRPr="000F3F61" w:rsidRDefault="00D967D5" w:rsidP="000F3F61">
            <w:pPr>
              <w:numPr>
                <w:ilvl w:val="0"/>
                <w:numId w:val="39"/>
              </w:numPr>
              <w:spacing w:after="200" w:line="276" w:lineRule="auto"/>
              <w:rPr>
                <w:lang w:eastAsia="en-US"/>
              </w:rPr>
            </w:pPr>
            <w:r w:rsidRPr="000F3F61">
              <w:rPr>
                <w:sz w:val="22"/>
                <w:szCs w:val="22"/>
                <w:lang w:eastAsia="en-US"/>
              </w:rPr>
              <w:t>Кроме того, каждому учащемуся после выступления был предложен ряд вопросов для проведения рефлексии:</w:t>
            </w:r>
          </w:p>
          <w:p w:rsidR="00D967D5" w:rsidRPr="000F3F61" w:rsidRDefault="00D967D5" w:rsidP="000F3F61">
            <w:pPr>
              <w:numPr>
                <w:ilvl w:val="0"/>
                <w:numId w:val="39"/>
              </w:numPr>
              <w:spacing w:after="200" w:line="276" w:lineRule="auto"/>
              <w:rPr>
                <w:lang w:eastAsia="en-US"/>
              </w:rPr>
            </w:pPr>
            <w:r w:rsidRPr="000F3F61">
              <w:rPr>
                <w:sz w:val="22"/>
                <w:szCs w:val="22"/>
                <w:lang w:eastAsia="en-US"/>
              </w:rPr>
              <w:t>Что в работе над проектом тебе особенно понравилось делать, а что вызвало затруднения?</w:t>
            </w:r>
          </w:p>
          <w:p w:rsidR="00D967D5" w:rsidRPr="000F3F61" w:rsidRDefault="00D967D5" w:rsidP="000F3F61">
            <w:pPr>
              <w:numPr>
                <w:ilvl w:val="0"/>
                <w:numId w:val="39"/>
              </w:numPr>
              <w:spacing w:after="200" w:line="276" w:lineRule="auto"/>
              <w:rPr>
                <w:lang w:eastAsia="en-US"/>
              </w:rPr>
            </w:pPr>
            <w:r w:rsidRPr="000F3F61">
              <w:rPr>
                <w:sz w:val="22"/>
                <w:szCs w:val="22"/>
                <w:lang w:eastAsia="en-US"/>
              </w:rPr>
              <w:t>Какие знания, умения ты приобрел в ходе подготовки проекта? Где бы ты мог их применить в дальнейшем?</w:t>
            </w:r>
          </w:p>
          <w:p w:rsidR="00D967D5" w:rsidRPr="000F3F61" w:rsidRDefault="00D967D5" w:rsidP="000F3F61">
            <w:pPr>
              <w:numPr>
                <w:ilvl w:val="0"/>
                <w:numId w:val="39"/>
              </w:numPr>
              <w:spacing w:after="200" w:line="276" w:lineRule="auto"/>
              <w:rPr>
                <w:lang w:eastAsia="en-US"/>
              </w:rPr>
            </w:pPr>
            <w:r w:rsidRPr="000F3F61">
              <w:rPr>
                <w:sz w:val="22"/>
                <w:szCs w:val="22"/>
                <w:lang w:eastAsia="en-US"/>
              </w:rPr>
              <w:t>Посмотрев и оценив выступления одноклассников, что бы ты сейчас исправил (дополнил и т.п.) в своей работе?</w:t>
            </w:r>
          </w:p>
          <w:p w:rsidR="00D967D5" w:rsidRPr="000F3F61" w:rsidRDefault="00D967D5" w:rsidP="000F3F61">
            <w:pPr>
              <w:rPr>
                <w:lang w:eastAsia="en-US"/>
              </w:rPr>
            </w:pPr>
            <w:r w:rsidRPr="000F3F61">
              <w:rPr>
                <w:sz w:val="22"/>
                <w:szCs w:val="22"/>
                <w:lang w:eastAsia="en-US"/>
              </w:rPr>
              <w:t xml:space="preserve">              Хотел </w:t>
            </w:r>
            <w:r w:rsidRPr="000F3F61">
              <w:rPr>
                <w:sz w:val="22"/>
                <w:szCs w:val="22"/>
                <w:lang w:val="en-US" w:eastAsia="en-US"/>
              </w:rPr>
              <w:t> </w:t>
            </w:r>
            <w:r w:rsidRPr="000F3F61">
              <w:rPr>
                <w:sz w:val="22"/>
                <w:szCs w:val="22"/>
                <w:lang w:eastAsia="en-US"/>
              </w:rPr>
              <w:t>бы ты поучаствовать в реализации нового проекта по русскому языку? По какой теме?</w:t>
            </w:r>
          </w:p>
          <w:p w:rsidR="00D967D5" w:rsidRPr="000F3F61" w:rsidRDefault="00D967D5" w:rsidP="000F3F61">
            <w:pPr>
              <w:widowControl w:val="0"/>
              <w:autoSpaceDE w:val="0"/>
              <w:spacing w:after="200" w:line="276" w:lineRule="auto"/>
              <w:jc w:val="both"/>
            </w:pPr>
          </w:p>
          <w:p w:rsidR="00D967D5" w:rsidRDefault="00D967D5">
            <w:pPr>
              <w:pStyle w:val="NoSpacing"/>
              <w:spacing w:line="276" w:lineRule="auto"/>
              <w:rPr>
                <w:rFonts w:ascii="Times New Roman" w:hAnsi="Times New Roman" w:cs="Times New Roman"/>
              </w:rPr>
            </w:pPr>
          </w:p>
          <w:p w:rsidR="00D967D5" w:rsidRDefault="00D967D5">
            <w:pPr>
              <w:pStyle w:val="NoSpacing"/>
              <w:spacing w:line="276" w:lineRule="auto"/>
              <w:rPr>
                <w:rFonts w:ascii="Times New Roman" w:hAnsi="Times New Roman" w:cs="Times New Roman"/>
              </w:rPr>
            </w:pPr>
          </w:p>
          <w:p w:rsidR="00D967D5" w:rsidRDefault="00D967D5">
            <w:pPr>
              <w:pStyle w:val="NoSpacing"/>
              <w:spacing w:line="276" w:lineRule="auto"/>
              <w:rPr>
                <w:rFonts w:ascii="Times New Roman" w:hAnsi="Times New Roman" w:cs="Times New Roman"/>
              </w:rPr>
            </w:pPr>
          </w:p>
          <w:tbl>
            <w:tblPr>
              <w:tblpPr w:leftFromText="180" w:rightFromText="180" w:vertAnchor="text" w:horzAnchor="margin" w:tblpXSpec="center" w:tblpY="51"/>
              <w:tblW w:w="8735" w:type="dxa"/>
              <w:tblLook w:val="00A0"/>
            </w:tblPr>
            <w:tblGrid>
              <w:gridCol w:w="3450"/>
              <w:gridCol w:w="1547"/>
              <w:gridCol w:w="3738"/>
            </w:tblGrid>
            <w:tr w:rsidR="00D967D5" w:rsidRPr="000F3F61" w:rsidTr="00887214">
              <w:trPr>
                <w:trHeight w:val="1789"/>
              </w:trPr>
              <w:tc>
                <w:tcPr>
                  <w:tcW w:w="3450" w:type="dxa"/>
                </w:tcPr>
                <w:p w:rsidR="00D967D5" w:rsidRPr="000F3F61" w:rsidRDefault="00D967D5" w:rsidP="000F3F61">
                  <w:pPr>
                    <w:rPr>
                      <w:lang w:eastAsia="en-US"/>
                    </w:rPr>
                  </w:pPr>
                </w:p>
                <w:p w:rsidR="00D967D5" w:rsidRPr="000F3F61" w:rsidRDefault="00D967D5" w:rsidP="000F3F61">
                  <w:pPr>
                    <w:rPr>
                      <w:color w:val="000000"/>
                      <w:lang w:eastAsia="en-US"/>
                    </w:rPr>
                  </w:pPr>
                </w:p>
                <w:p w:rsidR="00D967D5" w:rsidRPr="000F3F61" w:rsidRDefault="00D967D5" w:rsidP="000F3F61">
                  <w:pPr>
                    <w:rPr>
                      <w:color w:val="000000"/>
                      <w:lang w:eastAsia="en-US"/>
                    </w:rPr>
                  </w:pPr>
                </w:p>
                <w:p w:rsidR="00D967D5" w:rsidRPr="000F3F61" w:rsidRDefault="00D967D5" w:rsidP="000F3F61">
                  <w:pPr>
                    <w:rPr>
                      <w:color w:val="000000"/>
                      <w:lang w:eastAsia="en-US"/>
                    </w:rPr>
                  </w:pPr>
                  <w:r w:rsidRPr="000F3F61">
                    <w:rPr>
                      <w:color w:val="000000"/>
                      <w:sz w:val="22"/>
                      <w:szCs w:val="22"/>
                      <w:lang w:eastAsia="en-US"/>
                    </w:rPr>
                    <w:t>СОГЛАСОВАНО</w:t>
                  </w:r>
                </w:p>
                <w:p w:rsidR="00D967D5" w:rsidRPr="000F3F61" w:rsidRDefault="00D967D5" w:rsidP="000F3F61">
                  <w:pPr>
                    <w:rPr>
                      <w:sz w:val="16"/>
                      <w:szCs w:val="16"/>
                      <w:lang w:eastAsia="en-US"/>
                    </w:rPr>
                  </w:pPr>
                </w:p>
                <w:p w:rsidR="00D967D5" w:rsidRPr="000F3F61" w:rsidRDefault="00D967D5" w:rsidP="000F3F61">
                  <w:pPr>
                    <w:rPr>
                      <w:color w:val="000000"/>
                      <w:lang w:eastAsia="en-US"/>
                    </w:rPr>
                  </w:pPr>
                  <w:r w:rsidRPr="000F3F61">
                    <w:rPr>
                      <w:color w:val="000000"/>
                      <w:sz w:val="22"/>
                      <w:szCs w:val="22"/>
                      <w:lang w:eastAsia="en-US"/>
                    </w:rPr>
                    <w:t>Протокол заседания методическо</w:t>
                  </w:r>
                  <w:r>
                    <w:rPr>
                      <w:color w:val="000000"/>
                      <w:sz w:val="22"/>
                      <w:szCs w:val="22"/>
                      <w:lang w:eastAsia="en-US"/>
                    </w:rPr>
                    <w:t>го совета                     МБОУ СОШ № 36</w:t>
                  </w:r>
                </w:p>
                <w:p w:rsidR="00D967D5" w:rsidRPr="000F3F61" w:rsidRDefault="00D967D5" w:rsidP="000F3F61">
                  <w:pPr>
                    <w:rPr>
                      <w:lang w:eastAsia="en-US"/>
                    </w:rPr>
                  </w:pPr>
                  <w:r w:rsidRPr="000F3F61">
                    <w:rPr>
                      <w:color w:val="000000"/>
                      <w:sz w:val="22"/>
                      <w:szCs w:val="22"/>
                      <w:lang w:eastAsia="en-US"/>
                    </w:rPr>
                    <w:t xml:space="preserve">от ___________ 20__  года № 1 </w:t>
                  </w:r>
                </w:p>
                <w:p w:rsidR="00D967D5" w:rsidRPr="000F3F61" w:rsidRDefault="00D967D5" w:rsidP="000F3F61">
                  <w:pPr>
                    <w:rPr>
                      <w:color w:val="000000"/>
                      <w:lang w:eastAsia="en-US"/>
                    </w:rPr>
                  </w:pPr>
                  <w:r w:rsidRPr="000F3F61">
                    <w:rPr>
                      <w:color w:val="000000"/>
                      <w:sz w:val="22"/>
                      <w:szCs w:val="22"/>
                      <w:lang w:eastAsia="en-US"/>
                    </w:rPr>
                    <w:t>___________          _________</w:t>
                  </w:r>
                </w:p>
                <w:p w:rsidR="00D967D5" w:rsidRPr="000F3F61" w:rsidRDefault="00D967D5" w:rsidP="000F3F61">
                  <w:pPr>
                    <w:rPr>
                      <w:color w:val="000000"/>
                      <w:lang w:eastAsia="en-US"/>
                    </w:rPr>
                  </w:pPr>
                  <w:r w:rsidRPr="000F3F61">
                    <w:rPr>
                      <w:sz w:val="16"/>
                      <w:szCs w:val="16"/>
                      <w:lang w:eastAsia="en-US"/>
                    </w:rPr>
                    <w:t xml:space="preserve">     подпись руководителя МО            Ф.И.О.</w:t>
                  </w:r>
                </w:p>
                <w:p w:rsidR="00D967D5" w:rsidRPr="000F3F61" w:rsidRDefault="00D967D5" w:rsidP="000F3F61">
                  <w:pPr>
                    <w:rPr>
                      <w:color w:val="000000"/>
                      <w:lang w:eastAsia="en-US"/>
                    </w:rPr>
                  </w:pPr>
                </w:p>
              </w:tc>
              <w:tc>
                <w:tcPr>
                  <w:tcW w:w="1547" w:type="dxa"/>
                </w:tcPr>
                <w:p w:rsidR="00D967D5" w:rsidRPr="000F3F61" w:rsidRDefault="00D967D5" w:rsidP="000F3F61">
                  <w:pPr>
                    <w:rPr>
                      <w:color w:val="000000"/>
                      <w:lang w:eastAsia="en-US"/>
                    </w:rPr>
                  </w:pPr>
                </w:p>
              </w:tc>
              <w:tc>
                <w:tcPr>
                  <w:tcW w:w="3738" w:type="dxa"/>
                </w:tcPr>
                <w:p w:rsidR="00D967D5" w:rsidRPr="000F3F61" w:rsidRDefault="00D967D5" w:rsidP="000F3F61">
                  <w:pPr>
                    <w:rPr>
                      <w:color w:val="000000"/>
                      <w:lang w:eastAsia="en-US"/>
                    </w:rPr>
                  </w:pPr>
                </w:p>
                <w:p w:rsidR="00D967D5" w:rsidRPr="000F3F61" w:rsidRDefault="00D967D5" w:rsidP="000F3F61">
                  <w:pPr>
                    <w:rPr>
                      <w:color w:val="000000"/>
                      <w:lang w:eastAsia="en-US"/>
                    </w:rPr>
                  </w:pPr>
                </w:p>
                <w:p w:rsidR="00D967D5" w:rsidRPr="000F3F61" w:rsidRDefault="00D967D5" w:rsidP="000F3F61">
                  <w:pPr>
                    <w:rPr>
                      <w:color w:val="000000"/>
                      <w:sz w:val="32"/>
                      <w:szCs w:val="32"/>
                      <w:lang w:eastAsia="en-US"/>
                    </w:rPr>
                  </w:pPr>
                </w:p>
                <w:p w:rsidR="00D967D5" w:rsidRPr="000F3F61" w:rsidRDefault="00D967D5" w:rsidP="000F3F61">
                  <w:pPr>
                    <w:rPr>
                      <w:color w:val="000000"/>
                      <w:lang w:eastAsia="en-US"/>
                    </w:rPr>
                  </w:pPr>
                  <w:r w:rsidRPr="000F3F61">
                    <w:rPr>
                      <w:color w:val="000000"/>
                      <w:sz w:val="22"/>
                      <w:szCs w:val="22"/>
                      <w:lang w:eastAsia="en-US"/>
                    </w:rPr>
                    <w:t>СОГЛАСОВАНО</w:t>
                  </w:r>
                </w:p>
                <w:p w:rsidR="00D967D5" w:rsidRPr="000F3F61" w:rsidRDefault="00D967D5" w:rsidP="000F3F61">
                  <w:pPr>
                    <w:rPr>
                      <w:sz w:val="16"/>
                      <w:szCs w:val="16"/>
                      <w:lang w:eastAsia="en-US"/>
                    </w:rPr>
                  </w:pPr>
                </w:p>
                <w:p w:rsidR="00D967D5" w:rsidRPr="000F3F61" w:rsidRDefault="00D967D5" w:rsidP="000F3F61">
                  <w:pPr>
                    <w:rPr>
                      <w:color w:val="000000"/>
                      <w:lang w:eastAsia="en-US"/>
                    </w:rPr>
                  </w:pPr>
                  <w:r w:rsidRPr="000F3F61">
                    <w:rPr>
                      <w:color w:val="000000"/>
                      <w:sz w:val="22"/>
                      <w:szCs w:val="22"/>
                      <w:lang w:eastAsia="en-US"/>
                    </w:rPr>
                    <w:t xml:space="preserve">Заместитель директора по УВР </w:t>
                  </w:r>
                </w:p>
                <w:p w:rsidR="00D967D5" w:rsidRPr="000F3F61" w:rsidRDefault="00D967D5" w:rsidP="000F3F61">
                  <w:pPr>
                    <w:rPr>
                      <w:color w:val="000000"/>
                      <w:lang w:eastAsia="en-US"/>
                    </w:rPr>
                  </w:pPr>
                  <w:r w:rsidRPr="000F3F61">
                    <w:rPr>
                      <w:color w:val="000000"/>
                      <w:sz w:val="22"/>
                      <w:szCs w:val="22"/>
                      <w:lang w:eastAsia="en-US"/>
                    </w:rPr>
                    <w:t>_______________     ______</w:t>
                  </w:r>
                </w:p>
                <w:p w:rsidR="00D967D5" w:rsidRPr="000F3F61" w:rsidRDefault="00D967D5" w:rsidP="000F3F61">
                  <w:pPr>
                    <w:rPr>
                      <w:color w:val="000000"/>
                      <w:lang w:eastAsia="en-US"/>
                    </w:rPr>
                  </w:pPr>
                  <w:r w:rsidRPr="000F3F61">
                    <w:rPr>
                      <w:sz w:val="16"/>
                      <w:szCs w:val="16"/>
                      <w:lang w:eastAsia="en-US"/>
                    </w:rPr>
                    <w:t xml:space="preserve">                          подпись                             Ф.И.О.</w:t>
                  </w:r>
                </w:p>
                <w:p w:rsidR="00D967D5" w:rsidRPr="000F3F61" w:rsidRDefault="00D967D5" w:rsidP="000F3F61">
                  <w:pPr>
                    <w:rPr>
                      <w:color w:val="000000"/>
                      <w:lang w:eastAsia="en-US"/>
                    </w:rPr>
                  </w:pPr>
                  <w:r w:rsidRPr="000F3F61">
                    <w:rPr>
                      <w:color w:val="000000"/>
                      <w:sz w:val="22"/>
                      <w:szCs w:val="22"/>
                      <w:lang w:eastAsia="en-US"/>
                    </w:rPr>
                    <w:t>______________ 20__  года</w:t>
                  </w:r>
                </w:p>
              </w:tc>
            </w:tr>
          </w:tbl>
          <w:p w:rsidR="00D967D5" w:rsidRDefault="00D967D5" w:rsidP="000F3F61">
            <w:pPr>
              <w:pStyle w:val="NoSpacing"/>
              <w:spacing w:line="276" w:lineRule="auto"/>
              <w:rPr>
                <w:rFonts w:ascii="Times New Roman" w:hAnsi="Times New Roman" w:cs="Times New Roman"/>
              </w:rPr>
            </w:pPr>
          </w:p>
        </w:tc>
        <w:tc>
          <w:tcPr>
            <w:tcW w:w="1371" w:type="dxa"/>
          </w:tcPr>
          <w:p w:rsidR="00D967D5" w:rsidRDefault="00D967D5">
            <w:pPr>
              <w:pStyle w:val="NoSpacing"/>
              <w:spacing w:line="276" w:lineRule="auto"/>
              <w:rPr>
                <w:rFonts w:ascii="Times New Roman" w:hAnsi="Times New Roman" w:cs="Times New Roman"/>
              </w:rPr>
            </w:pPr>
          </w:p>
        </w:tc>
      </w:tr>
    </w:tbl>
    <w:p w:rsidR="00D967D5" w:rsidRPr="00185569" w:rsidRDefault="00D967D5" w:rsidP="00185569"/>
    <w:sectPr w:rsidR="00D967D5" w:rsidRPr="00185569" w:rsidSect="000078AE">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67D5" w:rsidRDefault="00D967D5" w:rsidP="000078AE">
      <w:r>
        <w:separator/>
      </w:r>
    </w:p>
  </w:endnote>
  <w:endnote w:type="continuationSeparator" w:id="0">
    <w:p w:rsidR="00D967D5" w:rsidRDefault="00D967D5" w:rsidP="000078A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icrosoft Sans Serif">
    <w:panose1 w:val="020B0604020202020204"/>
    <w:charset w:val="CC"/>
    <w:family w:val="swiss"/>
    <w:pitch w:val="variable"/>
    <w:sig w:usb0="E1002AFF" w:usb1="C0000002" w:usb2="00000008" w:usb3="00000000" w:csb0="0001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plified Arabic Fixed">
    <w:panose1 w:val="02070309020205020404"/>
    <w:charset w:val="00"/>
    <w:family w:val="modern"/>
    <w:pitch w:val="fixed"/>
    <w:sig w:usb0="00002003" w:usb1="00000000" w:usb2="00000000" w:usb3="00000000" w:csb0="00000041" w:csb1="00000000"/>
  </w:font>
  <w:font w:name="SimSun">
    <w:altName w:val="§­§°§®§Ц"/>
    <w:panose1 w:val="02010600030101010101"/>
    <w:charset w:val="86"/>
    <w:family w:val="auto"/>
    <w:pitch w:val="variable"/>
    <w:sig w:usb0="00000003" w:usb1="288F0000"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67D5" w:rsidRDefault="00D967D5" w:rsidP="000078AE">
      <w:r>
        <w:separator/>
      </w:r>
    </w:p>
  </w:footnote>
  <w:footnote w:type="continuationSeparator" w:id="0">
    <w:p w:rsidR="00D967D5" w:rsidRDefault="00D967D5" w:rsidP="000078A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1"/>
      <w:numFmt w:val="bullet"/>
      <w:lvlText w:val="•"/>
      <w:lvlJc w:val="left"/>
      <w:rPr>
        <w:rFonts w:ascii="Times New Roman" w:hAnsi="Times New Roman"/>
        <w:b w:val="0"/>
        <w:i w:val="0"/>
        <w:smallCaps w:val="0"/>
        <w:strike w:val="0"/>
        <w:color w:val="000000"/>
        <w:spacing w:val="0"/>
        <w:w w:val="100"/>
        <w:position w:val="0"/>
        <w:sz w:val="21"/>
        <w:u w:val="none"/>
      </w:rPr>
    </w:lvl>
    <w:lvl w:ilvl="1">
      <w:start w:val="1"/>
      <w:numFmt w:val="bullet"/>
      <w:lvlText w:val="•"/>
      <w:lvlJc w:val="left"/>
      <w:rPr>
        <w:rFonts w:ascii="Times New Roman" w:hAnsi="Times New Roman"/>
        <w:b w:val="0"/>
        <w:i w:val="0"/>
        <w:smallCaps w:val="0"/>
        <w:strike w:val="0"/>
        <w:color w:val="000000"/>
        <w:spacing w:val="0"/>
        <w:w w:val="100"/>
        <w:position w:val="0"/>
        <w:sz w:val="21"/>
        <w:u w:val="none"/>
      </w:rPr>
    </w:lvl>
    <w:lvl w:ilvl="2">
      <w:start w:val="1"/>
      <w:numFmt w:val="bullet"/>
      <w:lvlText w:val="•"/>
      <w:lvlJc w:val="left"/>
      <w:rPr>
        <w:rFonts w:ascii="Times New Roman" w:hAnsi="Times New Roman"/>
        <w:b w:val="0"/>
        <w:i w:val="0"/>
        <w:smallCaps w:val="0"/>
        <w:strike w:val="0"/>
        <w:color w:val="000000"/>
        <w:spacing w:val="0"/>
        <w:w w:val="100"/>
        <w:position w:val="0"/>
        <w:sz w:val="21"/>
        <w:u w:val="none"/>
      </w:rPr>
    </w:lvl>
    <w:lvl w:ilvl="3">
      <w:start w:val="1"/>
      <w:numFmt w:val="bullet"/>
      <w:lvlText w:val="•"/>
      <w:lvlJc w:val="left"/>
      <w:rPr>
        <w:rFonts w:ascii="Times New Roman" w:hAnsi="Times New Roman"/>
        <w:b w:val="0"/>
        <w:i w:val="0"/>
        <w:smallCaps w:val="0"/>
        <w:strike w:val="0"/>
        <w:color w:val="000000"/>
        <w:spacing w:val="0"/>
        <w:w w:val="100"/>
        <w:position w:val="0"/>
        <w:sz w:val="21"/>
        <w:u w:val="none"/>
      </w:rPr>
    </w:lvl>
    <w:lvl w:ilvl="4">
      <w:start w:val="1"/>
      <w:numFmt w:val="bullet"/>
      <w:lvlText w:val="•"/>
      <w:lvlJc w:val="left"/>
      <w:rPr>
        <w:rFonts w:ascii="Times New Roman" w:hAnsi="Times New Roman"/>
        <w:b w:val="0"/>
        <w:i w:val="0"/>
        <w:smallCaps w:val="0"/>
        <w:strike w:val="0"/>
        <w:color w:val="000000"/>
        <w:spacing w:val="0"/>
        <w:w w:val="100"/>
        <w:position w:val="0"/>
        <w:sz w:val="21"/>
        <w:u w:val="none"/>
      </w:rPr>
    </w:lvl>
    <w:lvl w:ilvl="5">
      <w:start w:val="1"/>
      <w:numFmt w:val="bullet"/>
      <w:lvlText w:val="•"/>
      <w:lvlJc w:val="left"/>
      <w:rPr>
        <w:rFonts w:ascii="Times New Roman" w:hAnsi="Times New Roman"/>
        <w:b w:val="0"/>
        <w:i w:val="0"/>
        <w:smallCaps w:val="0"/>
        <w:strike w:val="0"/>
        <w:color w:val="000000"/>
        <w:spacing w:val="0"/>
        <w:w w:val="100"/>
        <w:position w:val="0"/>
        <w:sz w:val="21"/>
        <w:u w:val="none"/>
      </w:rPr>
    </w:lvl>
    <w:lvl w:ilvl="6">
      <w:start w:val="1"/>
      <w:numFmt w:val="bullet"/>
      <w:lvlText w:val="•"/>
      <w:lvlJc w:val="left"/>
      <w:rPr>
        <w:rFonts w:ascii="Times New Roman" w:hAnsi="Times New Roman"/>
        <w:b w:val="0"/>
        <w:i w:val="0"/>
        <w:smallCaps w:val="0"/>
        <w:strike w:val="0"/>
        <w:color w:val="000000"/>
        <w:spacing w:val="0"/>
        <w:w w:val="100"/>
        <w:position w:val="0"/>
        <w:sz w:val="21"/>
        <w:u w:val="none"/>
      </w:rPr>
    </w:lvl>
    <w:lvl w:ilvl="7">
      <w:start w:val="1"/>
      <w:numFmt w:val="bullet"/>
      <w:lvlText w:val="•"/>
      <w:lvlJc w:val="left"/>
      <w:rPr>
        <w:rFonts w:ascii="Times New Roman" w:hAnsi="Times New Roman"/>
        <w:b w:val="0"/>
        <w:i w:val="0"/>
        <w:smallCaps w:val="0"/>
        <w:strike w:val="0"/>
        <w:color w:val="000000"/>
        <w:spacing w:val="0"/>
        <w:w w:val="100"/>
        <w:position w:val="0"/>
        <w:sz w:val="21"/>
        <w:u w:val="none"/>
      </w:rPr>
    </w:lvl>
    <w:lvl w:ilvl="8">
      <w:start w:val="1"/>
      <w:numFmt w:val="bullet"/>
      <w:lvlText w:val="•"/>
      <w:lvlJc w:val="left"/>
      <w:rPr>
        <w:rFonts w:ascii="Times New Roman" w:hAnsi="Times New Roman"/>
        <w:b w:val="0"/>
        <w:i w:val="0"/>
        <w:smallCaps w:val="0"/>
        <w:strike w:val="0"/>
        <w:color w:val="000000"/>
        <w:spacing w:val="0"/>
        <w:w w:val="100"/>
        <w:position w:val="0"/>
        <w:sz w:val="21"/>
        <w:u w:val="none"/>
      </w:rPr>
    </w:lvl>
  </w:abstractNum>
  <w:abstractNum w:abstractNumId="1">
    <w:nsid w:val="00000005"/>
    <w:multiLevelType w:val="multilevel"/>
    <w:tmpl w:val="00000004"/>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2">
    <w:nsid w:val="023737F3"/>
    <w:multiLevelType w:val="hybridMultilevel"/>
    <w:tmpl w:val="4C0CB9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85A0E94"/>
    <w:multiLevelType w:val="hybridMultilevel"/>
    <w:tmpl w:val="CF7E99AE"/>
    <w:lvl w:ilvl="0" w:tplc="6BF068E0">
      <w:start w:val="1"/>
      <w:numFmt w:val="decimal"/>
      <w:lvlText w:val="%1."/>
      <w:lvlJc w:val="left"/>
      <w:pPr>
        <w:ind w:left="720" w:hanging="360"/>
      </w:pPr>
      <w:rPr>
        <w:rFonts w:cs="Times New Roman" w:hint="default"/>
        <w:b/>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A5507DF"/>
    <w:multiLevelType w:val="hybridMultilevel"/>
    <w:tmpl w:val="682499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0F372C0"/>
    <w:multiLevelType w:val="hybridMultilevel"/>
    <w:tmpl w:val="ED7C48F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109268B"/>
    <w:multiLevelType w:val="hybridMultilevel"/>
    <w:tmpl w:val="CD025150"/>
    <w:lvl w:ilvl="0" w:tplc="04405AD6">
      <w:start w:val="5"/>
      <w:numFmt w:val="decimal"/>
      <w:lvlText w:val="%1."/>
      <w:lvlJc w:val="left"/>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6FA28B0"/>
    <w:multiLevelType w:val="multilevel"/>
    <w:tmpl w:val="854E8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BED00B9"/>
    <w:multiLevelType w:val="hybridMultilevel"/>
    <w:tmpl w:val="5A84CF2C"/>
    <w:lvl w:ilvl="0" w:tplc="4B20623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
    <w:nsid w:val="1DC71D7C"/>
    <w:multiLevelType w:val="hybridMultilevel"/>
    <w:tmpl w:val="C4708412"/>
    <w:lvl w:ilvl="0" w:tplc="0419000F">
      <w:start w:val="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2C75574"/>
    <w:multiLevelType w:val="singleLevel"/>
    <w:tmpl w:val="0206F322"/>
    <w:lvl w:ilvl="0">
      <w:start w:val="1"/>
      <w:numFmt w:val="decimal"/>
      <w:lvlText w:val="%1."/>
      <w:lvlJc w:val="left"/>
      <w:rPr>
        <w:rFonts w:cs="Times New Roman"/>
      </w:rPr>
    </w:lvl>
  </w:abstractNum>
  <w:abstractNum w:abstractNumId="11">
    <w:nsid w:val="236646FB"/>
    <w:multiLevelType w:val="multilevel"/>
    <w:tmpl w:val="AD8EA730"/>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nsid w:val="23C57B4F"/>
    <w:multiLevelType w:val="hybridMultilevel"/>
    <w:tmpl w:val="B240F6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5445E03"/>
    <w:multiLevelType w:val="multilevel"/>
    <w:tmpl w:val="E61A2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95B3C36"/>
    <w:multiLevelType w:val="hybridMultilevel"/>
    <w:tmpl w:val="67581C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C74177A"/>
    <w:multiLevelType w:val="hybridMultilevel"/>
    <w:tmpl w:val="7842FED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DBC4AC2"/>
    <w:multiLevelType w:val="hybridMultilevel"/>
    <w:tmpl w:val="D1B22836"/>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nsid w:val="302776EE"/>
    <w:multiLevelType w:val="hybridMultilevel"/>
    <w:tmpl w:val="778A87D2"/>
    <w:lvl w:ilvl="0" w:tplc="70C4A07E">
      <w:start w:val="1"/>
      <w:numFmt w:val="decimal"/>
      <w:lvlText w:val="%1."/>
      <w:lvlJc w:val="left"/>
      <w:pPr>
        <w:ind w:left="3192" w:hanging="360"/>
      </w:pPr>
      <w:rPr>
        <w:rFonts w:cs="Times New Roman" w:hint="default"/>
      </w:rPr>
    </w:lvl>
    <w:lvl w:ilvl="1" w:tplc="04190019" w:tentative="1">
      <w:start w:val="1"/>
      <w:numFmt w:val="lowerLetter"/>
      <w:lvlText w:val="%2."/>
      <w:lvlJc w:val="left"/>
      <w:pPr>
        <w:ind w:left="3912" w:hanging="360"/>
      </w:pPr>
      <w:rPr>
        <w:rFonts w:cs="Times New Roman"/>
      </w:rPr>
    </w:lvl>
    <w:lvl w:ilvl="2" w:tplc="0419001B" w:tentative="1">
      <w:start w:val="1"/>
      <w:numFmt w:val="lowerRoman"/>
      <w:lvlText w:val="%3."/>
      <w:lvlJc w:val="right"/>
      <w:pPr>
        <w:ind w:left="4632" w:hanging="180"/>
      </w:pPr>
      <w:rPr>
        <w:rFonts w:cs="Times New Roman"/>
      </w:rPr>
    </w:lvl>
    <w:lvl w:ilvl="3" w:tplc="0419000F" w:tentative="1">
      <w:start w:val="1"/>
      <w:numFmt w:val="decimal"/>
      <w:lvlText w:val="%4."/>
      <w:lvlJc w:val="left"/>
      <w:pPr>
        <w:ind w:left="5352" w:hanging="360"/>
      </w:pPr>
      <w:rPr>
        <w:rFonts w:cs="Times New Roman"/>
      </w:rPr>
    </w:lvl>
    <w:lvl w:ilvl="4" w:tplc="04190019" w:tentative="1">
      <w:start w:val="1"/>
      <w:numFmt w:val="lowerLetter"/>
      <w:lvlText w:val="%5."/>
      <w:lvlJc w:val="left"/>
      <w:pPr>
        <w:ind w:left="6072" w:hanging="360"/>
      </w:pPr>
      <w:rPr>
        <w:rFonts w:cs="Times New Roman"/>
      </w:rPr>
    </w:lvl>
    <w:lvl w:ilvl="5" w:tplc="0419001B" w:tentative="1">
      <w:start w:val="1"/>
      <w:numFmt w:val="lowerRoman"/>
      <w:lvlText w:val="%6."/>
      <w:lvlJc w:val="right"/>
      <w:pPr>
        <w:ind w:left="6792" w:hanging="180"/>
      </w:pPr>
      <w:rPr>
        <w:rFonts w:cs="Times New Roman"/>
      </w:rPr>
    </w:lvl>
    <w:lvl w:ilvl="6" w:tplc="0419000F" w:tentative="1">
      <w:start w:val="1"/>
      <w:numFmt w:val="decimal"/>
      <w:lvlText w:val="%7."/>
      <w:lvlJc w:val="left"/>
      <w:pPr>
        <w:ind w:left="7512" w:hanging="360"/>
      </w:pPr>
      <w:rPr>
        <w:rFonts w:cs="Times New Roman"/>
      </w:rPr>
    </w:lvl>
    <w:lvl w:ilvl="7" w:tplc="04190019" w:tentative="1">
      <w:start w:val="1"/>
      <w:numFmt w:val="lowerLetter"/>
      <w:lvlText w:val="%8."/>
      <w:lvlJc w:val="left"/>
      <w:pPr>
        <w:ind w:left="8232" w:hanging="360"/>
      </w:pPr>
      <w:rPr>
        <w:rFonts w:cs="Times New Roman"/>
      </w:rPr>
    </w:lvl>
    <w:lvl w:ilvl="8" w:tplc="0419001B" w:tentative="1">
      <w:start w:val="1"/>
      <w:numFmt w:val="lowerRoman"/>
      <w:lvlText w:val="%9."/>
      <w:lvlJc w:val="right"/>
      <w:pPr>
        <w:ind w:left="8952" w:hanging="180"/>
      </w:pPr>
      <w:rPr>
        <w:rFonts w:cs="Times New Roman"/>
      </w:rPr>
    </w:lvl>
  </w:abstractNum>
  <w:abstractNum w:abstractNumId="18">
    <w:nsid w:val="326579E7"/>
    <w:multiLevelType w:val="hybridMultilevel"/>
    <w:tmpl w:val="7786D06A"/>
    <w:lvl w:ilvl="0" w:tplc="CD6C28EE">
      <w:start w:val="1"/>
      <w:numFmt w:val="decimal"/>
      <w:lvlText w:val="%1."/>
      <w:lvlJc w:val="right"/>
      <w:pPr>
        <w:ind w:left="644" w:hanging="360"/>
      </w:pPr>
      <w:rPr>
        <w:rFonts w:cs="Times New Roman" w:hint="default"/>
        <w:spacing w:val="0"/>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9">
    <w:nsid w:val="349335AB"/>
    <w:multiLevelType w:val="hybridMultilevel"/>
    <w:tmpl w:val="3EC4754E"/>
    <w:lvl w:ilvl="0" w:tplc="04190001">
      <w:start w:val="1"/>
      <w:numFmt w:val="bullet"/>
      <w:lvlText w:val=""/>
      <w:lvlJc w:val="left"/>
      <w:pPr>
        <w:ind w:left="2520" w:hanging="360"/>
      </w:pPr>
      <w:rPr>
        <w:rFonts w:ascii="Symbol" w:hAnsi="Symbol" w:hint="default"/>
      </w:rPr>
    </w:lvl>
    <w:lvl w:ilvl="1" w:tplc="04190003" w:tentative="1">
      <w:start w:val="1"/>
      <w:numFmt w:val="bullet"/>
      <w:lvlText w:val="o"/>
      <w:lvlJc w:val="left"/>
      <w:pPr>
        <w:ind w:left="3240" w:hanging="360"/>
      </w:pPr>
      <w:rPr>
        <w:rFonts w:ascii="Courier New" w:hAnsi="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20">
    <w:nsid w:val="37BB3F02"/>
    <w:multiLevelType w:val="hybridMultilevel"/>
    <w:tmpl w:val="07E6737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1">
    <w:nsid w:val="3AD0703B"/>
    <w:multiLevelType w:val="multilevel"/>
    <w:tmpl w:val="849A73C0"/>
    <w:lvl w:ilvl="0">
      <w:start w:val="1"/>
      <w:numFmt w:val="decimal"/>
      <w:lvlText w:val="%1."/>
      <w:lvlJc w:val="left"/>
      <w:pPr>
        <w:ind w:left="3192" w:hanging="360"/>
      </w:pPr>
      <w:rPr>
        <w:rFonts w:cs="Times New Roman" w:hint="default"/>
      </w:rPr>
    </w:lvl>
    <w:lvl w:ilvl="1">
      <w:start w:val="3"/>
      <w:numFmt w:val="decimal"/>
      <w:isLgl/>
      <w:lvlText w:val="%1.%2"/>
      <w:lvlJc w:val="left"/>
      <w:pPr>
        <w:ind w:left="3552" w:hanging="360"/>
      </w:pPr>
      <w:rPr>
        <w:rFonts w:cs="Times New Roman" w:hint="default"/>
      </w:rPr>
    </w:lvl>
    <w:lvl w:ilvl="2">
      <w:start w:val="1"/>
      <w:numFmt w:val="decimal"/>
      <w:isLgl/>
      <w:lvlText w:val="%1.%2.%3"/>
      <w:lvlJc w:val="left"/>
      <w:pPr>
        <w:ind w:left="4272" w:hanging="720"/>
      </w:pPr>
      <w:rPr>
        <w:rFonts w:cs="Times New Roman" w:hint="default"/>
      </w:rPr>
    </w:lvl>
    <w:lvl w:ilvl="3">
      <w:start w:val="1"/>
      <w:numFmt w:val="decimal"/>
      <w:isLgl/>
      <w:lvlText w:val="%1.%2.%3.%4"/>
      <w:lvlJc w:val="left"/>
      <w:pPr>
        <w:ind w:left="4632" w:hanging="720"/>
      </w:pPr>
      <w:rPr>
        <w:rFonts w:cs="Times New Roman" w:hint="default"/>
      </w:rPr>
    </w:lvl>
    <w:lvl w:ilvl="4">
      <w:start w:val="1"/>
      <w:numFmt w:val="decimal"/>
      <w:isLgl/>
      <w:lvlText w:val="%1.%2.%3.%4.%5"/>
      <w:lvlJc w:val="left"/>
      <w:pPr>
        <w:ind w:left="5352" w:hanging="1080"/>
      </w:pPr>
      <w:rPr>
        <w:rFonts w:cs="Times New Roman" w:hint="default"/>
      </w:rPr>
    </w:lvl>
    <w:lvl w:ilvl="5">
      <w:start w:val="1"/>
      <w:numFmt w:val="decimal"/>
      <w:isLgl/>
      <w:lvlText w:val="%1.%2.%3.%4.%5.%6"/>
      <w:lvlJc w:val="left"/>
      <w:pPr>
        <w:ind w:left="5712" w:hanging="1080"/>
      </w:pPr>
      <w:rPr>
        <w:rFonts w:cs="Times New Roman" w:hint="default"/>
      </w:rPr>
    </w:lvl>
    <w:lvl w:ilvl="6">
      <w:start w:val="1"/>
      <w:numFmt w:val="decimal"/>
      <w:isLgl/>
      <w:lvlText w:val="%1.%2.%3.%4.%5.%6.%7"/>
      <w:lvlJc w:val="left"/>
      <w:pPr>
        <w:ind w:left="6432" w:hanging="1440"/>
      </w:pPr>
      <w:rPr>
        <w:rFonts w:cs="Times New Roman" w:hint="default"/>
      </w:rPr>
    </w:lvl>
    <w:lvl w:ilvl="7">
      <w:start w:val="1"/>
      <w:numFmt w:val="decimal"/>
      <w:isLgl/>
      <w:lvlText w:val="%1.%2.%3.%4.%5.%6.%7.%8"/>
      <w:lvlJc w:val="left"/>
      <w:pPr>
        <w:ind w:left="6792" w:hanging="1440"/>
      </w:pPr>
      <w:rPr>
        <w:rFonts w:cs="Times New Roman" w:hint="default"/>
      </w:rPr>
    </w:lvl>
    <w:lvl w:ilvl="8">
      <w:start w:val="1"/>
      <w:numFmt w:val="decimal"/>
      <w:isLgl/>
      <w:lvlText w:val="%1.%2.%3.%4.%5.%6.%7.%8.%9"/>
      <w:lvlJc w:val="left"/>
      <w:pPr>
        <w:ind w:left="7512" w:hanging="1800"/>
      </w:pPr>
      <w:rPr>
        <w:rFonts w:cs="Times New Roman" w:hint="default"/>
      </w:rPr>
    </w:lvl>
  </w:abstractNum>
  <w:abstractNum w:abstractNumId="22">
    <w:nsid w:val="46D34930"/>
    <w:multiLevelType w:val="multilevel"/>
    <w:tmpl w:val="17289A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78C07E0"/>
    <w:multiLevelType w:val="hybridMultilevel"/>
    <w:tmpl w:val="7F2C56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8FA5D79"/>
    <w:multiLevelType w:val="hybridMultilevel"/>
    <w:tmpl w:val="704ED0C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5">
    <w:nsid w:val="4DBC6B51"/>
    <w:multiLevelType w:val="hybridMultilevel"/>
    <w:tmpl w:val="8402C408"/>
    <w:lvl w:ilvl="0" w:tplc="CF1E5AD0">
      <w:numFmt w:val="bullet"/>
      <w:lvlText w:val="•"/>
      <w:lvlJc w:val="left"/>
      <w:pPr>
        <w:ind w:left="1571" w:hanging="360"/>
      </w:pPr>
      <w:rPr>
        <w:rFonts w:ascii="Times New Roman" w:hAnsi="Times New Roman"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6">
    <w:nsid w:val="4F634481"/>
    <w:multiLevelType w:val="multilevel"/>
    <w:tmpl w:val="01766EE2"/>
    <w:lvl w:ilvl="0">
      <w:start w:val="1"/>
      <w:numFmt w:val="bullet"/>
      <w:lvlText w:val=""/>
      <w:lvlJc w:val="left"/>
      <w:pPr>
        <w:tabs>
          <w:tab w:val="num" w:pos="720"/>
        </w:tabs>
        <w:ind w:left="720" w:hanging="360"/>
      </w:pPr>
      <w:rPr>
        <w:rFonts w:ascii="Symbol" w:hAnsi="Symbol" w:hint="default"/>
      </w:rPr>
    </w:lvl>
    <w:lvl w:ilvl="1">
      <w:start w:val="1"/>
      <w:numFmt w:val="upperRoman"/>
      <w:lvlText w:val="%2."/>
      <w:lvlJc w:val="left"/>
      <w:pPr>
        <w:tabs>
          <w:tab w:val="num" w:pos="1800"/>
        </w:tabs>
        <w:ind w:left="1800" w:hanging="720"/>
      </w:pPr>
      <w:rPr>
        <w:rFonts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nsid w:val="60555EC2"/>
    <w:multiLevelType w:val="hybridMultilevel"/>
    <w:tmpl w:val="2606361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8">
    <w:nsid w:val="612519D4"/>
    <w:multiLevelType w:val="singleLevel"/>
    <w:tmpl w:val="022EDCA2"/>
    <w:lvl w:ilvl="0">
      <w:start w:val="1"/>
      <w:numFmt w:val="decimal"/>
      <w:lvlText w:val="%1."/>
      <w:lvlJc w:val="left"/>
      <w:rPr>
        <w:rFonts w:cs="Times New Roman"/>
      </w:rPr>
    </w:lvl>
  </w:abstractNum>
  <w:abstractNum w:abstractNumId="29">
    <w:nsid w:val="621F14E2"/>
    <w:multiLevelType w:val="hybridMultilevel"/>
    <w:tmpl w:val="8F96FE84"/>
    <w:lvl w:ilvl="0" w:tplc="ACA843CA">
      <w:start w:val="1"/>
      <w:numFmt w:val="decimal"/>
      <w:lvlText w:val="%1."/>
      <w:lvlJc w:val="right"/>
      <w:pPr>
        <w:ind w:left="360" w:hanging="360"/>
      </w:pPr>
      <w:rPr>
        <w:rFonts w:cs="Times New Roman" w:hint="default"/>
        <w:spacing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0">
    <w:nsid w:val="63D40A3E"/>
    <w:multiLevelType w:val="singleLevel"/>
    <w:tmpl w:val="B840FB0C"/>
    <w:lvl w:ilvl="0">
      <w:start w:val="1"/>
      <w:numFmt w:val="decimal"/>
      <w:lvlText w:val="%1."/>
      <w:legacy w:legacy="1" w:legacySpace="0" w:legacyIndent="273"/>
      <w:lvlJc w:val="left"/>
      <w:rPr>
        <w:rFonts w:ascii="Times New Roman" w:hAnsi="Times New Roman" w:cs="Times New Roman" w:hint="default"/>
      </w:rPr>
    </w:lvl>
  </w:abstractNum>
  <w:abstractNum w:abstractNumId="31">
    <w:nsid w:val="63FA2919"/>
    <w:multiLevelType w:val="hybridMultilevel"/>
    <w:tmpl w:val="A8D229A4"/>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nsid w:val="655B1F64"/>
    <w:multiLevelType w:val="hybridMultilevel"/>
    <w:tmpl w:val="FB627C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56814ED"/>
    <w:multiLevelType w:val="hybridMultilevel"/>
    <w:tmpl w:val="E14252C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nsid w:val="67340B10"/>
    <w:multiLevelType w:val="hybridMultilevel"/>
    <w:tmpl w:val="3E78E7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67A02E28"/>
    <w:multiLevelType w:val="hybridMultilevel"/>
    <w:tmpl w:val="0A7A4972"/>
    <w:lvl w:ilvl="0" w:tplc="0419000F">
      <w:start w:val="4"/>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6B6B28CB"/>
    <w:multiLevelType w:val="hybridMultilevel"/>
    <w:tmpl w:val="C2E2EBB2"/>
    <w:lvl w:ilvl="0" w:tplc="0419000F">
      <w:start w:val="1"/>
      <w:numFmt w:val="decimal"/>
      <w:lvlText w:val="%1."/>
      <w:lvlJc w:val="left"/>
      <w:pPr>
        <w:ind w:left="786"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74A94897"/>
    <w:multiLevelType w:val="hybridMultilevel"/>
    <w:tmpl w:val="E6CA8D8A"/>
    <w:lvl w:ilvl="0" w:tplc="E6C4858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8">
    <w:nsid w:val="7AB669D0"/>
    <w:multiLevelType w:val="singleLevel"/>
    <w:tmpl w:val="7780D2D8"/>
    <w:lvl w:ilvl="0">
      <w:start w:val="1"/>
      <w:numFmt w:val="decimal"/>
      <w:lvlText w:val="%1."/>
      <w:lvlJc w:val="left"/>
      <w:rPr>
        <w:rFonts w:cs="Times New Roman"/>
      </w:rPr>
    </w:lvl>
  </w:abstractNum>
  <w:abstractNum w:abstractNumId="39">
    <w:nsid w:val="7AE27649"/>
    <w:multiLevelType w:val="singleLevel"/>
    <w:tmpl w:val="E4C28368"/>
    <w:lvl w:ilvl="0">
      <w:start w:val="1"/>
      <w:numFmt w:val="decimal"/>
      <w:lvlText w:val="%1."/>
      <w:lvlJc w:val="left"/>
      <w:rPr>
        <w:rFonts w:cs="Times New Roman"/>
      </w:rPr>
    </w:lvl>
  </w:abstractNum>
  <w:num w:numId="1">
    <w:abstractNumId w:val="0"/>
  </w:num>
  <w:num w:numId="2">
    <w:abstractNumId w:val="21"/>
  </w:num>
  <w:num w:numId="3">
    <w:abstractNumId w:val="31"/>
  </w:num>
  <w:num w:numId="4">
    <w:abstractNumId w:val="16"/>
  </w:num>
  <w:num w:numId="5">
    <w:abstractNumId w:val="39"/>
  </w:num>
  <w:num w:numId="6">
    <w:abstractNumId w:val="28"/>
  </w:num>
  <w:num w:numId="7">
    <w:abstractNumId w:val="38"/>
  </w:num>
  <w:num w:numId="8">
    <w:abstractNumId w:val="10"/>
  </w:num>
  <w:num w:numId="9">
    <w:abstractNumId w:val="6"/>
  </w:num>
  <w:num w:numId="10">
    <w:abstractNumId w:val="26"/>
  </w:num>
  <w:num w:numId="11">
    <w:abstractNumId w:val="17"/>
  </w:num>
  <w:num w:numId="12">
    <w:abstractNumId w:val="11"/>
  </w:num>
  <w:num w:numId="13">
    <w:abstractNumId w:val="8"/>
  </w:num>
  <w:num w:numId="14">
    <w:abstractNumId w:val="1"/>
  </w:num>
  <w:num w:numId="15">
    <w:abstractNumId w:val="25"/>
  </w:num>
  <w:num w:numId="16">
    <w:abstractNumId w:val="3"/>
  </w:num>
  <w:num w:numId="17">
    <w:abstractNumId w:val="36"/>
  </w:num>
  <w:num w:numId="18">
    <w:abstractNumId w:val="29"/>
  </w:num>
  <w:num w:numId="19">
    <w:abstractNumId w:val="37"/>
  </w:num>
  <w:num w:numId="20">
    <w:abstractNumId w:val="35"/>
  </w:num>
  <w:num w:numId="21">
    <w:abstractNumId w:val="9"/>
  </w:num>
  <w:num w:numId="22">
    <w:abstractNumId w:val="18"/>
  </w:num>
  <w:num w:numId="23">
    <w:abstractNumId w:val="30"/>
    <w:lvlOverride w:ilvl="0">
      <w:startOverride w:val="1"/>
    </w:lvlOverride>
  </w:num>
  <w:num w:numId="24">
    <w:abstractNumId w:val="33"/>
  </w:num>
  <w:num w:numId="25">
    <w:abstractNumId w:val="27"/>
  </w:num>
  <w:num w:numId="26">
    <w:abstractNumId w:val="19"/>
  </w:num>
  <w:num w:numId="27">
    <w:abstractNumId w:val="20"/>
  </w:num>
  <w:num w:numId="28">
    <w:abstractNumId w:val="24"/>
  </w:num>
  <w:num w:numId="29">
    <w:abstractNumId w:val="5"/>
  </w:num>
  <w:num w:numId="30">
    <w:abstractNumId w:val="15"/>
  </w:num>
  <w:num w:numId="31">
    <w:abstractNumId w:val="2"/>
  </w:num>
  <w:num w:numId="32">
    <w:abstractNumId w:val="13"/>
  </w:num>
  <w:num w:numId="33">
    <w:abstractNumId w:val="7"/>
  </w:num>
  <w:num w:numId="34">
    <w:abstractNumId w:val="32"/>
  </w:num>
  <w:num w:numId="35">
    <w:abstractNumId w:val="12"/>
  </w:num>
  <w:num w:numId="36">
    <w:abstractNumId w:val="23"/>
  </w:num>
  <w:num w:numId="37">
    <w:abstractNumId w:val="4"/>
  </w:num>
  <w:num w:numId="38">
    <w:abstractNumId w:val="14"/>
  </w:num>
  <w:num w:numId="39">
    <w:abstractNumId w:val="34"/>
  </w:num>
  <w:num w:numId="40">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A2CE7"/>
    <w:rsid w:val="000078AE"/>
    <w:rsid w:val="000413ED"/>
    <w:rsid w:val="000756E4"/>
    <w:rsid w:val="0007754C"/>
    <w:rsid w:val="00080859"/>
    <w:rsid w:val="0009077D"/>
    <w:rsid w:val="000D349B"/>
    <w:rsid w:val="000F3F61"/>
    <w:rsid w:val="00185569"/>
    <w:rsid w:val="001A53DE"/>
    <w:rsid w:val="001E393A"/>
    <w:rsid w:val="00281A85"/>
    <w:rsid w:val="00281F8C"/>
    <w:rsid w:val="002A490D"/>
    <w:rsid w:val="002E4B1A"/>
    <w:rsid w:val="002F2421"/>
    <w:rsid w:val="00312000"/>
    <w:rsid w:val="00320F6F"/>
    <w:rsid w:val="003302F6"/>
    <w:rsid w:val="0042779B"/>
    <w:rsid w:val="00467C5C"/>
    <w:rsid w:val="004C18FE"/>
    <w:rsid w:val="005206C0"/>
    <w:rsid w:val="0052493C"/>
    <w:rsid w:val="005754B2"/>
    <w:rsid w:val="006020C4"/>
    <w:rsid w:val="0064616C"/>
    <w:rsid w:val="00687E5B"/>
    <w:rsid w:val="006B202E"/>
    <w:rsid w:val="007226A7"/>
    <w:rsid w:val="00773E81"/>
    <w:rsid w:val="007E42E8"/>
    <w:rsid w:val="007F444D"/>
    <w:rsid w:val="00887214"/>
    <w:rsid w:val="008E5746"/>
    <w:rsid w:val="0090246D"/>
    <w:rsid w:val="009420A3"/>
    <w:rsid w:val="009625F6"/>
    <w:rsid w:val="00964CEF"/>
    <w:rsid w:val="009773FC"/>
    <w:rsid w:val="00984D8E"/>
    <w:rsid w:val="009A2702"/>
    <w:rsid w:val="009B57FE"/>
    <w:rsid w:val="009C5342"/>
    <w:rsid w:val="009E1755"/>
    <w:rsid w:val="009E4A1C"/>
    <w:rsid w:val="009F0454"/>
    <w:rsid w:val="00A10ECE"/>
    <w:rsid w:val="00B3715B"/>
    <w:rsid w:val="00B44F96"/>
    <w:rsid w:val="00B535A1"/>
    <w:rsid w:val="00BB0EF0"/>
    <w:rsid w:val="00BB1618"/>
    <w:rsid w:val="00BB338F"/>
    <w:rsid w:val="00BF03EB"/>
    <w:rsid w:val="00C461C5"/>
    <w:rsid w:val="00C651D5"/>
    <w:rsid w:val="00CE62B8"/>
    <w:rsid w:val="00D4080D"/>
    <w:rsid w:val="00D5051A"/>
    <w:rsid w:val="00D6271A"/>
    <w:rsid w:val="00D95DE5"/>
    <w:rsid w:val="00D967D5"/>
    <w:rsid w:val="00DA1755"/>
    <w:rsid w:val="00DD4E29"/>
    <w:rsid w:val="00E12935"/>
    <w:rsid w:val="00E92109"/>
    <w:rsid w:val="00EA2CE7"/>
    <w:rsid w:val="00EF29D5"/>
    <w:rsid w:val="00F1152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footer" w:locked="1" w:semiHidden="0" w:uiPriority="0" w:unhideWhenUsed="0"/>
    <w:lsdException w:name="caption" w:locked="1" w:semiHidden="0" w:uiPriority="0" w:unhideWhenUsed="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2CE7"/>
    <w:rPr>
      <w:rFonts w:ascii="Times New Roman" w:eastAsia="Times New Roman" w:hAnsi="Times New Roman"/>
      <w:sz w:val="24"/>
      <w:szCs w:val="24"/>
    </w:rPr>
  </w:style>
  <w:style w:type="paragraph" w:styleId="Heading1">
    <w:name w:val="heading 1"/>
    <w:basedOn w:val="Normal"/>
    <w:next w:val="Normal"/>
    <w:link w:val="Heading1Char"/>
    <w:uiPriority w:val="99"/>
    <w:qFormat/>
    <w:rsid w:val="00EF29D5"/>
    <w:pPr>
      <w:keepNext/>
      <w:spacing w:before="240" w:after="60"/>
      <w:outlineLvl w:val="0"/>
    </w:pPr>
    <w:rPr>
      <w:rFonts w:ascii="Cambria" w:hAnsi="Cambria"/>
      <w:b/>
      <w:bCs/>
      <w:kern w:val="32"/>
      <w:sz w:val="32"/>
      <w:szCs w:val="32"/>
    </w:rPr>
  </w:style>
  <w:style w:type="paragraph" w:styleId="Heading3">
    <w:name w:val="heading 3"/>
    <w:basedOn w:val="Normal"/>
    <w:next w:val="Normal"/>
    <w:link w:val="Heading3Char"/>
    <w:uiPriority w:val="99"/>
    <w:qFormat/>
    <w:rsid w:val="00EF29D5"/>
    <w:pPr>
      <w:keepNext/>
      <w:snapToGrid w:val="0"/>
      <w:spacing w:line="180" w:lineRule="atLeast"/>
      <w:jc w:val="right"/>
      <w:outlineLvl w:val="2"/>
    </w:pPr>
    <w:rPr>
      <w:b/>
      <w:i/>
      <w:sz w:val="18"/>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F29D5"/>
    <w:rPr>
      <w:rFonts w:ascii="Cambria" w:hAnsi="Cambria" w:cs="Times New Roman"/>
      <w:b/>
      <w:bCs/>
      <w:kern w:val="32"/>
      <w:sz w:val="32"/>
      <w:szCs w:val="32"/>
      <w:lang w:eastAsia="ru-RU"/>
    </w:rPr>
  </w:style>
  <w:style w:type="character" w:customStyle="1" w:styleId="Heading3Char">
    <w:name w:val="Heading 3 Char"/>
    <w:basedOn w:val="DefaultParagraphFont"/>
    <w:link w:val="Heading3"/>
    <w:uiPriority w:val="99"/>
    <w:locked/>
    <w:rsid w:val="00EF29D5"/>
    <w:rPr>
      <w:rFonts w:ascii="Times New Roman" w:hAnsi="Times New Roman" w:cs="Times New Roman"/>
      <w:b/>
      <w:i/>
      <w:sz w:val="20"/>
      <w:szCs w:val="20"/>
    </w:rPr>
  </w:style>
  <w:style w:type="paragraph" w:styleId="NormalWeb">
    <w:name w:val="Normal (Web)"/>
    <w:basedOn w:val="Normal"/>
    <w:uiPriority w:val="99"/>
    <w:rsid w:val="00EA2CE7"/>
    <w:pPr>
      <w:spacing w:before="100" w:beforeAutospacing="1" w:after="100" w:afterAutospacing="1"/>
    </w:pPr>
  </w:style>
  <w:style w:type="character" w:customStyle="1" w:styleId="a">
    <w:name w:val="Основной текст_"/>
    <w:link w:val="1"/>
    <w:uiPriority w:val="99"/>
    <w:locked/>
    <w:rsid w:val="00EA2CE7"/>
    <w:rPr>
      <w:sz w:val="27"/>
      <w:shd w:val="clear" w:color="auto" w:fill="FFFFFF"/>
    </w:rPr>
  </w:style>
  <w:style w:type="paragraph" w:customStyle="1" w:styleId="1">
    <w:name w:val="Основной текст1"/>
    <w:basedOn w:val="Normal"/>
    <w:link w:val="a"/>
    <w:uiPriority w:val="99"/>
    <w:rsid w:val="00EA2CE7"/>
    <w:pPr>
      <w:shd w:val="clear" w:color="auto" w:fill="FFFFFF"/>
      <w:spacing w:before="360" w:line="322" w:lineRule="exact"/>
      <w:ind w:firstLine="700"/>
    </w:pPr>
    <w:rPr>
      <w:rFonts w:ascii="Calibri" w:eastAsia="Calibri" w:hAnsi="Calibri"/>
      <w:sz w:val="27"/>
      <w:szCs w:val="20"/>
    </w:rPr>
  </w:style>
  <w:style w:type="paragraph" w:styleId="BodyText">
    <w:name w:val="Body Text"/>
    <w:basedOn w:val="Normal"/>
    <w:link w:val="BodyTextChar"/>
    <w:uiPriority w:val="99"/>
    <w:rsid w:val="00EA2CE7"/>
    <w:pPr>
      <w:spacing w:after="120"/>
    </w:pPr>
  </w:style>
  <w:style w:type="character" w:customStyle="1" w:styleId="BodyTextChar">
    <w:name w:val="Body Text Char"/>
    <w:basedOn w:val="DefaultParagraphFont"/>
    <w:link w:val="BodyText"/>
    <w:uiPriority w:val="99"/>
    <w:locked/>
    <w:rsid w:val="00EA2CE7"/>
    <w:rPr>
      <w:rFonts w:ascii="Times New Roman" w:hAnsi="Times New Roman" w:cs="Times New Roman"/>
      <w:sz w:val="24"/>
      <w:szCs w:val="24"/>
    </w:rPr>
  </w:style>
  <w:style w:type="character" w:customStyle="1" w:styleId="2">
    <w:name w:val="Основной текст (2)_"/>
    <w:link w:val="21"/>
    <w:uiPriority w:val="99"/>
    <w:locked/>
    <w:rsid w:val="00EA2CE7"/>
    <w:rPr>
      <w:b/>
      <w:sz w:val="27"/>
      <w:shd w:val="clear" w:color="auto" w:fill="FFFFFF"/>
    </w:rPr>
  </w:style>
  <w:style w:type="paragraph" w:customStyle="1" w:styleId="21">
    <w:name w:val="Основной текст (2)1"/>
    <w:basedOn w:val="Normal"/>
    <w:link w:val="2"/>
    <w:uiPriority w:val="99"/>
    <w:rsid w:val="00EA2CE7"/>
    <w:pPr>
      <w:shd w:val="clear" w:color="auto" w:fill="FFFFFF"/>
      <w:spacing w:before="300" w:line="322" w:lineRule="exact"/>
      <w:ind w:firstLine="700"/>
      <w:jc w:val="both"/>
    </w:pPr>
    <w:rPr>
      <w:rFonts w:ascii="Calibri" w:eastAsia="Calibri" w:hAnsi="Calibri"/>
      <w:b/>
      <w:sz w:val="27"/>
      <w:szCs w:val="20"/>
    </w:rPr>
  </w:style>
  <w:style w:type="character" w:customStyle="1" w:styleId="20">
    <w:name w:val="Основной текст (2)"/>
    <w:uiPriority w:val="99"/>
    <w:rsid w:val="00EA2CE7"/>
  </w:style>
  <w:style w:type="paragraph" w:styleId="ListParagraph">
    <w:name w:val="List Paragraph"/>
    <w:basedOn w:val="Normal"/>
    <w:uiPriority w:val="99"/>
    <w:qFormat/>
    <w:rsid w:val="00EA2CE7"/>
    <w:pPr>
      <w:ind w:left="720"/>
      <w:contextualSpacing/>
    </w:pPr>
  </w:style>
  <w:style w:type="paragraph" w:styleId="Title">
    <w:name w:val="Title"/>
    <w:basedOn w:val="Normal"/>
    <w:link w:val="TitleChar"/>
    <w:uiPriority w:val="99"/>
    <w:qFormat/>
    <w:rsid w:val="006020C4"/>
    <w:pPr>
      <w:jc w:val="center"/>
    </w:pPr>
    <w:rPr>
      <w:b/>
      <w:bCs/>
    </w:rPr>
  </w:style>
  <w:style w:type="character" w:customStyle="1" w:styleId="TitleChar">
    <w:name w:val="Title Char"/>
    <w:basedOn w:val="DefaultParagraphFont"/>
    <w:link w:val="Title"/>
    <w:uiPriority w:val="99"/>
    <w:locked/>
    <w:rsid w:val="006020C4"/>
    <w:rPr>
      <w:rFonts w:ascii="Times New Roman" w:hAnsi="Times New Roman" w:cs="Times New Roman"/>
      <w:b/>
      <w:bCs/>
      <w:sz w:val="24"/>
      <w:szCs w:val="24"/>
    </w:rPr>
  </w:style>
  <w:style w:type="character" w:customStyle="1" w:styleId="dash041e0431044b0447043d044b0439char1">
    <w:name w:val="dash041e_0431_044b_0447_043d_044b_0439__char1"/>
    <w:basedOn w:val="DefaultParagraphFont"/>
    <w:uiPriority w:val="99"/>
    <w:rsid w:val="00B3715B"/>
    <w:rPr>
      <w:rFonts w:ascii="Times New Roman" w:hAnsi="Times New Roman" w:cs="Times New Roman"/>
      <w:sz w:val="24"/>
      <w:szCs w:val="24"/>
      <w:u w:val="none"/>
    </w:rPr>
  </w:style>
  <w:style w:type="character" w:customStyle="1" w:styleId="dash041e005f0431005f044b005f0447005f043d005f044b005f0439005f005fchar1char1">
    <w:name w:val="dash041e_005f0431_005f044b_005f0447_005f043d_005f044b_005f0439_005f_005fchar1__char1"/>
    <w:basedOn w:val="DefaultParagraphFont"/>
    <w:uiPriority w:val="99"/>
    <w:rsid w:val="00B3715B"/>
    <w:rPr>
      <w:rFonts w:ascii="Times New Roman" w:hAnsi="Times New Roman" w:cs="Times New Roman"/>
      <w:sz w:val="24"/>
      <w:szCs w:val="24"/>
      <w:u w:val="none"/>
    </w:rPr>
  </w:style>
  <w:style w:type="character" w:customStyle="1" w:styleId="dash0421005f0442005f0440005f043e005f0433005f0438005f0439005f005fchar1char1">
    <w:name w:val="dash0421_005f0442_005f0440_005f043e_005f0433_005f0438_005f0439_005f_005fchar1__char1"/>
    <w:basedOn w:val="DefaultParagraphFont"/>
    <w:uiPriority w:val="99"/>
    <w:rsid w:val="00B3715B"/>
    <w:rPr>
      <w:rFonts w:cs="Times New Roman"/>
      <w:b/>
      <w:bCs/>
    </w:rPr>
  </w:style>
  <w:style w:type="paragraph" w:customStyle="1" w:styleId="dash041e0431044b0447043d044b0439">
    <w:name w:val="dash041e_0431_044b_0447_043d_044b_0439"/>
    <w:basedOn w:val="Normal"/>
    <w:uiPriority w:val="99"/>
    <w:rsid w:val="00B3715B"/>
    <w:pPr>
      <w:widowControl w:val="0"/>
      <w:suppressAutoHyphens/>
    </w:pPr>
    <w:rPr>
      <w:rFonts w:eastAsia="Calibri"/>
      <w:kern w:val="1"/>
    </w:rPr>
  </w:style>
  <w:style w:type="paragraph" w:customStyle="1" w:styleId="dash041e005f0431005f044b005f0447005f043d005f044b005f0439">
    <w:name w:val="dash041e_005f0431_005f044b_005f0447_005f043d_005f044b_005f0439"/>
    <w:basedOn w:val="Normal"/>
    <w:uiPriority w:val="99"/>
    <w:rsid w:val="00B3715B"/>
    <w:pPr>
      <w:widowControl w:val="0"/>
      <w:suppressAutoHyphens/>
    </w:pPr>
    <w:rPr>
      <w:rFonts w:eastAsia="Calibri"/>
      <w:kern w:val="1"/>
    </w:rPr>
  </w:style>
  <w:style w:type="character" w:customStyle="1" w:styleId="FontStyle11">
    <w:name w:val="Font Style11"/>
    <w:uiPriority w:val="99"/>
    <w:rsid w:val="00EF29D5"/>
    <w:rPr>
      <w:rFonts w:ascii="Microsoft Sans Serif" w:hAnsi="Microsoft Sans Serif"/>
      <w:b/>
      <w:sz w:val="18"/>
    </w:rPr>
  </w:style>
  <w:style w:type="character" w:customStyle="1" w:styleId="FontStyle12">
    <w:name w:val="Font Style12"/>
    <w:uiPriority w:val="99"/>
    <w:rsid w:val="00EF29D5"/>
    <w:rPr>
      <w:rFonts w:ascii="Microsoft Sans Serif" w:hAnsi="Microsoft Sans Serif"/>
      <w:b/>
      <w:sz w:val="26"/>
    </w:rPr>
  </w:style>
  <w:style w:type="character" w:customStyle="1" w:styleId="FontStyle14">
    <w:name w:val="Font Style14"/>
    <w:uiPriority w:val="99"/>
    <w:rsid w:val="00EF29D5"/>
    <w:rPr>
      <w:rFonts w:ascii="Microsoft Sans Serif" w:hAnsi="Microsoft Sans Serif"/>
      <w:sz w:val="18"/>
    </w:rPr>
  </w:style>
  <w:style w:type="character" w:customStyle="1" w:styleId="FontStyle13">
    <w:name w:val="Font Style13"/>
    <w:uiPriority w:val="99"/>
    <w:rsid w:val="00EF29D5"/>
    <w:rPr>
      <w:rFonts w:ascii="Microsoft Sans Serif" w:hAnsi="Microsoft Sans Serif"/>
      <w:b/>
      <w:i/>
      <w:spacing w:val="20"/>
      <w:sz w:val="18"/>
    </w:rPr>
  </w:style>
  <w:style w:type="character" w:customStyle="1" w:styleId="HeaderChar">
    <w:name w:val="Header Char"/>
    <w:link w:val="Header"/>
    <w:uiPriority w:val="99"/>
    <w:locked/>
    <w:rsid w:val="00EF29D5"/>
    <w:rPr>
      <w:rFonts w:ascii="Times New Roman" w:hAnsi="Times New Roman" w:cs="Times New Roman"/>
      <w:sz w:val="24"/>
      <w:szCs w:val="24"/>
    </w:rPr>
  </w:style>
  <w:style w:type="paragraph" w:styleId="Header">
    <w:name w:val="header"/>
    <w:basedOn w:val="Normal"/>
    <w:link w:val="HeaderChar1"/>
    <w:uiPriority w:val="99"/>
    <w:rsid w:val="00EF29D5"/>
    <w:pPr>
      <w:tabs>
        <w:tab w:val="center" w:pos="4677"/>
        <w:tab w:val="right" w:pos="9355"/>
      </w:tabs>
    </w:pPr>
  </w:style>
  <w:style w:type="character" w:customStyle="1" w:styleId="HeaderChar1">
    <w:name w:val="Header Char1"/>
    <w:basedOn w:val="DefaultParagraphFont"/>
    <w:link w:val="Header"/>
    <w:uiPriority w:val="99"/>
    <w:semiHidden/>
    <w:locked/>
    <w:rPr>
      <w:rFonts w:ascii="Times New Roman" w:hAnsi="Times New Roman" w:cs="Times New Roman"/>
      <w:sz w:val="24"/>
      <w:szCs w:val="24"/>
    </w:rPr>
  </w:style>
  <w:style w:type="character" w:customStyle="1" w:styleId="FooterChar">
    <w:name w:val="Footer Char"/>
    <w:link w:val="Footer"/>
    <w:uiPriority w:val="99"/>
    <w:locked/>
    <w:rsid w:val="00EF29D5"/>
    <w:rPr>
      <w:rFonts w:ascii="Times New Roman" w:hAnsi="Times New Roman" w:cs="Times New Roman"/>
      <w:sz w:val="24"/>
      <w:szCs w:val="24"/>
    </w:rPr>
  </w:style>
  <w:style w:type="paragraph" w:styleId="Footer">
    <w:name w:val="footer"/>
    <w:basedOn w:val="Normal"/>
    <w:link w:val="FooterChar1"/>
    <w:uiPriority w:val="99"/>
    <w:rsid w:val="00EF29D5"/>
    <w:pPr>
      <w:tabs>
        <w:tab w:val="center" w:pos="4677"/>
        <w:tab w:val="right" w:pos="9355"/>
      </w:tabs>
    </w:pPr>
  </w:style>
  <w:style w:type="character" w:customStyle="1" w:styleId="FooterChar1">
    <w:name w:val="Footer Char1"/>
    <w:basedOn w:val="DefaultParagraphFont"/>
    <w:link w:val="Footer"/>
    <w:uiPriority w:val="99"/>
    <w:semiHidden/>
    <w:locked/>
    <w:rPr>
      <w:rFonts w:ascii="Times New Roman" w:hAnsi="Times New Roman" w:cs="Times New Roman"/>
      <w:sz w:val="24"/>
      <w:szCs w:val="24"/>
    </w:rPr>
  </w:style>
  <w:style w:type="paragraph" w:customStyle="1" w:styleId="Style1">
    <w:name w:val="Style1"/>
    <w:basedOn w:val="Normal"/>
    <w:uiPriority w:val="99"/>
    <w:rsid w:val="00EF29D5"/>
    <w:pPr>
      <w:widowControl w:val="0"/>
      <w:autoSpaceDE w:val="0"/>
      <w:autoSpaceDN w:val="0"/>
      <w:adjustRightInd w:val="0"/>
      <w:spacing w:line="235" w:lineRule="exact"/>
      <w:jc w:val="both"/>
    </w:pPr>
    <w:rPr>
      <w:rFonts w:ascii="Microsoft Sans Serif" w:hAnsi="Microsoft Sans Serif" w:cs="Microsoft Sans Serif"/>
    </w:rPr>
  </w:style>
  <w:style w:type="paragraph" w:styleId="NoSpacing">
    <w:name w:val="No Spacing"/>
    <w:link w:val="NoSpacingChar"/>
    <w:uiPriority w:val="99"/>
    <w:qFormat/>
    <w:rsid w:val="00EF29D5"/>
    <w:pPr>
      <w:widowControl w:val="0"/>
      <w:autoSpaceDE w:val="0"/>
      <w:autoSpaceDN w:val="0"/>
      <w:adjustRightInd w:val="0"/>
    </w:pPr>
    <w:rPr>
      <w:rFonts w:ascii="Microsoft Sans Serif" w:eastAsia="Times New Roman" w:hAnsi="Microsoft Sans Serif" w:cs="Microsoft Sans Serif"/>
      <w:sz w:val="24"/>
      <w:szCs w:val="24"/>
    </w:rPr>
  </w:style>
  <w:style w:type="character" w:customStyle="1" w:styleId="FontStyle15">
    <w:name w:val="Font Style15"/>
    <w:uiPriority w:val="99"/>
    <w:rsid w:val="00EF29D5"/>
    <w:rPr>
      <w:rFonts w:ascii="Microsoft Sans Serif" w:hAnsi="Microsoft Sans Serif"/>
      <w:sz w:val="18"/>
    </w:rPr>
  </w:style>
  <w:style w:type="character" w:customStyle="1" w:styleId="BalloonTextChar">
    <w:name w:val="Balloon Text Char"/>
    <w:link w:val="BalloonText"/>
    <w:uiPriority w:val="99"/>
    <w:locked/>
    <w:rsid w:val="00EF29D5"/>
    <w:rPr>
      <w:rFonts w:ascii="Tahoma" w:hAnsi="Tahoma" w:cs="Times New Roman"/>
      <w:sz w:val="16"/>
      <w:szCs w:val="16"/>
    </w:rPr>
  </w:style>
  <w:style w:type="paragraph" w:styleId="BalloonText">
    <w:name w:val="Balloon Text"/>
    <w:basedOn w:val="Normal"/>
    <w:link w:val="BalloonTextChar1"/>
    <w:uiPriority w:val="99"/>
    <w:rsid w:val="00EF29D5"/>
    <w:rPr>
      <w:rFonts w:ascii="Tahoma" w:hAnsi="Tahoma"/>
      <w:sz w:val="16"/>
      <w:szCs w:val="16"/>
    </w:rPr>
  </w:style>
  <w:style w:type="character" w:customStyle="1" w:styleId="BalloonTextChar1">
    <w:name w:val="Balloon Text Char1"/>
    <w:basedOn w:val="DefaultParagraphFont"/>
    <w:link w:val="BalloonText"/>
    <w:uiPriority w:val="99"/>
    <w:semiHidden/>
    <w:locked/>
    <w:rPr>
      <w:rFonts w:ascii="Times New Roman" w:hAnsi="Times New Roman" w:cs="Times New Roman"/>
      <w:sz w:val="2"/>
    </w:rPr>
  </w:style>
  <w:style w:type="character" w:customStyle="1" w:styleId="FontStyle16">
    <w:name w:val="Font Style16"/>
    <w:uiPriority w:val="99"/>
    <w:rsid w:val="00EF29D5"/>
    <w:rPr>
      <w:rFonts w:ascii="Microsoft Sans Serif" w:hAnsi="Microsoft Sans Serif"/>
      <w:i/>
      <w:spacing w:val="20"/>
      <w:sz w:val="18"/>
    </w:rPr>
  </w:style>
  <w:style w:type="character" w:customStyle="1" w:styleId="FontStyle17">
    <w:name w:val="Font Style17"/>
    <w:uiPriority w:val="99"/>
    <w:rsid w:val="00EF29D5"/>
    <w:rPr>
      <w:rFonts w:ascii="Microsoft Sans Serif" w:hAnsi="Microsoft Sans Serif"/>
      <w:b/>
      <w:sz w:val="24"/>
    </w:rPr>
  </w:style>
  <w:style w:type="paragraph" w:customStyle="1" w:styleId="a0">
    <w:name w:val="А_основной"/>
    <w:basedOn w:val="Normal"/>
    <w:link w:val="a1"/>
    <w:uiPriority w:val="99"/>
    <w:rsid w:val="00EF29D5"/>
    <w:pPr>
      <w:spacing w:line="360" w:lineRule="auto"/>
      <w:ind w:firstLine="454"/>
      <w:jc w:val="both"/>
    </w:pPr>
    <w:rPr>
      <w:sz w:val="28"/>
      <w:szCs w:val="20"/>
    </w:rPr>
  </w:style>
  <w:style w:type="character" w:customStyle="1" w:styleId="a1">
    <w:name w:val="А_основной Знак"/>
    <w:link w:val="a0"/>
    <w:uiPriority w:val="99"/>
    <w:locked/>
    <w:rsid w:val="00EF29D5"/>
    <w:rPr>
      <w:rFonts w:ascii="Times New Roman" w:hAnsi="Times New Roman"/>
      <w:sz w:val="28"/>
    </w:rPr>
  </w:style>
  <w:style w:type="character" w:customStyle="1" w:styleId="FootnoteTextChar">
    <w:name w:val="Footnote Text Char"/>
    <w:link w:val="FootnoteText"/>
    <w:uiPriority w:val="99"/>
    <w:locked/>
    <w:rsid w:val="00EF29D5"/>
    <w:rPr>
      <w:rFonts w:ascii="Times New Roman" w:hAnsi="Times New Roman" w:cs="Times New Roman"/>
      <w:sz w:val="20"/>
      <w:szCs w:val="20"/>
      <w:lang w:eastAsia="ru-RU"/>
    </w:rPr>
  </w:style>
  <w:style w:type="paragraph" w:styleId="FootnoteText">
    <w:name w:val="footnote text"/>
    <w:basedOn w:val="Normal"/>
    <w:link w:val="FootnoteTextChar1"/>
    <w:uiPriority w:val="99"/>
    <w:rsid w:val="00EF29D5"/>
    <w:rPr>
      <w:sz w:val="20"/>
      <w:szCs w:val="20"/>
    </w:rPr>
  </w:style>
  <w:style w:type="character" w:customStyle="1" w:styleId="FootnoteTextChar1">
    <w:name w:val="Footnote Text Char1"/>
    <w:basedOn w:val="DefaultParagraphFont"/>
    <w:link w:val="FootnoteText"/>
    <w:uiPriority w:val="99"/>
    <w:semiHidden/>
    <w:locked/>
    <w:rPr>
      <w:rFonts w:ascii="Times New Roman" w:hAnsi="Times New Roman" w:cs="Times New Roman"/>
      <w:sz w:val="20"/>
      <w:szCs w:val="20"/>
    </w:rPr>
  </w:style>
  <w:style w:type="paragraph" w:styleId="Caption">
    <w:name w:val="caption"/>
    <w:basedOn w:val="Normal"/>
    <w:next w:val="Normal"/>
    <w:uiPriority w:val="99"/>
    <w:qFormat/>
    <w:rsid w:val="00EF29D5"/>
    <w:rPr>
      <w:b/>
      <w:bCs/>
      <w:sz w:val="20"/>
      <w:szCs w:val="20"/>
    </w:rPr>
  </w:style>
  <w:style w:type="character" w:customStyle="1" w:styleId="PlainTextChar">
    <w:name w:val="Plain Text Char"/>
    <w:link w:val="PlainText"/>
    <w:uiPriority w:val="99"/>
    <w:locked/>
    <w:rsid w:val="00EF29D5"/>
    <w:rPr>
      <w:rFonts w:ascii="Courier New" w:hAnsi="Courier New" w:cs="Courier New"/>
      <w:sz w:val="24"/>
      <w:szCs w:val="24"/>
      <w:lang w:eastAsia="ru-RU"/>
    </w:rPr>
  </w:style>
  <w:style w:type="paragraph" w:styleId="PlainText">
    <w:name w:val="Plain Text"/>
    <w:basedOn w:val="Normal"/>
    <w:link w:val="PlainTextChar1"/>
    <w:uiPriority w:val="99"/>
    <w:rsid w:val="00EF29D5"/>
    <w:rPr>
      <w:rFonts w:ascii="Courier New" w:hAnsi="Courier New" w:cs="Courier New"/>
    </w:rPr>
  </w:style>
  <w:style w:type="character" w:customStyle="1" w:styleId="PlainTextChar1">
    <w:name w:val="Plain Text Char1"/>
    <w:basedOn w:val="DefaultParagraphFont"/>
    <w:link w:val="PlainText"/>
    <w:uiPriority w:val="99"/>
    <w:semiHidden/>
    <w:locked/>
    <w:rPr>
      <w:rFonts w:ascii="Courier New" w:hAnsi="Courier New" w:cs="Courier New"/>
      <w:sz w:val="20"/>
      <w:szCs w:val="20"/>
    </w:rPr>
  </w:style>
  <w:style w:type="table" w:styleId="TableGrid">
    <w:name w:val="Table Grid"/>
    <w:basedOn w:val="TableNormal"/>
    <w:uiPriority w:val="99"/>
    <w:rsid w:val="0052493C"/>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SpacingChar">
    <w:name w:val="No Spacing Char"/>
    <w:basedOn w:val="DefaultParagraphFont"/>
    <w:link w:val="NoSpacing"/>
    <w:uiPriority w:val="99"/>
    <w:locked/>
    <w:rsid w:val="00312000"/>
    <w:rPr>
      <w:rFonts w:ascii="Microsoft Sans Serif" w:hAnsi="Microsoft Sans Serif" w:cs="Microsoft Sans Serif"/>
      <w:sz w:val="24"/>
      <w:szCs w:val="24"/>
      <w:lang w:val="ru-RU" w:eastAsia="ru-RU" w:bidi="ar-SA"/>
    </w:rPr>
  </w:style>
  <w:style w:type="character" w:styleId="Strong">
    <w:name w:val="Strong"/>
    <w:basedOn w:val="DefaultParagraphFont"/>
    <w:uiPriority w:val="99"/>
    <w:qFormat/>
    <w:rsid w:val="00312000"/>
    <w:rPr>
      <w:rFonts w:cs="Times New Roman"/>
      <w:b/>
    </w:rPr>
  </w:style>
  <w:style w:type="character" w:customStyle="1" w:styleId="dash041e005f0441005f043d005f043e005f0432005f043d005f043e005f0439005f0020005f0442005f0435005f043a005f0441005f0442005f00202005f005fchar1char1">
    <w:name w:val="dash041e_005f0441_005f043d_005f043e_005f0432_005f043d_005f043e_005f0439_005f0020_005f0442_005f0435_005f043a_005f0441_005f0442_005f00202_005f_005fchar1__char1"/>
    <w:basedOn w:val="DefaultParagraphFont"/>
    <w:uiPriority w:val="99"/>
    <w:rsid w:val="00312000"/>
    <w:rPr>
      <w:rFonts w:ascii="Times New Roman" w:hAnsi="Times New Roman" w:cs="Times New Roman"/>
      <w:sz w:val="24"/>
      <w:szCs w:val="24"/>
      <w:u w:val="none"/>
      <w:effect w:val="none"/>
    </w:rPr>
  </w:style>
  <w:style w:type="paragraph" w:customStyle="1" w:styleId="10">
    <w:name w:val="Абзац списка1"/>
    <w:basedOn w:val="Normal"/>
    <w:uiPriority w:val="99"/>
    <w:rsid w:val="00312000"/>
    <w:pPr>
      <w:ind w:left="720"/>
    </w:pPr>
    <w:rPr>
      <w:rFonts w:eastAsia="Calibri"/>
    </w:rPr>
  </w:style>
</w:styles>
</file>

<file path=word/webSettings.xml><?xml version="1.0" encoding="utf-8"?>
<w:webSettings xmlns:r="http://schemas.openxmlformats.org/officeDocument/2006/relationships" xmlns:w="http://schemas.openxmlformats.org/wordprocessingml/2006/main">
  <w:divs>
    <w:div w:id="1168790490">
      <w:marLeft w:val="0"/>
      <w:marRight w:val="0"/>
      <w:marTop w:val="0"/>
      <w:marBottom w:val="0"/>
      <w:divBdr>
        <w:top w:val="none" w:sz="0" w:space="0" w:color="auto"/>
        <w:left w:val="none" w:sz="0" w:space="0" w:color="auto"/>
        <w:bottom w:val="none" w:sz="0" w:space="0" w:color="auto"/>
        <w:right w:val="none" w:sz="0" w:space="0" w:color="auto"/>
      </w:divBdr>
    </w:div>
    <w:div w:id="116879049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ogovorka.com" TargetMode="External"/><Relationship Id="rId13" Type="http://schemas.openxmlformats.org/officeDocument/2006/relationships/hyperlink" Target="http://www.1september.ru" TargetMode="External"/><Relationship Id="rId3" Type="http://schemas.openxmlformats.org/officeDocument/2006/relationships/settings" Target="settings.xml"/><Relationship Id="rId7" Type="http://schemas.openxmlformats.org/officeDocument/2006/relationships/hyperlink" Target="http://www.rusfolk.chat.ru" TargetMode="External"/><Relationship Id="rId12" Type="http://schemas.openxmlformats.org/officeDocument/2006/relationships/hyperlink" Target="http://www.rol.r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ruthenia.ru"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klassika.ru" TargetMode="External"/><Relationship Id="rId4" Type="http://schemas.openxmlformats.org/officeDocument/2006/relationships/webSettings" Target="webSettings.xml"/><Relationship Id="rId9" Type="http://schemas.openxmlformats.org/officeDocument/2006/relationships/hyperlink" Target="http://old-russian.chat.ru" TargetMode="External"/><Relationship Id="rId14" Type="http://schemas.openxmlformats.org/officeDocument/2006/relationships/hyperlink" Target="http://center.fio.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287</TotalTime>
  <Pages>62</Pages>
  <Words>28014</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Светочка</dc:creator>
  <cp:keywords/>
  <dc:description/>
  <cp:lastModifiedBy>Зам. дир. по УВР</cp:lastModifiedBy>
  <cp:revision>12</cp:revision>
  <cp:lastPrinted>2017-11-20T11:35:00Z</cp:lastPrinted>
  <dcterms:created xsi:type="dcterms:W3CDTF">2015-08-31T11:20:00Z</dcterms:created>
  <dcterms:modified xsi:type="dcterms:W3CDTF">2019-09-13T08:02:00Z</dcterms:modified>
</cp:coreProperties>
</file>